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89df" w14:paraId="35d89df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CC5790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</w:t>
            </w:r>
            <w:r w:rsidR="00CC5790">
              <w:t>56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D6047F">
        <w:t xml:space="preserve"> </w:t>
      </w:r>
      <w:r w:rsidR="00CC5790" w:rsidRPr="00CC5790">
        <w:t>ELEKTRONIKA AG usluge inženjeringa, trgovina i proizvodnja i turistička agencija d.o.o.</w:t>
      </w:r>
      <w:r w:rsidR="00CC5790">
        <w:t xml:space="preserve"> Zagreb, </w:t>
      </w:r>
      <w:proofErr w:type="spellStart"/>
      <w:r w:rsidR="00CC5790">
        <w:t>Palinovečka</w:t>
      </w:r>
      <w:proofErr w:type="spellEnd"/>
      <w:r w:rsidR="00CC5790">
        <w:t xml:space="preserve"> ulica 29, </w:t>
      </w:r>
      <w:proofErr w:type="spellStart"/>
      <w:r w:rsidR="00CC5790">
        <w:t>OIB</w:t>
      </w:r>
      <w:proofErr w:type="spellEnd"/>
      <w:r w:rsidR="00CC5790">
        <w:t xml:space="preserve">: </w:t>
      </w:r>
      <w:r w:rsidR="00CC5790" w:rsidRPr="00CC5790">
        <w:t>43785380310</w:t>
      </w:r>
      <w:r w:rsidR="00CC5790">
        <w:t xml:space="preserve">, </w:t>
      </w:r>
      <w:proofErr w:type="spellStart"/>
      <w:r w:rsidR="00CC5790">
        <w:t>MBS</w:t>
      </w:r>
      <w:proofErr w:type="spellEnd"/>
      <w:r w:rsidR="00CC5790">
        <w:t xml:space="preserve">: </w:t>
      </w:r>
      <w:r w:rsidR="00CC5790" w:rsidRPr="00CC5790">
        <w:t>080360339</w:t>
      </w:r>
      <w:r w:rsidR="00CC5790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A81A0E">
        <w:t>21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E086F">
        <w:rPr>
          <w:bCs/>
        </w:rPr>
        <w:t xml:space="preserve"> </w:t>
      </w:r>
      <w:r w:rsidR="00CC5790" w:rsidRPr="00CC5790">
        <w:t>ELEKTRONIKA AG usluge inženjeringa, trgovina i proizvodnja i turistička agencija d.o.o.</w:t>
      </w:r>
      <w:r w:rsidR="00CC5790">
        <w:t xml:space="preserve"> Zagreb, </w:t>
      </w:r>
      <w:proofErr w:type="spellStart"/>
      <w:r w:rsidR="00CC5790">
        <w:t>Palinovečka</w:t>
      </w:r>
      <w:proofErr w:type="spellEnd"/>
      <w:r w:rsidR="00CC5790">
        <w:t xml:space="preserve"> ulica 29, </w:t>
      </w:r>
      <w:proofErr w:type="spellStart"/>
      <w:r w:rsidR="00CC5790">
        <w:t>OIB</w:t>
      </w:r>
      <w:proofErr w:type="spellEnd"/>
      <w:r w:rsidR="00CC5790">
        <w:t xml:space="preserve">: </w:t>
      </w:r>
      <w:r w:rsidR="00CC5790" w:rsidRPr="00CC5790">
        <w:t>43785380310</w:t>
      </w:r>
      <w:r w:rsidR="00CC5790">
        <w:t xml:space="preserve">, </w:t>
      </w:r>
      <w:proofErr w:type="spellStart"/>
      <w:r w:rsidR="00CC5790">
        <w:t>MBS</w:t>
      </w:r>
      <w:proofErr w:type="spellEnd"/>
      <w:r w:rsidR="00CC5790">
        <w:t xml:space="preserve">: </w:t>
      </w:r>
      <w:r w:rsidR="00CC5790" w:rsidRPr="00CC5790">
        <w:t>080360339</w:t>
      </w:r>
      <w:r w:rsidR="00CC5790">
        <w:t>, iznosi 117.955,72 kn.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CC5790">
        <w:t xml:space="preserve"> Stefanija </w:t>
      </w:r>
      <w:proofErr w:type="spellStart"/>
      <w:r w:rsidR="00CC5790">
        <w:t>Čoraga</w:t>
      </w:r>
      <w:proofErr w:type="spellEnd"/>
      <w:r w:rsidR="00CC5790">
        <w:t xml:space="preserve">, Polje Ozaljsko, </w:t>
      </w:r>
      <w:r w:rsidR="00622317">
        <w:t xml:space="preserve"> </w:t>
      </w:r>
      <w:r w:rsidR="00B8217F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</w:t>
      </w:r>
      <w:r w:rsidR="00CC5790">
        <w:t>56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21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6047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86B0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F86B0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86B09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B09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B09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F86B0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86B09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B0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B0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St-1656/2018</izvorni_sadrzaj>
    <derivirana_varijabla naziv="DomainObject.Predmet.OznakaBroj_1">St-1656/2018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ELEKTRONIKA AG usluge inženjeringa, trgovina i proizvodnja i turistička agencija d.o.o.</izvorni_sadrzaj>
    <derivirana_varijabla naziv="DomainObject.Predmet.ProtustrankaFormated_1">  ELEKTRONIKA AG usluge inženjeringa, trgovina i proizvodnja i turistička agencija d.o.o.</derivirana_varijabla>
  </DomainObject.Predmet.ProtustrankaFormated>
  <DomainObject.Predmet.ProtustrankaFormatedOIB>
    <izvorni_sadrzaj>  ELEKTRONIKA AG usluge inženjeringa, trgovina i proizvodnja i turistička agencija d.o.o., OIB 43785380310</izvorni_sadrzaj>
    <derivirana_varijabla naziv="DomainObject.Predmet.ProtustrankaFormatedOIB_1">  ELEKTRONIKA AG usluge inženjeringa, trgovina i proizvodnja i turistička agencija d.o.o., OIB 43785380310</derivirana_varijabla>
  </DomainObject.Predmet.ProtustrankaFormatedOIB>
  <DomainObject.Predmet.ProtustrankaFormatedWithAdress>
    <izvorni_sadrzaj> ELEKTRONIKA AG usluge inženjeringa, trgovina i proizvodnja i turistička agencija d.o.o., Palinovečka ulica 29, 10000 Zagreb</izvorni_sadrzaj>
    <derivirana_varijabla naziv="DomainObject.Predmet.ProtustrankaFormatedWithAdress_1"> ELEKTRONIKA AG usluge inženjeringa, trgovina i proizvodnja i turistička agencija d.o.o., Palinovečka ulica 29, 10000 Zagreb</derivirana_varijabla>
  </DomainObject.Predmet.ProtustrankaFormatedWithAdress>
  <DomainObject.Predmet.ProtustrankaFormatedWithAdressOIB>
    <izvorni_sadrzaj> ELEKTRONIKA AG usluge inženjeringa, trgovina i proizvodnja i turistička agencija d.o.o., OIB 43785380310, Palinovečka ulica 29, 10000 Zagreb</izvorni_sadrzaj>
    <derivirana_varijabla naziv="DomainObject.Predmet.ProtustrankaFormatedWithAdressOIB_1"> ELEKTRONIKA AG usluge inženjeringa, trgovina i proizvodnja i turistička agencija d.o.o., OIB 43785380310, Palinovečka ulica 29, 10000 Zagreb</derivirana_varijabla>
  </DomainObject.Predmet.ProtustrankaFormatedWithAdressOIB>
  <DomainObject.Predmet.ProtustrankaWithAdress>
    <izvorni_sadrzaj>ELEKTRONIKA AG usluge inženjeringa, trgovina i proizvodnja i turistička agencija d.o.o. Palinovečka ulica 29, 10000 Zagreb</izvorni_sadrzaj>
    <derivirana_varijabla naziv="DomainObject.Predmet.ProtustrankaWithAdress_1">ELEKTRONIKA AG usluge inženjeringa, trgovina i proizvodnja i turistička agencija d.o.o. Palinovečka ulica 29, 10000 Zagreb</derivirana_varijabla>
  </DomainObject.Predmet.ProtustrankaWithAdress>
  <DomainObject.Predmet.ProtustrankaWithAdressOIB>
    <izvorni_sadrzaj>ELEKTRONIKA AG usluge inženjeringa, trgovina i proizvodnja i turistička agencija d.o.o., OIB 43785380310, Palinovečka ulica 29, 10000 Zagreb</izvorni_sadrzaj>
    <derivirana_varijabla naziv="DomainObject.Predmet.ProtustrankaWithAdressOIB_1">ELEKTRONIKA AG usluge inženjeringa, trgovina i proizvodnja i turistička agencija d.o.o., OIB 43785380310, Palinovečka ulica 29, 10000 Zagreb</derivirana_varijabla>
  </DomainObject.Predmet.ProtustrankaWithAdressOIB>
  <DomainObject.Predmet.ProtustrankaNazivFormated>
    <izvorni_sadrzaj>ELEKTRONIKA AG usluge inženjeringa, trgovina i proizvodnja i turistička agencija d.o.o.</izvorni_sadrzaj>
    <derivirana_varijabla naziv="DomainObject.Predmet.ProtustrankaNazivFormated_1">ELEKTRONIKA AG usluge inženjeringa, trgovina i proizvodnja i turistička agencija d.o.o.</derivirana_varijabla>
  </DomainObject.Predmet.ProtustrankaNazivFormated>
  <DomainObject.Predmet.ProtustrankaNazivFormatedOIB>
    <izvorni_sadrzaj>ELEKTRONIKA AG usluge inženjeringa, trgovina i proizvodnja i turistička agencija d.o.o., OIB 43785380310</izvorni_sadrzaj>
    <derivirana_varijabla naziv="DomainObject.Predmet.ProtustrankaNazivFormatedOIB_1">ELEKTRONIKA AG usluge inženjeringa, trgovina i proizvodnja i turistička agencija d.o.o., OIB 43785380310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ELEKTRONIKA AG usluge inženjeringa, trgovina i proizvodnja i turistička agencija d.o.o.</item>
    </izvorni_sadrzaj>
    <derivirana_varijabla naziv="DomainObject.Predmet.ProtuStrankaListFormated_1">
      <item>ELEKTRONIKA AG usluge inženjeringa, trgovina i proizvodnja i turistička agencija d.o.o.</item>
    </derivirana_varijabla>
  </DomainObject.Predmet.ProtuStrankaListFormated>
  <DomainObject.Predmet.ProtuStrankaListFormatedOIB>
    <izvorni_sadrzaj>
      <item>ELEKTRONIKA AG usluge inženjeringa, trgovina i proizvodnja i turistička agencija d.o.o., OIB 43785380310</item>
    </izvorni_sadrzaj>
    <derivirana_varijabla naziv="DomainObject.Predmet.ProtuStrankaListFormatedOIB_1">
      <item>ELEKTRONIKA AG usluge inženjeringa, trgovina i proizvodnja i turistička agencija d.o.o., OIB 43785380310</item>
    </derivirana_varijabla>
  </DomainObject.Predmet.ProtuStrankaListFormatedOIB>
  <DomainObject.Predmet.ProtuStrankaListFormatedWithAdress>
    <izvorni_sadrzaj>
      <item>ELEKTRONIKA AG usluge inženjeringa, trgovina i proizvodnja i turistička agencija d.o.o., Palinovečka ulica 29, 10000 Zagreb</item>
    </izvorni_sadrzaj>
    <derivirana_varijabla naziv="DomainObject.Predmet.ProtuStrankaListFormatedWithAdress_1">
      <item>ELEKTRONIKA AG usluge inženjeringa, trgovina i proizvodnja i turistička agencija d.o.o., Palinovečka ulica 29, 10000 Zagreb</item>
    </derivirana_varijabla>
  </DomainObject.Predmet.ProtuStrankaListFormatedWithAdress>
  <DomainObject.Predmet.ProtuStrankaListFormatedWithAdressOIB>
    <izvorni_sadrzaj>
      <item>ELEKTRONIKA AG usluge inženjeringa, trgovina i proizvodnja i turistička agencija d.o.o., OIB 43785380310, Palinovečka ulica 29, 10000 Zagreb</item>
    </izvorni_sadrzaj>
    <derivirana_varijabla naziv="DomainObject.Predmet.ProtuStrankaListFormatedWithAdressOIB_1">
      <item>ELEKTRONIKA AG usluge inženjeringa, trgovina i proizvodnja i turistička agencija d.o.o., OIB 43785380310, Palinovečka ulica 29, 10000 Zagreb</item>
    </derivirana_varijabla>
  </DomainObject.Predmet.ProtuStrankaListFormatedWithAdressOIB>
  <DomainObject.Predmet.ProtuStrankaListNazivFormated>
    <izvorni_sadrzaj>
      <item>ELEKTRONIKA AG usluge inženjeringa, trgovina i proizvodnja i turistička agencija d.o.o.</item>
    </izvorni_sadrzaj>
    <derivirana_varijabla naziv="DomainObject.Predmet.ProtuStrankaListNazivFormated_1">
      <item>ELEKTRONIKA AG usluge inženjeringa, trgovina i proizvodnja i turistička agencija d.o.o.</item>
    </derivirana_varijabla>
  </DomainObject.Predmet.ProtuStrankaListNazivFormated>
  <DomainObject.Predmet.ProtuStrankaListNazivFormatedOIB>
    <izvorni_sadrzaj>
      <item>ELEKTRONIKA AG usluge inženjeringa, trgovina i proizvodnja i turistička agencija d.o.o., OIB 43785380310</item>
    </izvorni_sadrzaj>
    <derivirana_varijabla naziv="DomainObject.Predmet.ProtuStrankaListNazivFormatedOIB_1">
      <item>ELEKTRONIKA AG usluge inženjeringa, trgovina i proizvodnja i turistička agencija d.o.o., OIB 43785380310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ELEKTRONIKA AG usluge inženjeringa, trgovina i proizvodnja i turistička agencija d.o.o.</izvorni_sadrzaj>
    <derivirana_varijabla naziv="DomainObject.Predmet.ProtustrankaIDrugi_1">ELEKTRONIKA AG usluge inženjeringa, trgovina i proizvodnja i turistička agencija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ELEKTRONIKA AG usluge inženjeringa, trgovina i proizvodnja i turistička agencija d.o.o., OIB 43785380310, Palinovečka ulica 29, 10000 Zagreb</izvorni_sadrzaj>
    <derivirana_varijabla naziv="DomainObject.Predmet.ProtustrankaIDrugiAdressOIB_1">ELEKTRONIKA AG usluge inženjeringa, trgovina i proizvodnja i turistička agencija d.o.o., OIB 43785380310, Palinovečka ulica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ELEKTRONIKA AG usluge inženjeringa, trgovina i proizvodnja i turistička agencija d.o.o.</item>
      <item>FINA Regionalni centar Zagreb</item>
    </izvorni_sadrzaj>
    <derivirana_varijabla naziv="DomainObject.Predmet.SudioniciListNaziv_1">
      <item>ELEKTRONIKA AG usluge inženjeringa, trgovina i proizvodnja i turistička agencija d.o.o.</item>
      <item>FINA Regionalni centar Zagreb</item>
    </derivirana_varijabla>
  </DomainObject.Predmet.SudioniciListNaziv>
  <DomainObject.Predmet.SudioniciListAdressOIB>
    <izvorni_sadrzaj>
      <item>ELEKTRONIKA AG usluge inženjeringa, trgovina i proizvodnja i turistička agencija d.o.o., OIB 43785380310, Palinovečka ulica 29,10000 Zagreb</item>
      <item>FINA Regionalni centar Zagreb, OIB 85821130368</item>
    </izvorni_sadrzaj>
    <derivirana_varijabla naziv="DomainObject.Predmet.SudioniciListAdressOIB_1">
      <item>ELEKTRONIKA AG usluge inženjeringa, trgovina i proizvodnja i turistička agencija d.o.o., OIB 43785380310, Palinovečka ulica 29,10000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43785380310</item>
      <item>, OIB 85821130368</item>
    </izvorni_sadrzaj>
    <derivirana_varijabla naziv="DomainObject.Predmet.SudioniciListNazivOIB_1">
      <item>, OIB 43785380310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2084</properties:Characters>
  <properties:Lines>49</properties:Lines>
  <properties:Paragraphs>16</properties:Paragraphs>
  <properties:TotalTime>449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2018-12-21T09:19:00Z</cp:lastPrinted>
  <dcterms:modified xmlns:xsi="http://www.w3.org/2001/XMLSchema-instance" xsi:type="dcterms:W3CDTF">2018-12-21T09:19:00Z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