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105dc" w14:paraId="46105dc" w:rsidRDefault="00600AA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1876425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00AA3" w:rsidP="00600AA3" w:rsidR="00AE649C">
      <w:pPr>
        <w:pStyle w:val="NormaleSPIS"/>
        <w:spacing w:after="0"/>
      </w:pPr>
      <w:r>
        <w:t xml:space="preserve">        Republika Hrvatska</w:t>
      </w:r>
    </w:p>
    <w:p w:rsidRDefault="00600AA3" w:rsidP="00600AA3" w:rsidR="00600AA3">
      <w:pPr>
        <w:pStyle w:val="NormaleSPIS"/>
        <w:spacing w:after="0"/>
      </w:pPr>
      <w:r>
        <w:t xml:space="preserve">     Trgovački sud u Bjelovaru</w:t>
      </w:r>
    </w:p>
    <w:p w:rsidRDefault="00600AA3" w:rsidP="00600AA3" w:rsidR="00600AA3">
      <w:pPr>
        <w:pStyle w:val="NormaleSPIS"/>
        <w:spacing w:after="0"/>
      </w:pPr>
      <w:r>
        <w:t>Bjelovar, Šetalište dr.I.Lebovića 42.</w:t>
      </w:r>
    </w:p>
    <w:p w:rsidRDefault="00600AA3" w:rsidP="00600AA3" w:rsidR="00600AA3">
      <w:pPr>
        <w:pStyle w:val="NormaleSPIS"/>
        <w:jc w:val="right"/>
        <w:rPr>
          <w:b/>
        </w:rPr>
      </w:pPr>
      <w:r>
        <w:t>Poslovni broj:7 St-9/2018-12</w:t>
      </w:r>
    </w:p>
    <w:p w:rsidRDefault="00600AA3" w:rsidP="00600AA3" w:rsidR="00600AA3">
      <w:pPr>
        <w:jc w:val="center"/>
      </w:pPr>
      <w:r>
        <w:t>R E P U B L I K A  H R V A T S K A</w:t>
      </w:r>
    </w:p>
    <w:p w:rsidRDefault="00600AA3" w:rsidP="00600AA3" w:rsidR="00600AA3">
      <w:pPr>
        <w:jc w:val="center"/>
      </w:pPr>
      <w:r>
        <w:t xml:space="preserve"> R J E Š E N J E</w:t>
      </w:r>
    </w:p>
    <w:p w:rsidRDefault="00600AA3" w:rsidP="00600AA3" w:rsidR="00600AA3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u prethodnom postupku radi utvrđenja uvjeta za otvaranje stečajnog postupka nad dužnikom</w:t>
      </w:r>
      <w:r>
        <w:rPr>
          <w:noProof/>
        </w:rPr>
        <w:t xml:space="preserve"> </w:t>
      </w:r>
      <w:proofErr w:type="spellStart"/>
      <w:r>
        <w:t>Orguljarska</w:t>
      </w:r>
      <w:proofErr w:type="spellEnd"/>
      <w:r>
        <w:t xml:space="preserve"> radionica Mihaljević d.o.o. za proizvodnju, restauraciju i prodaju orgulja i opreme iz Male Subotice, </w:t>
      </w:r>
      <w:proofErr w:type="spellStart"/>
      <w:r>
        <w:t>A.Stepinca</w:t>
      </w:r>
      <w:proofErr w:type="spellEnd"/>
      <w:r>
        <w:t xml:space="preserve"> 54, MBS 070013822, OIB 71730504592, 17. listopada 2018.</w:t>
      </w:r>
    </w:p>
    <w:p w:rsidRDefault="00600AA3" w:rsidP="00600AA3" w:rsidR="00600AA3">
      <w:pPr>
        <w:jc w:val="center"/>
        <w:rPr>
          <w:b/>
        </w:rPr>
      </w:pPr>
      <w:r>
        <w:t>r i j e š i o   j e</w:t>
      </w:r>
    </w:p>
    <w:p w:rsidRDefault="00600AA3" w:rsidP="00600AA3" w:rsidR="00600AA3">
      <w:pPr>
        <w:jc w:val="both"/>
      </w:pPr>
      <w:r>
        <w:rPr>
          <w:b/>
        </w:rPr>
        <w:tab/>
      </w:r>
      <w:r>
        <w:t xml:space="preserve">Određuje se nagrada privremenoj stečajnoj upraviteljici </w:t>
      </w:r>
      <w:proofErr w:type="spellStart"/>
      <w:r>
        <w:t>Daši</w:t>
      </w:r>
      <w:proofErr w:type="spellEnd"/>
      <w:r>
        <w:t xml:space="preserve"> </w:t>
      </w:r>
      <w:proofErr w:type="spellStart"/>
      <w:r>
        <w:t>Panjaković</w:t>
      </w:r>
      <w:proofErr w:type="spellEnd"/>
      <w:r>
        <w:t xml:space="preserve"> </w:t>
      </w:r>
      <w:proofErr w:type="spellStart"/>
      <w:r>
        <w:t>Senjić</w:t>
      </w:r>
      <w:proofErr w:type="spellEnd"/>
      <w:r>
        <w:t xml:space="preserve"> iz Osijeka, Kapucinska 27/2, OIB 39849053592 u </w:t>
      </w:r>
      <w:proofErr w:type="spellStart"/>
      <w:r>
        <w:t>brutto</w:t>
      </w:r>
      <w:proofErr w:type="spellEnd"/>
      <w:r>
        <w:t xml:space="preserve"> iznosu od 5.000,00 kuna.</w:t>
      </w:r>
    </w:p>
    <w:p w:rsidRDefault="00600AA3" w:rsidP="00600AA3" w:rsidR="00600AA3">
      <w:pPr>
        <w:jc w:val="center"/>
        <w:rPr>
          <w:b/>
        </w:rPr>
      </w:pPr>
      <w:r>
        <w:t>Obrazloženje</w:t>
      </w:r>
    </w:p>
    <w:p w:rsidRDefault="00600AA3" w:rsidP="00600AA3" w:rsidR="00600AA3">
      <w:pPr>
        <w:spacing w:after="0"/>
        <w:jc w:val="both"/>
      </w:pPr>
      <w:r>
        <w:tab/>
        <w:t xml:space="preserve">Privremena stečajna upraviteljica </w:t>
      </w:r>
      <w:proofErr w:type="spellStart"/>
      <w:r>
        <w:t>Daša</w:t>
      </w:r>
      <w:proofErr w:type="spellEnd"/>
      <w:r>
        <w:t xml:space="preserve"> </w:t>
      </w:r>
      <w:proofErr w:type="spellStart"/>
      <w:r>
        <w:t>Panjaković</w:t>
      </w:r>
      <w:proofErr w:type="spellEnd"/>
      <w:r>
        <w:t xml:space="preserve"> </w:t>
      </w:r>
      <w:proofErr w:type="spellStart"/>
      <w:r>
        <w:t>Senjić</w:t>
      </w:r>
      <w:proofErr w:type="spellEnd"/>
      <w:r>
        <w:t xml:space="preserve"> iz Osijeka, Kapucinska 27/2, podnijela je ovom sudu 17. kolovoza 2018. godine Izvješće o poslovanju dužnika s mišljenjem mogu li se imovinom dužnika pokriti troškovi postupka, a na ročištu održanom dana 13. rujna 2018. godine zatražila je da joj se isplati nagrada za obavljanje dužnosti u prethodnom postupku. </w:t>
      </w:r>
    </w:p>
    <w:p w:rsidRDefault="00600AA3" w:rsidP="00600AA3" w:rsidR="00600AA3">
      <w:pPr>
        <w:spacing w:after="0"/>
        <w:jc w:val="both"/>
      </w:pPr>
      <w:r>
        <w:tab/>
        <w:t>Stečajni sudac razmotrio je zahtjev stečajne upraviteljice i ocijenio ga temeljem čl.94. i čl.119.st.6.Stečajnog zakona (Narodne novine  broj 71/15, dalje SZ-a) osnovanim.</w:t>
      </w:r>
    </w:p>
    <w:p w:rsidRDefault="00600AA3" w:rsidP="00600AA3" w:rsidR="00600AA3">
      <w:pPr>
        <w:spacing w:after="0"/>
        <w:jc w:val="both"/>
      </w:pPr>
      <w:r>
        <w:tab/>
        <w:t>Visinu nagrade sud je odredio sukladno odredbi čl.4.Uredbe o kriterijima i načinu obračuna i plaćanja nagrade stečajnim upraviteljima (Narodne novine broj 105/15), vodeći računa o složenosti poslova koje je privremena stečajna upraviteljica obavila.</w:t>
      </w:r>
    </w:p>
    <w:p w:rsidRDefault="00600AA3" w:rsidP="00600AA3" w:rsidR="00600AA3">
      <w:pPr>
        <w:spacing w:after="0"/>
        <w:jc w:val="both"/>
      </w:pPr>
      <w:r>
        <w:tab/>
        <w:t xml:space="preserve">Isplata nagrade i naknade troškova privremenoj stečajnoj upraviteljici izvršiti će se iz sredstava predujma za namirenje troškova stečajnog postupka, nakon pravomoćnosti ovog rješenja. </w:t>
      </w:r>
    </w:p>
    <w:p w:rsidRDefault="00600AA3" w:rsidP="00600AA3" w:rsidR="00600AA3">
      <w:pPr>
        <w:ind w:firstLine="720"/>
        <w:jc w:val="center"/>
      </w:pPr>
      <w:r>
        <w:t>Bjelovar 17. listopada 2018.</w:t>
      </w:r>
    </w:p>
    <w:p w:rsidRDefault="00600AA3" w:rsidP="00600AA3" w:rsidR="00600AA3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>
        <w:t xml:space="preserve">  </w:t>
      </w:r>
      <w:r>
        <w:t xml:space="preserve">  Sudac</w:t>
      </w:r>
    </w:p>
    <w:p w:rsidRDefault="00600AA3" w:rsidP="00600AA3" w:rsidR="00600AA3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           </w:t>
      </w:r>
      <w:r>
        <w:t xml:space="preserve">   Tomislav Mrazović,v.r.</w:t>
      </w:r>
    </w:p>
    <w:p w:rsidRDefault="00600AA3" w:rsidP="00600AA3" w:rsidR="00600AA3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600AA3" w:rsidP="00600AA3" w:rsidR="00600AA3">
      <w:pPr>
        <w:ind w:firstLine="720"/>
        <w:jc w:val="both"/>
      </w:pPr>
      <w:r>
        <w:t xml:space="preserve">                                                                                           </w:t>
      </w:r>
      <w:r>
        <w:t xml:space="preserve"> </w:t>
      </w:r>
      <w:r>
        <w:t xml:space="preserve">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600AA3" w:rsidP="00600AA3" w:rsidR="00600AA3">
      <w:pPr>
        <w:jc w:val="both"/>
      </w:pPr>
      <w:r>
        <w:t>Pravna pouka: Protiv ovog rješenja dopuštena je žalba u roku od 8 dana, od dostave rješenja a žalba se podnosi Visokom trgovačkom sudu Republike Hrvatske u Zagrebu putem ovog suda (čl.19.st.1. i 2.SZ-a). Dostava ovog rješenja smatra se obavljenom istekom 8 dana od dana objave ovog rješenja na e-oglasnoj ploči ovog suda (čl.12.st.1.SZ-a).  Žalba se podnosi u 3 primjerka.</w:t>
      </w:r>
      <w:bookmarkStart w:name="_GoBack" w:id="0"/>
      <w:bookmarkEnd w:id="0"/>
      <w:r>
        <w:tab/>
      </w:r>
      <w:r>
        <w:tab/>
      </w:r>
    </w:p>
    <w:sectPr w:rsidSect="0032366B" w:rsidR="00600AA3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0AA3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7568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St-9/2018-12</izvorni_sadrzaj>
    <derivirana_varijabla naziv="DomainObject.Oznaka_1">St-9/2018-12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listopada 2018.</izvorni_sadrzaj>
    <derivirana_varijabla naziv="DomainObject.Predmet.DatumRjesavanja_1">16.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St-9/2018</izvorni_sadrzaj>
    <derivirana_varijabla naziv="DomainObject.Predmet.OznakaBroj_1">St-9/2018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Orguljarska radionica Mihaljević društvo s ograničenom odgovornošću za proizvodnju, restauraciju i prodaju orgulja i opreme</izvorni_sadrzaj>
    <derivirana_varijabla naziv="DomainObject.Predmet.ProtustrankaFormated_1">  Orguljarska radionica Mihaljević društvo s ograničenom odgovornošću za proizvodnju, restauraciju i prodaju orgulja i opreme</derivirana_varijabla>
  </DomainObject.Predmet.ProtustrankaFormated>
  <DomainObject.Predmet.ProtustrankaFormatedOIB>
    <izvorni_sadrzaj>  Orguljarska radionica Mihaljević društvo s ograničenom odgovornošću za proizvodnju, restauraciju i prodaju orgulja i opreme, OIB 71730504592</izvorni_sadrzaj>
    <derivirana_varijabla naziv="DomainObject.Predmet.ProtustrankaFormatedOIB_1">  Orguljarska radionica Mihaljević društvo s ograničenom odgovornošću za proizvodnju, restauraciju i prodaju orgulja i opreme, OIB 71730504592</derivirana_varijabla>
  </DomainObject.Predmet.ProtustrankaFormatedOIB>
  <DomainObject.Predmet.ProtustrankaFormatedWithAdress>
    <izvorni_sadrzaj> Orguljarska radionica Mihaljević društvo s ograničenom odgovornošću za proizvodnju, restauraciju i prodaju orgulja i opreme, A.Stepinca 54, 40000 Mala Subotica</izvorni_sadrzaj>
    <derivirana_varijabla naziv="DomainObject.Predmet.ProtustrankaFormatedWithAdress_1"> Orguljarska radionica Mihaljević društvo s ograničenom odgovornošću za proizvodnju, restauraciju i prodaju orgulja i opreme, A.Stepinca 54, 40000 Mala Subotica</derivirana_varijabla>
  </DomainObject.Predmet.ProtustrankaFormatedWithAdress>
  <DomainObject.Predmet.ProtustrankaFormatedWithAdressOIB>
    <izvorni_sadrzaj> Orguljarska radionica Mihaljević društvo s ograničenom odgovornošću za proizvodnju, restauraciju i prodaju orgulja i opreme, OIB 71730504592, A.Stepinca 54, 40000 Mala Subotica</izvorni_sadrzaj>
    <derivirana_varijabla naziv="DomainObject.Predmet.ProtustrankaFormatedWithAdressOIB_1"> Orguljarska radionica Mihaljević društvo s ograničenom odgovornošću za proizvodnju, restauraciju i prodaju orgulja i opreme, OIB 71730504592, A.Stepinca 54, 40000 Mala Subotica</derivirana_varijabla>
  </DomainObject.Predmet.ProtustrankaFormatedWithAdressOIB>
  <DomainObject.Predmet.ProtustrankaWithAdress>
    <izvorni_sadrzaj>Orguljarska radionica Mihaljević društvo s ograničenom odgovornošću za proizvodnju, restauraciju i prodaju orgulja i opreme A.Stepinca 54, 40000 Mala Subotica</izvorni_sadrzaj>
    <derivirana_varijabla naziv="DomainObject.Predmet.ProtustrankaWithAdress_1">Orguljarska radionica Mihaljević društvo s ograničenom odgovornošću za proizvodnju, restauraciju i prodaju orgulja i opreme A.Stepinca 54, 40000 Mala Subotica</derivirana_varijabla>
  </DomainObject.Predmet.ProtustrankaWithAdress>
  <DomainObject.Predmet.ProtustrankaWithAdressOIB>
    <izvorni_sadrzaj>Orguljarska radionica Mihaljević društvo s ograničenom odgovornošću za proizvodnju, restauraciju i prodaju orgulja i opreme, OIB 71730504592, A.Stepinca 54, 40000 Mala Subotica</izvorni_sadrzaj>
    <derivirana_varijabla naziv="DomainObject.Predmet.ProtustrankaWithAdressOIB_1">Orguljarska radionica Mihaljević društvo s ograničenom odgovornošću za proizvodnju, restauraciju i prodaju orgulja i opreme, OIB 71730504592, A.Stepinca 54, 40000 Mala Subotica</derivirana_varijabla>
  </DomainObject.Predmet.ProtustrankaWithAdressOIB>
  <DomainObject.Predmet.ProtustrankaNazivFormated>
    <izvorni_sadrzaj>Orguljarska radionica Mihaljević društvo s ograničenom odgovornošću za proizvodnju, restauraciju i prodaju orgulja i opreme</izvorni_sadrzaj>
    <derivirana_varijabla naziv="DomainObject.Predmet.ProtustrankaNazivFormated_1">Orguljarska radionica Mihaljević društvo s ograničenom odgovornošću za proizvodnju, restauraciju i prodaju orgulja i opreme</derivirana_varijabla>
  </DomainObject.Predmet.ProtustrankaNazivFormated>
  <DomainObject.Predmet.ProtustrankaNazivFormatedOIB>
    <izvorni_sadrzaj>Orguljarska radionica Mihaljević društvo s ograničenom odgovornošću za proizvodnju, restauraciju i prodaju orgulja i opreme, OIB 71730504592</izvorni_sadrzaj>
    <derivirana_varijabla naziv="DomainObject.Predmet.ProtustrankaNazivFormatedOIB_1">Orguljarska radionica Mihaljević društvo s ograničenom odgovornošću za proizvodnju, restauraciju i prodaju orgulja i opreme, OIB 71730504592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zastupanog po punomoćniku Josip Mihaljević</izvorni_sadrzaj>
    <derivirana_varijabla naziv="DomainObject.Predmet.StrankaFormated_1">  Financijska agencija zastupanog po punomoćniku Josip Mihaljević</derivirana_varijabla>
  </DomainObject.Predmet.StrankaFormated>
  <DomainObject.Predmet.StrankaFormatedOIB>
    <izvorni_sadrzaj>  Financijska agencija, OIB 85821130368 zastupanog po punomoćniku Josip Mihaljević</izvorni_sadrzaj>
    <derivirana_varijabla naziv="DomainObject.Predmet.StrankaFormatedOIB_1">  Financijska agencija, OIB 85821130368 zastupanog po punomoćniku Josip Mihaljević</derivirana_varijabla>
  </DomainObject.Predmet.StrankaFormatedOIB>
  <DomainObject.Predmet.StrankaFormatedWithAdress>
    <izvorni_sadrzaj> Financijska agencija, Ulica grada Vukovara 70, 10000 Zagreb zastupanog po punomoćniku Josip Mihaljević</izvorni_sadrzaj>
    <derivirana_varijabla naziv="DomainObject.Predmet.StrankaFormatedWithAdress_1"> Financijska agencija, Ulica grada Vukovara 70, 10000 Zagreb zastupanog po punomoćniku Josip Mihaljević</derivirana_varijabla>
  </DomainObject.Predmet.StrankaFormatedWithAdress>
  <DomainObject.Predmet.StrankaFormatedWithAdressOIB>
    <izvorni_sadrzaj> Financijska agencija, OIB 85821130368, Ulica grada Vukovara 70, 10000 Zagreb zastupanog po punomoćniku Josip Mihaljević</izvorni_sadrzaj>
    <derivirana_varijabla naziv="DomainObject.Predmet.StrankaFormatedWithAdressOIB_1"> Financijska agencija, OIB 85821130368, Ulica grada Vukovara 70, 10000 Zagreb zastupanog po punomoćniku Josip Mihaljević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 zastupanog po punomoćniku Josip Mihaljević</item>
    </izvorni_sadrzaj>
    <derivirana_varijabla naziv="DomainObject.Predmet.StrankaListFormated_1">
      <item>Financijska agencija zastupanog po punomoćniku Josip Mihaljević</item>
    </derivirana_varijabla>
  </DomainObject.Predmet.StrankaListFormated>
  <DomainObject.Predmet.StrankaListFormatedOIB>
    <izvorni_sadrzaj>
      <item>Financijska agencija, OIB 85821130368 zastupanog po punomoćniku Josip Mihaljević</item>
    </izvorni_sadrzaj>
    <derivirana_varijabla naziv="DomainObject.Predmet.StrankaListFormatedOIB_1">
      <item>Financijska agencija, OIB 85821130368 zastupanog po punomoćniku Josip Mihaljević</item>
    </derivirana_varijabla>
  </DomainObject.Predmet.StrankaListFormatedOIB>
  <DomainObject.Predmet.StrankaListFormatedWithAdress>
    <izvorni_sadrzaj>
      <item>Financijska agencija, Ulica grada Vukovara 70, 10000 Zagreb zastupanog po punomoćniku Josip Mihaljević</item>
    </izvorni_sadrzaj>
    <derivirana_varijabla naziv="DomainObject.Predmet.StrankaListFormatedWithAdress_1">
      <item>Financijska agencija, Ulica grada Vukovara 70, 10000 Zagreb zastupanog po punomoćniku Josip Mihaljević</item>
    </derivirana_varijabla>
  </DomainObject.Predmet.StrankaListFormatedWithAdress>
  <DomainObject.Predmet.StrankaListFormatedWithAdressOIB>
    <izvorni_sadrzaj>
      <item>Financijska agencija, OIB 85821130368, Ulica grada Vukovara 70, 10000 Zagreb zastupanog po punomoćniku Josip Mihaljević</item>
    </izvorni_sadrzaj>
    <derivirana_varijabla naziv="DomainObject.Predmet.StrankaListFormatedWithAdressOIB_1">
      <item>Financijska agencija, OIB 85821130368, Ulica grada Vukovara 70, 10000 Zagreb zastupanog po punomoćniku Josip Mihaljević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Orguljarska radionica Mihaljević društvo s ograničenom odgovornošću za proizvodnju, restauraciju i prodaju orgulja i opreme</item>
    </izvorni_sadrzaj>
    <derivirana_varijabla naziv="DomainObject.Predmet.ProtuStrankaListFormated_1">
      <item>Orguljarska radionica Mihaljević društvo s ograničenom odgovornošću za proizvodnju, restauraciju i prodaju orgulja i opreme</item>
    </derivirana_varijabla>
  </DomainObject.Predmet.ProtuStrankaListFormated>
  <DomainObject.Predmet.ProtuStrankaListFormatedOIB>
    <izvorni_sadrzaj>
      <item>Orguljarska radionica Mihaljević društvo s ograničenom odgovornošću za proizvodnju, restauraciju i prodaju orgulja i opreme, OIB 71730504592</item>
    </izvorni_sadrzaj>
    <derivirana_varijabla naziv="DomainObject.Predmet.ProtuStrankaListFormatedOIB_1">
      <item>Orguljarska radionica Mihaljević društvo s ograničenom odgovornošću za proizvodnju, restauraciju i prodaju orgulja i opreme, OIB 71730504592</item>
    </derivirana_varijabla>
  </DomainObject.Predmet.ProtuStrankaListFormatedOIB>
  <DomainObject.Predmet.ProtuStrankaListFormatedWithAdress>
    <izvorni_sadrzaj>
      <item>Orguljarska radionica Mihaljević društvo s ograničenom odgovornošću za proizvodnju, restauraciju i prodaju orgulja i opreme, A.Stepinca 54, 40000 Mala Subotica</item>
    </izvorni_sadrzaj>
    <derivirana_varijabla naziv="DomainObject.Predmet.ProtuStrankaListFormatedWithAdress_1">
      <item>Orguljarska radionica Mihaljević društvo s ograničenom odgovornošću za proizvodnju, restauraciju i prodaju orgulja i opreme, A.Stepinca 54, 40000 Mala Subotica</item>
    </derivirana_varijabla>
  </DomainObject.Predmet.ProtuStrankaListFormatedWithAdress>
  <DomainObject.Predmet.ProtuStrankaListFormatedWithAdressOIB>
    <izvorni_sadrzaj>
      <item>Orguljarska radionica Mihaljević društvo s ograničenom odgovornošću za proizvodnju, restauraciju i prodaju orgulja i opreme, OIB 71730504592, A.Stepinca 54, 40000 Mala Subotica</item>
    </izvorni_sadrzaj>
    <derivirana_varijabla naziv="DomainObject.Predmet.ProtuStrankaListFormatedWithAdressOIB_1">
      <item>Orguljarska radionica Mihaljević društvo s ograničenom odgovornošću za proizvodnju, restauraciju i prodaju orgulja i opreme, OIB 71730504592, A.Stepinca 54, 40000 Mala Subotica</item>
    </derivirana_varijabla>
  </DomainObject.Predmet.ProtuStrankaListFormatedWithAdressOIB>
  <DomainObject.Predmet.ProtuStrankaListNazivFormated>
    <izvorni_sadrzaj>
      <item>Orguljarska radionica Mihaljević društvo s ograničenom odgovornošću za proizvodnju, restauraciju i prodaju orgulja i opreme</item>
    </izvorni_sadrzaj>
    <derivirana_varijabla naziv="DomainObject.Predmet.ProtuStrankaListNazivFormated_1">
      <item>Orguljarska radionica Mihaljević društvo s ograničenom odgovornošću za proizvodnju, restauraciju i prodaju orgulja i opreme</item>
    </derivirana_varijabla>
  </DomainObject.Predmet.ProtuStrankaListNazivFormated>
  <DomainObject.Predmet.ProtuStrankaListNazivFormatedOIB>
    <izvorni_sadrzaj>
      <item>Orguljarska radionica Mihaljević društvo s ograničenom odgovornošću za proizvodnju, restauraciju i prodaju orgulja i opreme, OIB 71730504592</item>
    </izvorni_sadrzaj>
    <derivirana_varijabla naziv="DomainObject.Predmet.ProtuStrankaListNazivFormatedOIB_1">
      <item>Orguljarska radionica Mihaljević društvo s ograničenom odgovornošću za proizvodnju, restauraciju i prodaju orgulja i opreme, OIB 71730504592</item>
    </derivirana_varijabla>
  </DomainObject.Predmet.ProtuStrankaListNazivFormatedOIB>
  <DomainObject.Predmet.OstaliListFormated>
    <izvorni_sadrzaj>
      <item>Josip Mihaljević punomoćnik sudionika u postupku Financijska agencija</item>
    </izvorni_sadrzaj>
    <derivirana_varijabla naziv="DomainObject.Predmet.OstaliListFormated_1">
      <item>Josip Mihaljević punomoćnik sudionika u postupku Financijska agencija</item>
    </derivirana_varijabla>
  </DomainObject.Predmet.OstaliListFormated>
  <DomainObject.Predmet.OstaliListFormatedOIB>
    <izvorni_sadrzaj>
      <item>Josip Mihaljević, OIB 31581182951 punomoćnik sudionika u postupku Financijska agencija</item>
    </izvorni_sadrzaj>
    <derivirana_varijabla naziv="DomainObject.Predmet.OstaliListFormatedOIB_1">
      <item>Josip Mihaljević, OIB 31581182951 punomoćnik sudionika u postupku Financijska agencija</item>
    </derivirana_varijabla>
  </DomainObject.Predmet.OstaliListFormatedOIB>
  <DomainObject.Predmet.OstaliListFormatedWithAdress>
    <izvorni_sadrzaj>
      <item>Josip Mihaljević, A.Stepinca 54, 40000 Mala Subotica punomoćnik sudionika u postupku Financijska agencija</item>
    </izvorni_sadrzaj>
    <derivirana_varijabla naziv="DomainObject.Predmet.OstaliListFormatedWithAdress_1">
      <item>Josip Mihaljević, A.Stepinca 54, 40000 Mala Subotica punomoćnik sudionika u postupku Financijska agencija</item>
    </derivirana_varijabla>
  </DomainObject.Predmet.OstaliListFormatedWithAdress>
  <DomainObject.Predmet.OstaliListFormatedWithAdressOIB>
    <izvorni_sadrzaj>
      <item>Josip Mihaljević, OIB 31581182951, A.Stepinca 54, 40000 Mala Subotica punomoćnik sudionika u postupku Financijska agencija</item>
    </izvorni_sadrzaj>
    <derivirana_varijabla naziv="DomainObject.Predmet.OstaliListFormatedWithAdressOIB_1">
      <item>Josip Mihaljević, OIB 31581182951, A.Stepinca 54, 40000 Mala Subotica punomoćnik sudionika u postupku Financijska agencija</item>
    </derivirana_varijabla>
  </DomainObject.Predmet.OstaliListFormatedWithAdressOIB>
  <DomainObject.Predmet.OstaliListNazivFormated>
    <izvorni_sadrzaj>
      <item>Josip Mihaljević</item>
    </izvorni_sadrzaj>
    <derivirana_varijabla naziv="DomainObject.Predmet.OstaliListNazivFormated_1">
      <item>Josip Mihaljević</item>
    </derivirana_varijabla>
  </DomainObject.Predmet.OstaliListNazivFormated>
  <DomainObject.Predmet.OstaliListNazivFormatedOIB>
    <izvorni_sadrzaj>
      <item>Josip Mihaljević, OIB 31581182951</item>
    </izvorni_sadrzaj>
    <derivirana_varijabla naziv="DomainObject.Predmet.OstaliListNazivFormatedOIB_1">
      <item>Josip Mihaljević, OIB 31581182951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>St-9/2018-12</izvorni_sadrzaj>
    <derivirana_varijabla naziv="DomainObject.PoslovniBrojDokumenta_1">St-9/2018-12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Orguljarska radionica Mihaljević društvo s ograničenom odgovornošću za proizvodnju, restauraciju i prodaju orgulja i opreme</izvorni_sadrzaj>
    <derivirana_varijabla naziv="DomainObject.Predmet.ProtustrankaIDrugi_1">Orguljarska radionica Mihaljević društvo s ograničenom odgovornošću za proizvodnju, restauraciju i prodaju orgulja i opreme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Orguljarska radionica Mihaljević društvo s ograničenom odgovornošću za proizvodnju, restauraciju i prodaju orgulja i opreme, OIB 71730504592, A.Stepinca 54, 40000 Mala Subotica</izvorni_sadrzaj>
    <derivirana_varijabla naziv="DomainObject.Predmet.ProtustrankaIDrugiAdressOIB_1">Orguljarska radionica Mihaljević društvo s ograničenom odgovornošću za proizvodnju, restauraciju i prodaju orgulja i opreme, OIB 71730504592, A.Stepinca 54, 40000 Mala Subotica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listopada 2018.</izvorni_sadrzaj>
    <derivirana_varijabla naziv="DomainObject.Predmet.OdlukaRjesenje.DatumDonosenjaOdluke_1">16. listopada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St-9/2018-11</izvorni_sadrzaj>
    <derivirana_varijabla naziv="DomainObject.Predmet.OdlukaRjesenje.Oznaka_1">St-9/2018-11</derivirana_varijabla>
  </DomainObject.Predmet.OdlukaRjesenje.Oznaka>
  <DomainObject.Predmet.SudioniciListNaziv>
    <izvorni_sadrzaj>
      <item>Financijska agencija</item>
      <item>Orguljarska radionica Mihaljević društvo s ograničenom odgovornošću za proizvodnju, restauraciju i prodaju orgulja i opreme</item>
      <item>Josip Mihaljević</item>
    </izvorni_sadrzaj>
    <derivirana_varijabla naziv="DomainObject.Predmet.SudioniciListNaziv_1">
      <item>Financijska agencija</item>
      <item>Orguljarska radionica Mihaljević društvo s ograničenom odgovornošću za proizvodnju, restauraciju i prodaju orgulja i opreme</item>
      <item>Josip Mihaljević</item>
    </derivirana_varijabla>
  </DomainObject.Predmet.SudioniciListNaziv>
  <DomainObject.Predmet.SudioniciListAdressOIB>
    <izvorni_sadrzaj>
      <item>Financijska agencija, OIB 85821130368, Ulica grada Vukovara 70,10000 Zagreb</item>
      <item>Orguljarska radionica Mihaljević društvo s ograničenom odgovornošću za proizvodnju, restauraciju i prodaju orgulja i opreme, OIB 71730504592, A.Stepinca 54,40000 Mala Subotica</item>
      <item>Josip Mihaljević, OIB 31581182951, A.Stepinca 54,40000 Mala Subotica</item>
    </izvorni_sadrzaj>
    <derivirana_varijabla naziv="DomainObject.Predmet.SudioniciListAdressOIB_1">
      <item>Financijska agencija, OIB 85821130368, Ulica grada Vukovara 70,10000 Zagreb</item>
      <item>Orguljarska radionica Mihaljević društvo s ograničenom odgovornošću za proizvodnju, restauraciju i prodaju orgulja i opreme, OIB 71730504592, A.Stepinca 54,40000 Mala Subotica</item>
      <item>Josip Mihaljević, OIB 31581182951, A.Stepinca 54,40000 Mala Subotica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8485D8-34EE-428C-B478-3F5BBC785E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1818</properties:Characters>
  <properties:Lines>39</properties:Lines>
  <properties:Paragraphs>20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2018-10-17T05:53:00Z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St-9/2018-12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