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fd63b" w14:paraId="35fd63b" w:rsidRDefault="0092599B" w:rsidP="00AF68FE" w:rsidR="009D3FFD" w:rsidRPr="005579FE">
      <w:pPr>
        <w15:collapsed w:val="false"/>
        <w:rPr>
          <w:rFonts w:hAnsi="Times New Roman" w:ascii="Times New Roman"/>
          <w:sz w:val="24"/>
          <w:szCs w:val="24"/>
          <w:lang w:val="hr-HR"/>
        </w:rPr>
      </w:pPr>
      <w:bookmarkStart w:name="_GoBack" w:id="0"/>
      <w:bookmarkEnd w:id="0"/>
      <w:r w:rsidRPr="005579FE"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6AC2" w:rsidP="00AF68FE" w:rsidR="00026AC2" w:rsidRPr="005579FE">
      <w:pPr>
        <w:rPr>
          <w:rFonts w:hAnsi="Times New Roman" w:ascii="Times New Roman"/>
          <w:sz w:val="24"/>
          <w:szCs w:val="24"/>
          <w:lang w:val="hr-HR"/>
        </w:rPr>
      </w:pPr>
    </w:p>
    <w:p w:rsidRDefault="00AF68FE" w:rsidP="00AF68FE" w:rsidR="00AF68FE" w:rsidRPr="005579FE">
      <w:pPr>
        <w:rPr>
          <w:rFonts w:hAnsi="Times New Roman" w:ascii="Times New Roman"/>
          <w:sz w:val="24"/>
          <w:szCs w:val="24"/>
          <w:lang w:val="hr-HR"/>
        </w:rPr>
      </w:pPr>
      <w:r w:rsidRPr="005579FE">
        <w:rPr>
          <w:rFonts w:hAnsi="Times New Roman" w:ascii="Times New Roman"/>
          <w:sz w:val="24"/>
          <w:szCs w:val="24"/>
          <w:lang w:val="hr-HR"/>
        </w:rPr>
        <w:t>REPUBLIKA HRVATSKA</w:t>
      </w:r>
    </w:p>
    <w:p w:rsidRDefault="00026AC2" w:rsidP="00AF68FE" w:rsidR="00AF68FE" w:rsidRPr="005579FE">
      <w:pPr>
        <w:rPr>
          <w:rFonts w:hAnsi="Times New Roman" w:ascii="Times New Roman"/>
          <w:sz w:val="24"/>
          <w:szCs w:val="24"/>
          <w:lang w:val="hr-HR"/>
        </w:rPr>
      </w:pPr>
      <w:r w:rsidRPr="005579FE">
        <w:rPr>
          <w:rFonts w:hAnsi="Times New Roman" w:ascii="Times New Roman"/>
          <w:sz w:val="24"/>
          <w:szCs w:val="24"/>
          <w:lang w:val="hr-HR"/>
        </w:rPr>
        <w:t>TRGOVAČKI SUD SPLIT</w:t>
      </w:r>
    </w:p>
    <w:p w:rsidRDefault="00026AC2" w:rsidP="008E29D4" w:rsidR="005579FE" w:rsidRPr="005579FE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5579FE">
        <w:rPr>
          <w:rFonts w:hAnsi="Times New Roman" w:ascii="Times New Roman"/>
          <w:sz w:val="24"/>
          <w:szCs w:val="24"/>
          <w:lang w:val="hr-HR"/>
        </w:rPr>
        <w:t>Split, Sukoišanska 6</w:t>
      </w:r>
      <w:r w:rsidR="00AF68FE" w:rsidRPr="005579FE">
        <w:rPr>
          <w:rFonts w:hAnsi="Times New Roman" w:ascii="Times New Roman"/>
          <w:sz w:val="24"/>
          <w:szCs w:val="24"/>
          <w:lang w:val="hr-HR"/>
        </w:rPr>
        <w:tab/>
      </w:r>
    </w:p>
    <w:p w:rsidRDefault="00AF68FE" w:rsidP="008E29D4" w:rsidR="004B48ED" w:rsidRPr="005579FE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5579FE">
        <w:rPr>
          <w:rFonts w:hAnsi="Times New Roman" w:ascii="Times New Roman"/>
          <w:sz w:val="24"/>
          <w:szCs w:val="24"/>
          <w:lang w:val="hr-HR"/>
        </w:rPr>
        <w:tab/>
      </w:r>
    </w:p>
    <w:p w:rsidRDefault="00AF68FE" w:rsidP="008E29D4" w:rsidR="005579FE" w:rsidRPr="005579FE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5579FE">
        <w:rPr>
          <w:rFonts w:hAnsi="Times New Roman" w:ascii="Times New Roman"/>
          <w:sz w:val="24"/>
          <w:szCs w:val="24"/>
          <w:lang w:val="hr-HR"/>
        </w:rPr>
        <w:tab/>
      </w:r>
      <w:r w:rsidRPr="005579FE">
        <w:rPr>
          <w:rFonts w:hAnsi="Times New Roman" w:ascii="Times New Roman"/>
          <w:sz w:val="24"/>
          <w:szCs w:val="24"/>
          <w:lang w:val="hr-HR"/>
        </w:rPr>
        <w:tab/>
      </w:r>
      <w:r w:rsidRPr="005579FE">
        <w:rPr>
          <w:rFonts w:hAnsi="Times New Roman" w:ascii="Times New Roman"/>
          <w:sz w:val="24"/>
          <w:szCs w:val="24"/>
          <w:lang w:val="hr-HR"/>
        </w:rPr>
        <w:tab/>
      </w:r>
      <w:r w:rsidRPr="005579FE">
        <w:rPr>
          <w:rFonts w:hAnsi="Times New Roman" w:ascii="Times New Roman"/>
          <w:sz w:val="24"/>
          <w:szCs w:val="24"/>
          <w:lang w:val="hr-HR"/>
        </w:rPr>
        <w:tab/>
      </w:r>
    </w:p>
    <w:p w:rsidRDefault="00AF68FE" w:rsidP="008E29D4" w:rsidR="00310E29" w:rsidRPr="005579FE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5579FE">
        <w:rPr>
          <w:rFonts w:hAnsi="Times New Roman" w:ascii="Times New Roman"/>
          <w:sz w:val="24"/>
          <w:szCs w:val="24"/>
          <w:lang w:val="hr-HR"/>
        </w:rPr>
        <w:tab/>
      </w:r>
    </w:p>
    <w:p w:rsidRDefault="0066340F" w:rsidP="00180B82" w:rsidR="008E29D4" w:rsidRPr="005579FE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5579FE">
        <w:rPr>
          <w:rFonts w:hAnsi="Times New Roman" w:ascii="Times New Roman"/>
          <w:sz w:val="24"/>
          <w:szCs w:val="24"/>
          <w:lang w:val="hr-HR"/>
        </w:rPr>
        <w:t>U  I M E  R E P U B L I K E  H R V A T S K E</w:t>
      </w:r>
    </w:p>
    <w:p w:rsidRDefault="00026AC2" w:rsidP="00180B82" w:rsidR="00026AC2" w:rsidRPr="005579FE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E146B7" w:rsidP="008E29D4" w:rsidR="00AF68FE" w:rsidRPr="005579FE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5579FE">
        <w:rPr>
          <w:rFonts w:hAnsi="Times New Roman" w:ascii="Times New Roman"/>
          <w:sz w:val="24"/>
          <w:szCs w:val="24"/>
          <w:lang w:val="hr-HR"/>
        </w:rPr>
        <w:t>R J E Š E N J E</w:t>
      </w:r>
    </w:p>
    <w:p w:rsidRDefault="00AF68FE" w:rsidP="00AF68FE" w:rsidR="00AF68FE" w:rsidRPr="005579FE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 w:rsidRPr="005579FE">
        <w:rPr>
          <w:rFonts w:hAnsi="Times New Roman" w:ascii="Times New Roman"/>
          <w:b/>
          <w:sz w:val="24"/>
          <w:szCs w:val="24"/>
          <w:lang w:val="hr-HR"/>
        </w:rPr>
        <w:tab/>
      </w:r>
      <w:r w:rsidRPr="005579FE">
        <w:rPr>
          <w:rFonts w:hAnsi="Times New Roman" w:ascii="Times New Roman"/>
          <w:b/>
          <w:sz w:val="24"/>
          <w:szCs w:val="24"/>
          <w:lang w:val="hr-HR"/>
        </w:rPr>
        <w:tab/>
      </w:r>
      <w:r w:rsidRPr="005579FE">
        <w:rPr>
          <w:rFonts w:hAnsi="Times New Roman" w:ascii="Times New Roman"/>
          <w:b/>
          <w:sz w:val="24"/>
          <w:szCs w:val="24"/>
          <w:lang w:val="hr-HR"/>
        </w:rPr>
        <w:tab/>
      </w:r>
      <w:r w:rsidRPr="005579FE">
        <w:rPr>
          <w:rFonts w:hAnsi="Times New Roman" w:ascii="Times New Roman"/>
          <w:b/>
          <w:sz w:val="24"/>
          <w:szCs w:val="24"/>
          <w:lang w:val="hr-HR"/>
        </w:rPr>
        <w:tab/>
      </w:r>
      <w:r w:rsidRPr="005579FE">
        <w:rPr>
          <w:rFonts w:hAnsi="Times New Roman" w:ascii="Times New Roman"/>
          <w:b/>
          <w:sz w:val="24"/>
          <w:szCs w:val="24"/>
          <w:lang w:val="hr-HR"/>
        </w:rPr>
        <w:tab/>
      </w:r>
      <w:r w:rsidRPr="005579FE">
        <w:rPr>
          <w:rFonts w:hAnsi="Times New Roman" w:ascii="Times New Roman"/>
          <w:b/>
          <w:sz w:val="24"/>
          <w:szCs w:val="24"/>
          <w:lang w:val="hr-HR"/>
        </w:rPr>
        <w:tab/>
      </w:r>
      <w:r w:rsidRPr="005579FE"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026AC2" w:rsidP="004B0358" w:rsidR="00026AC2" w:rsidRPr="005579FE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5579FE">
        <w:rPr>
          <w:rFonts w:hAnsi="Times New Roman" w:ascii="Times New Roman"/>
          <w:sz w:val="24"/>
          <w:szCs w:val="24"/>
          <w:lang w:val="hr-HR"/>
        </w:rPr>
        <w:t>Trgovački sud u Splitu,</w:t>
      </w:r>
      <w:r w:rsidR="00CE67FC" w:rsidRPr="005579FE">
        <w:rPr>
          <w:rFonts w:hAnsi="Times New Roman" w:ascii="Times New Roman"/>
          <w:sz w:val="24"/>
          <w:szCs w:val="24"/>
          <w:lang w:val="hr-HR"/>
        </w:rPr>
        <w:t xml:space="preserve"> po sucu pojedincu </w:t>
      </w:r>
      <w:r w:rsidRPr="005579FE">
        <w:rPr>
          <w:rFonts w:hAnsi="Times New Roman" w:ascii="Times New Roman"/>
          <w:sz w:val="24"/>
          <w:szCs w:val="24"/>
          <w:lang w:val="hr-HR"/>
        </w:rPr>
        <w:t>Katarini Mikulić</w:t>
      </w:r>
      <w:r w:rsidR="00B11D83" w:rsidRPr="005579FE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E67FC" w:rsidRPr="005579FE">
        <w:rPr>
          <w:rFonts w:hAnsi="Times New Roman" w:ascii="Times New Roman"/>
          <w:sz w:val="24"/>
          <w:szCs w:val="24"/>
          <w:lang w:val="hr-HR"/>
        </w:rPr>
        <w:t>kao stečajnom sucu</w:t>
      </w:r>
      <w:r w:rsidRPr="005579FE">
        <w:rPr>
          <w:rFonts w:hAnsi="Times New Roman" w:ascii="Times New Roman"/>
          <w:sz w:val="24"/>
          <w:szCs w:val="24"/>
          <w:lang w:val="hr-HR"/>
        </w:rPr>
        <w:t xml:space="preserve">, na prijedlog sudskog savjetnika </w:t>
      </w:r>
      <w:r w:rsidR="004B0358" w:rsidRPr="005579FE">
        <w:rPr>
          <w:rFonts w:hAnsi="Times New Roman" w:ascii="Times New Roman"/>
          <w:sz w:val="24"/>
          <w:szCs w:val="24"/>
          <w:lang w:val="hr-HR"/>
        </w:rPr>
        <w:t>Gorana</w:t>
      </w:r>
      <w:r w:rsidRPr="005579FE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4B0358" w:rsidRPr="005579FE">
        <w:rPr>
          <w:rFonts w:hAnsi="Times New Roman" w:ascii="Times New Roman"/>
          <w:sz w:val="24"/>
          <w:szCs w:val="24"/>
          <w:lang w:val="hr-HR"/>
        </w:rPr>
        <w:t>Radanovića</w:t>
      </w:r>
      <w:r w:rsidRPr="005579FE">
        <w:rPr>
          <w:rFonts w:hAnsi="Times New Roman" w:ascii="Times New Roman"/>
          <w:sz w:val="24"/>
          <w:szCs w:val="24"/>
          <w:lang w:val="hr-HR"/>
        </w:rPr>
        <w:t>,</w:t>
      </w:r>
      <w:r w:rsidR="00CE67FC" w:rsidRPr="005579FE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5579FE">
        <w:rPr>
          <w:rFonts w:hAnsi="Times New Roman" w:ascii="Times New Roman"/>
          <w:sz w:val="24"/>
          <w:szCs w:val="24"/>
          <w:lang w:val="hr-HR"/>
        </w:rPr>
        <w:t>u skraćenom steč</w:t>
      </w:r>
      <w:r w:rsidR="007A0DB6" w:rsidRPr="005579FE">
        <w:rPr>
          <w:rFonts w:hAnsi="Times New Roman" w:ascii="Times New Roman"/>
          <w:sz w:val="24"/>
          <w:szCs w:val="24"/>
          <w:lang w:val="hr-HR"/>
        </w:rPr>
        <w:t xml:space="preserve">ajnom postupku povodom zahtjeva </w:t>
      </w:r>
      <w:r w:rsidRPr="005579FE">
        <w:rPr>
          <w:rFonts w:hAnsi="Times New Roman" w:ascii="Times New Roman"/>
          <w:sz w:val="24"/>
          <w:szCs w:val="24"/>
          <w:lang w:val="hr-HR"/>
        </w:rPr>
        <w:t xml:space="preserve">FINANCIJSKE AGENCIJE, Regionalni centar Split, Podružnica Split, Mažuranićevo šetalište 24 b, OIB: 85821130368, radi provedbe skraćenog stečajnog postupka nad dužnikom </w:t>
      </w:r>
      <w:r w:rsidR="00185DC1" w:rsidRPr="005579FE">
        <w:rPr>
          <w:rFonts w:hAnsi="Times New Roman" w:ascii="Times New Roman"/>
          <w:sz w:val="24"/>
          <w:szCs w:val="24"/>
          <w:lang w:val="hr-HR"/>
        </w:rPr>
        <w:t>A PLUS SUSTAVI d.o.o., Split, Vranjički put 76, OIB: 51656522427,  MBS: 060100114</w:t>
      </w:r>
      <w:r w:rsidRPr="005579FE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9D244E" w:rsidRPr="005579FE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7D3047">
        <w:rPr>
          <w:rFonts w:hAnsi="Times New Roman" w:ascii="Times New Roman"/>
          <w:sz w:val="24"/>
          <w:szCs w:val="24"/>
          <w:lang w:val="hr-HR"/>
        </w:rPr>
        <w:t>23</w:t>
      </w:r>
      <w:r w:rsidR="007A0DB6" w:rsidRPr="005579FE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DC090B" w:rsidRPr="005579FE">
        <w:rPr>
          <w:rFonts w:hAnsi="Times New Roman" w:ascii="Times New Roman"/>
          <w:sz w:val="24"/>
          <w:szCs w:val="24"/>
          <w:lang w:val="hr-HR"/>
        </w:rPr>
        <w:t>veljače</w:t>
      </w:r>
      <w:r w:rsidR="00816A69" w:rsidRPr="005579FE">
        <w:rPr>
          <w:rFonts w:hAnsi="Times New Roman" w:ascii="Times New Roman"/>
          <w:sz w:val="24"/>
          <w:szCs w:val="24"/>
          <w:lang w:val="hr-HR"/>
        </w:rPr>
        <w:t xml:space="preserve"> 2017</w:t>
      </w:r>
      <w:r w:rsidR="007A0DB6" w:rsidRPr="005579FE">
        <w:rPr>
          <w:rFonts w:hAnsi="Times New Roman" w:ascii="Times New Roman"/>
          <w:sz w:val="24"/>
          <w:szCs w:val="24"/>
          <w:lang w:val="hr-HR"/>
        </w:rPr>
        <w:t>.</w:t>
      </w:r>
      <w:r w:rsidRPr="005579FE">
        <w:rPr>
          <w:rFonts w:hAnsi="Times New Roman" w:ascii="Times New Roman"/>
          <w:sz w:val="24"/>
          <w:szCs w:val="24"/>
          <w:lang w:val="hr-HR"/>
        </w:rPr>
        <w:t xml:space="preserve"> godine, </w:t>
      </w:r>
    </w:p>
    <w:p w:rsidRDefault="004B0358" w:rsidP="00180B82" w:rsidR="004B0358" w:rsidRPr="005579FE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5579FE" w:rsidP="00180B82" w:rsidR="005579FE" w:rsidRPr="005579FE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B0358" w:rsidP="00111DC0" w:rsidR="004B0358" w:rsidRPr="005579FE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5579FE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111DC0" w:rsidP="00111DC0" w:rsidR="00111DC0" w:rsidRPr="005579FE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4B0358" w:rsidP="004B0358" w:rsidR="004B0358" w:rsidRPr="005579FE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5579FE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 w:rsidR="00185DC1" w:rsidRPr="005579FE">
        <w:rPr>
          <w:rFonts w:hAnsi="Times New Roman" w:ascii="Times New Roman"/>
          <w:sz w:val="24"/>
          <w:szCs w:val="24"/>
          <w:lang w:val="hr-HR"/>
        </w:rPr>
        <w:t>A PLUS SUSTAVI d.o.o., Split, Vranjički put 76, OIB: 51656522427,  MBS: 060100114</w:t>
      </w:r>
      <w:r w:rsidRPr="005579FE">
        <w:rPr>
          <w:rFonts w:hAnsi="Times New Roman" w:ascii="Times New Roman"/>
          <w:sz w:val="24"/>
          <w:szCs w:val="24"/>
          <w:lang w:val="hr-HR"/>
        </w:rPr>
        <w:t>.</w:t>
      </w:r>
    </w:p>
    <w:p w:rsidRDefault="00310E29" w:rsidP="00BE3EDD" w:rsidR="00310E29" w:rsidRPr="005579FE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5579FE" w:rsidP="00BE3EDD" w:rsidR="005579FE" w:rsidRPr="005579FE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B0358" w:rsidP="004B0358" w:rsidR="004B0358" w:rsidRPr="005579FE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5579FE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310E29" w:rsidP="004B0358" w:rsidR="00310E29" w:rsidRPr="005579FE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0606A" w:rsidP="00D366F2" w:rsidR="004B48ED" w:rsidRPr="005579FE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5579FE">
        <w:rPr>
          <w:rFonts w:hAnsi="Times New Roman" w:ascii="Times New Roman"/>
          <w:sz w:val="24"/>
          <w:szCs w:val="24"/>
          <w:lang w:val="hr-HR"/>
        </w:rPr>
        <w:t>FINANCIJSKA AGENCIJA</w:t>
      </w:r>
      <w:r w:rsidR="00F91280" w:rsidRPr="005579FE">
        <w:rPr>
          <w:rFonts w:hAnsi="Times New Roman" w:ascii="Times New Roman"/>
          <w:sz w:val="24"/>
          <w:szCs w:val="24"/>
          <w:lang w:val="hr-HR"/>
        </w:rPr>
        <w:t>, Regionalni centar Split, Podružnica Split,</w:t>
      </w:r>
      <w:r w:rsidR="004B0358" w:rsidRPr="005579FE">
        <w:rPr>
          <w:rFonts w:hAnsi="Times New Roman" w:ascii="Times New Roman"/>
          <w:sz w:val="24"/>
          <w:szCs w:val="24"/>
          <w:lang w:val="hr-HR"/>
        </w:rPr>
        <w:t xml:space="preserve"> podnijela je ovom sudu</w:t>
      </w:r>
      <w:r w:rsidR="00C525B1" w:rsidRPr="005579FE">
        <w:rPr>
          <w:rFonts w:hAnsi="Times New Roman" w:ascii="Times New Roman"/>
          <w:sz w:val="24"/>
          <w:szCs w:val="24"/>
          <w:lang w:val="hr-HR"/>
        </w:rPr>
        <w:t xml:space="preserve"> dana </w:t>
      </w:r>
      <w:r w:rsidR="00185DC1" w:rsidRPr="005579FE">
        <w:rPr>
          <w:rFonts w:hAnsi="Times New Roman" w:ascii="Times New Roman"/>
          <w:sz w:val="24"/>
          <w:szCs w:val="24"/>
          <w:lang w:val="hr-HR"/>
        </w:rPr>
        <w:t>02</w:t>
      </w:r>
      <w:r w:rsidR="00C525B1" w:rsidRPr="005579FE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185DC1" w:rsidRPr="005579FE">
        <w:rPr>
          <w:rFonts w:hAnsi="Times New Roman" w:ascii="Times New Roman"/>
          <w:sz w:val="24"/>
          <w:szCs w:val="24"/>
          <w:lang w:val="hr-HR"/>
        </w:rPr>
        <w:t>prosinca</w:t>
      </w:r>
      <w:r w:rsidR="000A6F07" w:rsidRPr="005579FE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185DC1" w:rsidRPr="005579FE">
        <w:rPr>
          <w:rFonts w:hAnsi="Times New Roman" w:ascii="Times New Roman"/>
          <w:sz w:val="24"/>
          <w:szCs w:val="24"/>
          <w:lang w:val="hr-HR"/>
        </w:rPr>
        <w:t>2015</w:t>
      </w:r>
      <w:r w:rsidR="00C525B1" w:rsidRPr="005579FE">
        <w:rPr>
          <w:rFonts w:hAnsi="Times New Roman" w:ascii="Times New Roman"/>
          <w:sz w:val="24"/>
          <w:szCs w:val="24"/>
          <w:lang w:val="hr-HR"/>
        </w:rPr>
        <w:t>. godine</w:t>
      </w:r>
      <w:r w:rsidR="00F91280" w:rsidRPr="005579FE">
        <w:rPr>
          <w:rFonts w:hAnsi="Times New Roman" w:ascii="Times New Roman"/>
          <w:sz w:val="24"/>
          <w:szCs w:val="24"/>
          <w:lang w:val="hr-HR"/>
        </w:rPr>
        <w:t xml:space="preserve">, na temelju odredbe čl. </w:t>
      </w:r>
      <w:r w:rsidR="008D3C7D" w:rsidRPr="005579FE">
        <w:rPr>
          <w:rFonts w:hAnsi="Times New Roman" w:ascii="Times New Roman"/>
          <w:sz w:val="24"/>
          <w:szCs w:val="24"/>
          <w:lang w:val="hr-HR"/>
        </w:rPr>
        <w:t>444</w:t>
      </w:r>
      <w:r w:rsidR="00D771DD" w:rsidRPr="005579FE">
        <w:rPr>
          <w:rFonts w:hAnsi="Times New Roman" w:ascii="Times New Roman"/>
          <w:sz w:val="24"/>
          <w:szCs w:val="24"/>
          <w:lang w:val="hr-HR"/>
        </w:rPr>
        <w:t>.</w:t>
      </w:r>
      <w:r w:rsidR="00F91280" w:rsidRPr="005579FE">
        <w:rPr>
          <w:rFonts w:hAnsi="Times New Roman" w:ascii="Times New Roman"/>
          <w:sz w:val="24"/>
          <w:szCs w:val="24"/>
          <w:lang w:val="hr-HR"/>
        </w:rPr>
        <w:t xml:space="preserve">  st. </w:t>
      </w:r>
      <w:r w:rsidR="004B0358" w:rsidRPr="005579FE">
        <w:rPr>
          <w:rFonts w:hAnsi="Times New Roman" w:ascii="Times New Roman"/>
          <w:sz w:val="24"/>
          <w:szCs w:val="24"/>
          <w:lang w:val="hr-HR"/>
        </w:rPr>
        <w:t>1</w:t>
      </w:r>
      <w:r w:rsidR="00D771DD" w:rsidRPr="005579FE">
        <w:rPr>
          <w:rFonts w:hAnsi="Times New Roman" w:ascii="Times New Roman"/>
          <w:sz w:val="24"/>
          <w:szCs w:val="24"/>
          <w:lang w:val="hr-HR"/>
        </w:rPr>
        <w:t>.</w:t>
      </w:r>
      <w:r w:rsidR="004B0358" w:rsidRPr="005579FE">
        <w:rPr>
          <w:rFonts w:hAnsi="Times New Roman" w:ascii="Times New Roman"/>
          <w:sz w:val="24"/>
          <w:szCs w:val="24"/>
          <w:lang w:val="hr-HR"/>
        </w:rPr>
        <w:t xml:space="preserve"> Stečajnog zakona ("Narodne novine" broj 71/15, dalje u tekstu: SZ), zahtjev za provedbu skraćenog </w:t>
      </w:r>
      <w:r w:rsidR="00CB1FEA" w:rsidRPr="005579FE">
        <w:rPr>
          <w:rFonts w:hAnsi="Times New Roman" w:ascii="Times New Roman"/>
          <w:sz w:val="24"/>
          <w:szCs w:val="24"/>
          <w:lang w:val="hr-HR"/>
        </w:rPr>
        <w:t xml:space="preserve">stečajnog postupka nad dužnikom </w:t>
      </w:r>
      <w:r w:rsidR="00185DC1" w:rsidRPr="005579FE">
        <w:rPr>
          <w:rFonts w:hAnsi="Times New Roman" w:ascii="Times New Roman"/>
          <w:sz w:val="24"/>
          <w:szCs w:val="24"/>
          <w:lang w:val="hr-HR"/>
        </w:rPr>
        <w:t>A PLUS SUSTAVI d.o.o., Split, Vranjički put 76, OIB: 51656522427,  MBS: 060100114</w:t>
      </w:r>
      <w:r w:rsidR="004B0358" w:rsidRPr="005579FE">
        <w:rPr>
          <w:rFonts w:hAnsi="Times New Roman" w:ascii="Times New Roman"/>
          <w:sz w:val="24"/>
          <w:szCs w:val="24"/>
          <w:lang w:val="hr-HR"/>
        </w:rPr>
        <w:t>.</w:t>
      </w:r>
    </w:p>
    <w:p w:rsidRDefault="00C47EAF" w:rsidP="00D366F2" w:rsidR="004B48ED" w:rsidRPr="005579FE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5579FE">
        <w:rPr>
          <w:rFonts w:hAnsi="Times New Roman" w:ascii="Times New Roman"/>
          <w:sz w:val="24"/>
          <w:szCs w:val="24"/>
          <w:lang w:val="hr-HR"/>
        </w:rPr>
        <w:t>Prema odredbi čl. 428</w:t>
      </w:r>
      <w:r w:rsidR="00D771DD" w:rsidRPr="005579FE">
        <w:rPr>
          <w:rFonts w:hAnsi="Times New Roman" w:ascii="Times New Roman"/>
          <w:sz w:val="24"/>
          <w:szCs w:val="24"/>
          <w:lang w:val="hr-HR"/>
        </w:rPr>
        <w:t>.</w:t>
      </w:r>
      <w:r w:rsidRPr="005579FE">
        <w:rPr>
          <w:rFonts w:hAnsi="Times New Roman" w:ascii="Times New Roman"/>
          <w:sz w:val="24"/>
          <w:szCs w:val="24"/>
          <w:lang w:val="hr-HR"/>
        </w:rPr>
        <w:t xml:space="preserve"> st. </w:t>
      </w:r>
      <w:r w:rsidR="004B0358" w:rsidRPr="005579FE">
        <w:rPr>
          <w:rFonts w:hAnsi="Times New Roman" w:ascii="Times New Roman"/>
          <w:sz w:val="24"/>
          <w:szCs w:val="24"/>
          <w:lang w:val="hr-HR"/>
        </w:rPr>
        <w:t>1</w:t>
      </w:r>
      <w:r w:rsidR="00D771DD" w:rsidRPr="005579FE">
        <w:rPr>
          <w:rFonts w:hAnsi="Times New Roman" w:ascii="Times New Roman"/>
          <w:sz w:val="24"/>
          <w:szCs w:val="24"/>
          <w:lang w:val="hr-HR"/>
        </w:rPr>
        <w:t>.</w:t>
      </w:r>
      <w:r w:rsidR="004B0358" w:rsidRPr="005579FE">
        <w:rPr>
          <w:rFonts w:hAnsi="Times New Roman" w:ascii="Times New Roman"/>
          <w:sz w:val="24"/>
          <w:szCs w:val="24"/>
          <w:lang w:val="hr-HR"/>
        </w:rPr>
        <w:t xml:space="preserve"> SZ</w:t>
      </w:r>
      <w:r w:rsidRPr="005579FE">
        <w:rPr>
          <w:rFonts w:hAnsi="Times New Roman" w:ascii="Times New Roman"/>
          <w:sz w:val="24"/>
          <w:szCs w:val="24"/>
          <w:lang w:val="hr-HR"/>
        </w:rPr>
        <w:t>-a</w:t>
      </w:r>
      <w:r w:rsidR="004B0358" w:rsidRPr="005579FE">
        <w:rPr>
          <w:rFonts w:hAnsi="Times New Roman" w:ascii="Times New Roman"/>
          <w:sz w:val="24"/>
          <w:szCs w:val="24"/>
          <w:lang w:val="hr-HR"/>
        </w:rPr>
        <w:t xml:space="preserve">  sud će provesti skraćeni stečajni postupak nad pravnom osobom ako su ispunjene sljedeće pretpostavke: ako nema zaposlenih, ako u Očevidniku redoslijeda osnova za plaćanje ima evidentirane neizvršene osnove za plaćanje u neprekinutom razdoblju od 120 dana i</w:t>
      </w:r>
      <w:r w:rsidR="00DC090B" w:rsidRPr="005579FE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4B0358" w:rsidRPr="005579FE">
        <w:rPr>
          <w:rFonts w:hAnsi="Times New Roman" w:ascii="Times New Roman"/>
          <w:sz w:val="24"/>
          <w:szCs w:val="24"/>
          <w:lang w:val="hr-HR"/>
        </w:rPr>
        <w:t xml:space="preserve">ako nisu ispunjene pretpostavke za pokretanje drugog postupka radi brisanja iz sudskoga registra. </w:t>
      </w:r>
    </w:p>
    <w:p w:rsidRDefault="00F91280" w:rsidP="00D366F2" w:rsidR="004B48ED" w:rsidRPr="005579FE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5579FE">
        <w:rPr>
          <w:rFonts w:hAnsi="Times New Roman" w:ascii="Times New Roman"/>
          <w:sz w:val="24"/>
          <w:szCs w:val="24"/>
          <w:lang w:val="hr-HR"/>
        </w:rPr>
        <w:t>Budući da su, prema p</w:t>
      </w:r>
      <w:r w:rsidR="00DC090B" w:rsidRPr="005579FE">
        <w:rPr>
          <w:rFonts w:hAnsi="Times New Roman" w:ascii="Times New Roman"/>
          <w:sz w:val="24"/>
          <w:szCs w:val="24"/>
          <w:lang w:val="hr-HR"/>
        </w:rPr>
        <w:t xml:space="preserve">odacima iz podnesenog zahtjeva, </w:t>
      </w:r>
      <w:r w:rsidRPr="005579FE">
        <w:rPr>
          <w:rFonts w:hAnsi="Times New Roman" w:ascii="Times New Roman"/>
          <w:sz w:val="24"/>
          <w:szCs w:val="24"/>
          <w:lang w:val="hr-HR"/>
        </w:rPr>
        <w:t>bile ispunjene pretpostavke iz čl. 428. SZ-a</w:t>
      </w:r>
      <w:r w:rsidR="00D202D9" w:rsidRPr="005579FE">
        <w:rPr>
          <w:rFonts w:hAnsi="Times New Roman" w:ascii="Times New Roman"/>
          <w:sz w:val="24"/>
          <w:szCs w:val="24"/>
          <w:lang w:val="hr-HR"/>
        </w:rPr>
        <w:t>,</w:t>
      </w:r>
      <w:r w:rsidRPr="005579FE">
        <w:rPr>
          <w:rFonts w:hAnsi="Times New Roman" w:ascii="Times New Roman"/>
          <w:sz w:val="24"/>
          <w:szCs w:val="24"/>
          <w:lang w:val="hr-HR"/>
        </w:rPr>
        <w:t xml:space="preserve"> ovaj sud je temeljem odredbe čl. 430. SZ-a na mrežnoj stranici e-Oglasna ploča suda </w:t>
      </w:r>
      <w:r w:rsidR="00DC090B" w:rsidRPr="005579FE">
        <w:rPr>
          <w:rFonts w:hAnsi="Times New Roman" w:ascii="Times New Roman"/>
          <w:sz w:val="24"/>
          <w:szCs w:val="24"/>
          <w:lang w:val="hr-HR"/>
        </w:rPr>
        <w:t>2</w:t>
      </w:r>
      <w:r w:rsidR="00185DC1" w:rsidRPr="005579FE">
        <w:rPr>
          <w:rFonts w:hAnsi="Times New Roman" w:ascii="Times New Roman"/>
          <w:sz w:val="24"/>
          <w:szCs w:val="24"/>
          <w:lang w:val="hr-HR"/>
        </w:rPr>
        <w:t>2</w:t>
      </w:r>
      <w:r w:rsidR="00DC090B" w:rsidRPr="005579FE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351608" w:rsidRPr="005579FE">
        <w:rPr>
          <w:rFonts w:hAnsi="Times New Roman" w:ascii="Times New Roman"/>
          <w:sz w:val="24"/>
          <w:szCs w:val="24"/>
          <w:lang w:val="hr-HR"/>
        </w:rPr>
        <w:t>travnja</w:t>
      </w:r>
      <w:r w:rsidR="00DC090B" w:rsidRPr="005579FE">
        <w:rPr>
          <w:rFonts w:hAnsi="Times New Roman" w:ascii="Times New Roman"/>
          <w:sz w:val="24"/>
          <w:szCs w:val="24"/>
          <w:lang w:val="hr-HR"/>
        </w:rPr>
        <w:t xml:space="preserve"> 2016</w:t>
      </w:r>
      <w:r w:rsidRPr="005579FE">
        <w:rPr>
          <w:rFonts w:hAnsi="Times New Roman" w:ascii="Times New Roman"/>
          <w:sz w:val="24"/>
          <w:szCs w:val="24"/>
          <w:lang w:val="hr-HR"/>
        </w:rPr>
        <w:t xml:space="preserve">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</w:t>
      </w:r>
      <w:r w:rsidR="00D771DD" w:rsidRPr="005579FE">
        <w:rPr>
          <w:rFonts w:hAnsi="Times New Roman" w:ascii="Times New Roman"/>
          <w:sz w:val="24"/>
          <w:szCs w:val="24"/>
          <w:lang w:val="hr-HR"/>
        </w:rPr>
        <w:t xml:space="preserve">sve to </w:t>
      </w:r>
      <w:r w:rsidRPr="005579FE">
        <w:rPr>
          <w:rFonts w:hAnsi="Times New Roman" w:ascii="Times New Roman"/>
          <w:sz w:val="24"/>
          <w:szCs w:val="24"/>
          <w:lang w:val="hr-HR"/>
        </w:rPr>
        <w:t>uz upozorenje na pravne posljedice</w:t>
      </w:r>
      <w:r w:rsidR="00111DC0" w:rsidRPr="005579FE">
        <w:rPr>
          <w:rFonts w:hAnsi="Times New Roman" w:ascii="Times New Roman"/>
          <w:sz w:val="24"/>
          <w:szCs w:val="24"/>
          <w:lang w:val="hr-HR"/>
        </w:rPr>
        <w:t xml:space="preserve"> nepodnošenja takvog prijedloga.</w:t>
      </w:r>
    </w:p>
    <w:p w:rsidRDefault="005579FE" w:rsidP="00D366F2" w:rsidR="005579FE" w:rsidRPr="005579FE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5E57B8" w:rsidP="00D366F2" w:rsidR="004B48ED" w:rsidRPr="005579FE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5579FE">
        <w:rPr>
          <w:rFonts w:hAnsi="Times New Roman" w:ascii="Times New Roman"/>
          <w:sz w:val="24"/>
          <w:szCs w:val="24"/>
          <w:lang w:val="hr-HR"/>
        </w:rPr>
        <w:lastRenderedPageBreak/>
        <w:t xml:space="preserve">Vjerovnik dužnika, Republika Hrvatska, zastupana po Županijskom državnom odvjetništvu u Splitu, je </w:t>
      </w:r>
      <w:r w:rsidR="00185DC1" w:rsidRPr="005579FE">
        <w:rPr>
          <w:rFonts w:hAnsi="Times New Roman" w:ascii="Times New Roman"/>
          <w:sz w:val="24"/>
          <w:szCs w:val="24"/>
          <w:lang w:val="hr-HR"/>
        </w:rPr>
        <w:t>03</w:t>
      </w:r>
      <w:r w:rsidRPr="005579FE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351608" w:rsidRPr="005579FE">
        <w:rPr>
          <w:rFonts w:hAnsi="Times New Roman" w:ascii="Times New Roman"/>
          <w:sz w:val="24"/>
          <w:szCs w:val="24"/>
          <w:lang w:val="hr-HR"/>
        </w:rPr>
        <w:t>svibnja</w:t>
      </w:r>
      <w:r w:rsidRPr="005579FE">
        <w:rPr>
          <w:rFonts w:hAnsi="Times New Roman" w:ascii="Times New Roman"/>
          <w:sz w:val="24"/>
          <w:szCs w:val="24"/>
          <w:lang w:val="hr-HR"/>
        </w:rPr>
        <w:t xml:space="preserve"> 2016.</w:t>
      </w:r>
      <w:r w:rsidR="00DF204E" w:rsidRPr="005579FE">
        <w:rPr>
          <w:rFonts w:hAnsi="Times New Roman" w:ascii="Times New Roman"/>
          <w:sz w:val="24"/>
          <w:szCs w:val="24"/>
          <w:lang w:val="hr-HR"/>
        </w:rPr>
        <w:t>g.</w:t>
      </w:r>
      <w:r w:rsidRPr="005579FE">
        <w:rPr>
          <w:rFonts w:hAnsi="Times New Roman" w:ascii="Times New Roman"/>
          <w:sz w:val="24"/>
          <w:szCs w:val="24"/>
          <w:lang w:val="hr-HR"/>
        </w:rPr>
        <w:t xml:space="preserve">, na odgovarajućem obrascu, podnio prijedlog za otvaranje stečajnog postupka nad dužnikom te je izvijestio sud da prema dužniku ima dospjelih, a nenamirenih potraživanja, u ukupnom iznosu od </w:t>
      </w:r>
      <w:r w:rsidR="00185DC1" w:rsidRPr="005579FE">
        <w:rPr>
          <w:rFonts w:hAnsi="Times New Roman" w:ascii="Times New Roman"/>
          <w:sz w:val="24"/>
          <w:szCs w:val="24"/>
          <w:lang w:val="hr-HR"/>
        </w:rPr>
        <w:t>215</w:t>
      </w:r>
      <w:r w:rsidRPr="005579FE">
        <w:rPr>
          <w:rFonts w:hAnsi="Times New Roman" w:ascii="Times New Roman"/>
          <w:sz w:val="24"/>
          <w:szCs w:val="24"/>
          <w:lang w:val="hr-HR"/>
        </w:rPr>
        <w:t>.</w:t>
      </w:r>
      <w:r w:rsidR="00185DC1" w:rsidRPr="005579FE">
        <w:rPr>
          <w:rFonts w:hAnsi="Times New Roman" w:ascii="Times New Roman"/>
          <w:sz w:val="24"/>
          <w:szCs w:val="24"/>
          <w:lang w:val="hr-HR"/>
        </w:rPr>
        <w:t>056</w:t>
      </w:r>
      <w:r w:rsidRPr="005579FE">
        <w:rPr>
          <w:rFonts w:hAnsi="Times New Roman" w:ascii="Times New Roman"/>
          <w:sz w:val="24"/>
          <w:szCs w:val="24"/>
          <w:lang w:val="hr-HR"/>
        </w:rPr>
        <w:t>,</w:t>
      </w:r>
      <w:r w:rsidR="00185DC1" w:rsidRPr="005579FE">
        <w:rPr>
          <w:rFonts w:hAnsi="Times New Roman" w:ascii="Times New Roman"/>
          <w:sz w:val="24"/>
          <w:szCs w:val="24"/>
          <w:lang w:val="hr-HR"/>
        </w:rPr>
        <w:t>18</w:t>
      </w:r>
      <w:r w:rsidRPr="005579FE">
        <w:rPr>
          <w:rFonts w:hAnsi="Times New Roman" w:ascii="Times New Roman"/>
          <w:sz w:val="24"/>
          <w:szCs w:val="24"/>
          <w:lang w:val="hr-HR"/>
        </w:rPr>
        <w:t xml:space="preserve"> kuna, kao i da dužnik ima imovine te je u tom pravcu dostavio u prilogu i odgovarajuće dokaze</w:t>
      </w:r>
      <w:r w:rsidR="00E77C24" w:rsidRPr="005579FE">
        <w:rPr>
          <w:rFonts w:hAnsi="Times New Roman" w:ascii="Times New Roman"/>
          <w:sz w:val="24"/>
          <w:szCs w:val="24"/>
          <w:lang w:val="hr-HR"/>
        </w:rPr>
        <w:t xml:space="preserve"> (list </w:t>
      </w:r>
      <w:r w:rsidR="00185DC1" w:rsidRPr="005579FE">
        <w:rPr>
          <w:rFonts w:hAnsi="Times New Roman" w:ascii="Times New Roman"/>
          <w:sz w:val="24"/>
          <w:szCs w:val="24"/>
          <w:lang w:val="hr-HR"/>
        </w:rPr>
        <w:t>11</w:t>
      </w:r>
      <w:r w:rsidR="00351608" w:rsidRPr="005579FE">
        <w:rPr>
          <w:rFonts w:hAnsi="Times New Roman" w:ascii="Times New Roman"/>
          <w:sz w:val="24"/>
          <w:szCs w:val="24"/>
          <w:lang w:val="hr-HR"/>
        </w:rPr>
        <w:t>-1</w:t>
      </w:r>
      <w:r w:rsidR="00185DC1" w:rsidRPr="005579FE">
        <w:rPr>
          <w:rFonts w:hAnsi="Times New Roman" w:ascii="Times New Roman"/>
          <w:sz w:val="24"/>
          <w:szCs w:val="24"/>
          <w:lang w:val="hr-HR"/>
        </w:rPr>
        <w:t>8</w:t>
      </w:r>
      <w:r w:rsidR="00ED6A0F" w:rsidRPr="005579FE">
        <w:rPr>
          <w:rFonts w:hAnsi="Times New Roman" w:ascii="Times New Roman"/>
          <w:sz w:val="24"/>
          <w:szCs w:val="24"/>
          <w:lang w:val="hr-HR"/>
        </w:rPr>
        <w:t xml:space="preserve"> spisa).</w:t>
      </w:r>
    </w:p>
    <w:p w:rsidRDefault="00DC090B" w:rsidP="00D366F2" w:rsidR="004B48ED" w:rsidRPr="005579FE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5579FE">
        <w:rPr>
          <w:rFonts w:hAnsi="Times New Roman" w:ascii="Times New Roman"/>
          <w:sz w:val="24"/>
          <w:szCs w:val="24"/>
          <w:lang w:val="hr-HR"/>
        </w:rPr>
        <w:t xml:space="preserve">Podneskom od </w:t>
      </w:r>
      <w:r w:rsidR="00185DC1" w:rsidRPr="005579FE">
        <w:rPr>
          <w:rFonts w:hAnsi="Times New Roman" w:ascii="Times New Roman"/>
          <w:sz w:val="24"/>
          <w:szCs w:val="24"/>
          <w:lang w:val="hr-HR"/>
        </w:rPr>
        <w:t>10</w:t>
      </w:r>
      <w:r w:rsidRPr="005579FE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185DC1" w:rsidRPr="005579FE">
        <w:rPr>
          <w:rFonts w:hAnsi="Times New Roman" w:ascii="Times New Roman"/>
          <w:sz w:val="24"/>
          <w:szCs w:val="24"/>
          <w:lang w:val="hr-HR"/>
        </w:rPr>
        <w:t>svibnja</w:t>
      </w:r>
      <w:r w:rsidR="00351608" w:rsidRPr="005579FE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5579FE">
        <w:rPr>
          <w:rFonts w:hAnsi="Times New Roman" w:ascii="Times New Roman"/>
          <w:sz w:val="24"/>
          <w:szCs w:val="24"/>
          <w:lang w:val="hr-HR"/>
        </w:rPr>
        <w:t xml:space="preserve">2016. godine vjerovnik </w:t>
      </w:r>
      <w:r w:rsidR="00185DC1" w:rsidRPr="005579FE">
        <w:rPr>
          <w:rFonts w:hAnsi="Times New Roman" w:ascii="Times New Roman"/>
          <w:sz w:val="24"/>
          <w:szCs w:val="24"/>
          <w:lang w:val="hr-HR"/>
        </w:rPr>
        <w:t>BETON PINTAR d.o.o., Vrbanj (Grad Stari Grad), Vrbanj 221, OIB: 09162779272, MBS: 060255545</w:t>
      </w:r>
      <w:r w:rsidR="00816A69" w:rsidRPr="005579FE">
        <w:rPr>
          <w:rFonts w:hAnsi="Times New Roman" w:ascii="Times New Roman"/>
          <w:sz w:val="24"/>
          <w:szCs w:val="24"/>
          <w:lang w:val="hr-HR"/>
        </w:rPr>
        <w:t>,</w:t>
      </w:r>
      <w:r w:rsidR="00C26436" w:rsidRPr="005579FE">
        <w:rPr>
          <w:rFonts w:hAnsi="Times New Roman" w:ascii="Times New Roman"/>
          <w:sz w:val="24"/>
          <w:szCs w:val="24"/>
          <w:lang w:val="hr-HR"/>
        </w:rPr>
        <w:t xml:space="preserve"> podnio</w:t>
      </w:r>
      <w:r w:rsidRPr="005579FE">
        <w:rPr>
          <w:rFonts w:hAnsi="Times New Roman" w:ascii="Times New Roman"/>
          <w:sz w:val="24"/>
          <w:szCs w:val="24"/>
          <w:lang w:val="hr-HR"/>
        </w:rPr>
        <w:t xml:space="preserve"> je prijedlog za otvaranje stečajnog postupka </w:t>
      </w:r>
      <w:r w:rsidR="00C26436" w:rsidRPr="005579FE">
        <w:rPr>
          <w:rFonts w:hAnsi="Times New Roman" w:ascii="Times New Roman"/>
          <w:sz w:val="24"/>
          <w:szCs w:val="24"/>
          <w:lang w:val="hr-HR"/>
        </w:rPr>
        <w:t>u kojem navodi da</w:t>
      </w:r>
      <w:r w:rsidRPr="005579FE">
        <w:rPr>
          <w:rFonts w:hAnsi="Times New Roman" w:ascii="Times New Roman"/>
          <w:sz w:val="24"/>
          <w:szCs w:val="24"/>
          <w:lang w:val="hr-HR"/>
        </w:rPr>
        <w:t xml:space="preserve"> prema dužniku </w:t>
      </w:r>
      <w:r w:rsidR="00E77C24" w:rsidRPr="005579FE">
        <w:rPr>
          <w:rFonts w:hAnsi="Times New Roman" w:ascii="Times New Roman"/>
          <w:sz w:val="24"/>
          <w:szCs w:val="24"/>
          <w:lang w:val="hr-HR"/>
        </w:rPr>
        <w:t xml:space="preserve">ima tražbinu u iznosu od </w:t>
      </w:r>
      <w:r w:rsidR="00185DC1" w:rsidRPr="005579FE">
        <w:rPr>
          <w:rFonts w:hAnsi="Times New Roman" w:ascii="Times New Roman"/>
          <w:sz w:val="24"/>
          <w:szCs w:val="24"/>
          <w:lang w:val="hr-HR"/>
        </w:rPr>
        <w:t>168.129,07</w:t>
      </w:r>
      <w:r w:rsidR="00E77C24" w:rsidRPr="005579FE">
        <w:rPr>
          <w:rFonts w:hAnsi="Times New Roman" w:ascii="Times New Roman"/>
          <w:sz w:val="24"/>
          <w:szCs w:val="24"/>
          <w:lang w:val="hr-HR"/>
        </w:rPr>
        <w:t xml:space="preserve"> kuna </w:t>
      </w:r>
      <w:r w:rsidR="00C26436" w:rsidRPr="005579FE">
        <w:rPr>
          <w:rFonts w:hAnsi="Times New Roman" w:ascii="Times New Roman"/>
          <w:sz w:val="24"/>
          <w:szCs w:val="24"/>
          <w:lang w:val="hr-HR"/>
        </w:rPr>
        <w:t xml:space="preserve">te je u </w:t>
      </w:r>
      <w:r w:rsidR="000325AE" w:rsidRPr="005579FE">
        <w:rPr>
          <w:rFonts w:hAnsi="Times New Roman" w:ascii="Times New Roman"/>
          <w:sz w:val="24"/>
          <w:szCs w:val="24"/>
          <w:lang w:val="hr-HR"/>
        </w:rPr>
        <w:t>prilogu</w:t>
      </w:r>
      <w:r w:rsidR="00C26436" w:rsidRPr="005579FE">
        <w:rPr>
          <w:rFonts w:hAnsi="Times New Roman" w:ascii="Times New Roman"/>
          <w:sz w:val="24"/>
          <w:szCs w:val="24"/>
          <w:lang w:val="hr-HR"/>
        </w:rPr>
        <w:t xml:space="preserve"> dostavio i odg</w:t>
      </w:r>
      <w:r w:rsidR="008B73ED" w:rsidRPr="005579FE">
        <w:rPr>
          <w:rFonts w:hAnsi="Times New Roman" w:ascii="Times New Roman"/>
          <w:sz w:val="24"/>
          <w:szCs w:val="24"/>
          <w:lang w:val="hr-HR"/>
        </w:rPr>
        <w:t>ovarajuće isprave kao dokaz svojih</w:t>
      </w:r>
      <w:r w:rsidR="00C26436" w:rsidRPr="005579FE">
        <w:rPr>
          <w:rFonts w:hAnsi="Times New Roman" w:ascii="Times New Roman"/>
          <w:sz w:val="24"/>
          <w:szCs w:val="24"/>
          <w:lang w:val="hr-HR"/>
        </w:rPr>
        <w:t xml:space="preserve"> potraživanja</w:t>
      </w:r>
      <w:r w:rsidRPr="005579FE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E77C24" w:rsidRPr="005579FE">
        <w:rPr>
          <w:rFonts w:hAnsi="Times New Roman" w:ascii="Times New Roman"/>
          <w:sz w:val="24"/>
          <w:szCs w:val="24"/>
          <w:lang w:val="hr-HR"/>
        </w:rPr>
        <w:t xml:space="preserve">(list </w:t>
      </w:r>
      <w:r w:rsidR="00185DC1" w:rsidRPr="005579FE">
        <w:rPr>
          <w:rFonts w:hAnsi="Times New Roman" w:ascii="Times New Roman"/>
          <w:sz w:val="24"/>
          <w:szCs w:val="24"/>
          <w:lang w:val="hr-HR"/>
        </w:rPr>
        <w:t>19 – 24</w:t>
      </w:r>
      <w:r w:rsidR="00E77C24" w:rsidRPr="005579FE">
        <w:rPr>
          <w:rFonts w:hAnsi="Times New Roman" w:ascii="Times New Roman"/>
          <w:sz w:val="24"/>
          <w:szCs w:val="24"/>
          <w:lang w:val="hr-HR"/>
        </w:rPr>
        <w:t xml:space="preserve"> spisa)</w:t>
      </w:r>
      <w:r w:rsidRPr="005579FE">
        <w:rPr>
          <w:rFonts w:hAnsi="Times New Roman" w:ascii="Times New Roman"/>
          <w:sz w:val="24"/>
          <w:szCs w:val="24"/>
          <w:lang w:val="hr-HR"/>
        </w:rPr>
        <w:t>.</w:t>
      </w:r>
    </w:p>
    <w:p w:rsidRDefault="00185DC1" w:rsidP="00D366F2" w:rsidR="00185DC1" w:rsidRPr="005579FE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5579FE">
        <w:rPr>
          <w:rFonts w:hAnsi="Times New Roman" w:ascii="Times New Roman"/>
          <w:sz w:val="24"/>
          <w:szCs w:val="24"/>
          <w:lang w:val="hr-HR"/>
        </w:rPr>
        <w:t>Podneskom od 10. svibnja 2016. godine vjerovnik M-P-B d.o.o., iz Splita, Hrvatske neovisnosti 4, OIB: 38047712261, MBS: 060018783, podnio je prijedlog za otvaranje stečajnog postupka u kojem navodi da prema dužniku ima tražbinu u iznosu od 927.835,55 kuna te je u prilogu dostavio i odgovarajuće isprave kao dokaz svojih potraživanja (list 25 – 33 spisa).</w:t>
      </w:r>
    </w:p>
    <w:p w:rsidRDefault="00584DB1" w:rsidP="00D366F2" w:rsidR="004B48ED" w:rsidRPr="005579FE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5579FE">
        <w:rPr>
          <w:rFonts w:hAnsi="Times New Roman" w:ascii="Times New Roman"/>
          <w:sz w:val="24"/>
          <w:szCs w:val="24"/>
          <w:lang w:val="hr-HR"/>
        </w:rPr>
        <w:t>Sukladno čl.</w:t>
      </w:r>
      <w:r w:rsidR="00DC090B" w:rsidRPr="005579FE">
        <w:rPr>
          <w:rFonts w:hAnsi="Times New Roman" w:ascii="Times New Roman"/>
          <w:sz w:val="24"/>
          <w:szCs w:val="24"/>
          <w:lang w:val="hr-HR"/>
        </w:rPr>
        <w:t xml:space="preserve"> 114.</w:t>
      </w:r>
      <w:r w:rsidR="00ED6A0F" w:rsidRPr="005579FE">
        <w:rPr>
          <w:rFonts w:hAnsi="Times New Roman" w:ascii="Times New Roman"/>
          <w:sz w:val="24"/>
          <w:szCs w:val="24"/>
          <w:lang w:val="hr-HR"/>
        </w:rPr>
        <w:t xml:space="preserve"> st.</w:t>
      </w:r>
      <w:r w:rsidR="00DF204E" w:rsidRPr="005579FE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ED6A0F" w:rsidRPr="005579FE">
        <w:rPr>
          <w:rFonts w:hAnsi="Times New Roman" w:ascii="Times New Roman"/>
          <w:sz w:val="24"/>
          <w:szCs w:val="24"/>
          <w:lang w:val="hr-HR"/>
        </w:rPr>
        <w:t>1.</w:t>
      </w:r>
      <w:r w:rsidR="00DC090B" w:rsidRPr="005579FE">
        <w:rPr>
          <w:rFonts w:hAnsi="Times New Roman" w:ascii="Times New Roman"/>
          <w:sz w:val="24"/>
          <w:szCs w:val="24"/>
          <w:lang w:val="hr-HR"/>
        </w:rPr>
        <w:t xml:space="preserve"> SZ</w:t>
      </w:r>
      <w:r w:rsidR="00C8759C" w:rsidRPr="005579FE">
        <w:rPr>
          <w:rFonts w:hAnsi="Times New Roman" w:ascii="Times New Roman"/>
          <w:sz w:val="24"/>
          <w:szCs w:val="24"/>
          <w:lang w:val="hr-HR"/>
        </w:rPr>
        <w:t>-a</w:t>
      </w:r>
      <w:r w:rsidR="00DC090B" w:rsidRPr="005579FE">
        <w:rPr>
          <w:rFonts w:hAnsi="Times New Roman" w:ascii="Times New Roman"/>
          <w:sz w:val="24"/>
          <w:szCs w:val="24"/>
          <w:lang w:val="hr-HR"/>
        </w:rPr>
        <w:t xml:space="preserve"> podnositelj prijedloga za otvaranje stečajnog postupka dužan je uplatiti predujam u iznosu od 1.000,00 kuna u Fond za namirenje troškova stečajnog postupka te po nalogu suda u roku od osam dana dodatni iznos predujma koji ne može biti viši od 20.000,00 kuna.</w:t>
      </w:r>
    </w:p>
    <w:p w:rsidRDefault="00ED6A0F" w:rsidP="00D366F2" w:rsidR="004B48ED" w:rsidRPr="005579FE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5579FE">
        <w:rPr>
          <w:rFonts w:hAnsi="Times New Roman" w:ascii="Times New Roman"/>
          <w:sz w:val="24"/>
          <w:szCs w:val="24"/>
          <w:lang w:val="hr-HR"/>
        </w:rPr>
        <w:t>Odredbom čl. 434. SZ-a propisano je da će sud vjerovnike koji predlože otvaranje stečajnoga postupka pozvati na solidarno plaćanje predujma za namirenje troškova stečajnoga postupka.</w:t>
      </w:r>
    </w:p>
    <w:p w:rsidRDefault="00C5688E" w:rsidP="00145EFC" w:rsidR="004A0392" w:rsidRPr="005579FE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5579FE">
        <w:rPr>
          <w:rFonts w:hAnsi="Times New Roman" w:ascii="Times New Roman"/>
          <w:sz w:val="24"/>
          <w:szCs w:val="24"/>
          <w:lang w:val="hr-HR"/>
        </w:rPr>
        <w:t>S</w:t>
      </w:r>
      <w:r w:rsidR="00ED6A0F" w:rsidRPr="005579FE">
        <w:rPr>
          <w:rFonts w:hAnsi="Times New Roman" w:ascii="Times New Roman"/>
          <w:sz w:val="24"/>
          <w:szCs w:val="24"/>
          <w:lang w:val="hr-HR"/>
        </w:rPr>
        <w:t>ud je</w:t>
      </w:r>
      <w:r w:rsidR="00DF204E" w:rsidRPr="005579FE">
        <w:rPr>
          <w:rFonts w:hAnsi="Times New Roman" w:ascii="Times New Roman"/>
          <w:sz w:val="24"/>
          <w:szCs w:val="24"/>
          <w:lang w:val="hr-HR"/>
        </w:rPr>
        <w:t xml:space="preserve">, temeljem čl. 434 i čl. 114. st. 1. SZ-a, </w:t>
      </w:r>
      <w:r w:rsidR="005F5CA5" w:rsidRPr="005579FE">
        <w:rPr>
          <w:rFonts w:hAnsi="Times New Roman" w:ascii="Times New Roman"/>
          <w:sz w:val="24"/>
          <w:szCs w:val="24"/>
          <w:lang w:val="hr-HR"/>
        </w:rPr>
        <w:t>vjerovnik</w:t>
      </w:r>
      <w:r w:rsidR="00ED6A0F" w:rsidRPr="005579FE">
        <w:rPr>
          <w:rFonts w:hAnsi="Times New Roman" w:ascii="Times New Roman"/>
          <w:sz w:val="24"/>
          <w:szCs w:val="24"/>
          <w:lang w:val="hr-HR"/>
        </w:rPr>
        <w:t>a</w:t>
      </w:r>
      <w:r w:rsidR="00C26436" w:rsidRPr="005579FE">
        <w:rPr>
          <w:rFonts w:hAnsi="Times New Roman" w:ascii="Times New Roman"/>
          <w:sz w:val="24"/>
          <w:szCs w:val="24"/>
          <w:lang w:val="hr-HR"/>
        </w:rPr>
        <w:t xml:space="preserve"> - predlagatelj</w:t>
      </w:r>
      <w:r w:rsidR="00ED6A0F" w:rsidRPr="005579FE">
        <w:rPr>
          <w:rFonts w:hAnsi="Times New Roman" w:ascii="Times New Roman"/>
          <w:sz w:val="24"/>
          <w:szCs w:val="24"/>
          <w:lang w:val="hr-HR"/>
        </w:rPr>
        <w:t>a</w:t>
      </w:r>
      <w:r w:rsidR="005F5CA5" w:rsidRPr="005579FE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185DC1" w:rsidRPr="005579FE">
        <w:rPr>
          <w:rFonts w:hAnsi="Times New Roman" w:ascii="Times New Roman"/>
          <w:sz w:val="24"/>
          <w:szCs w:val="24"/>
          <w:lang w:val="hr-HR"/>
        </w:rPr>
        <w:t>BETON PINTAR d.o.o.</w:t>
      </w:r>
      <w:r w:rsidRPr="005579FE">
        <w:rPr>
          <w:rFonts w:hAnsi="Times New Roman" w:ascii="Times New Roman"/>
          <w:sz w:val="24"/>
          <w:szCs w:val="24"/>
          <w:lang w:val="hr-HR"/>
        </w:rPr>
        <w:t>,</w:t>
      </w:r>
      <w:r w:rsidR="00ED6A0F" w:rsidRPr="005579FE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5F5CA5" w:rsidRPr="005579FE">
        <w:rPr>
          <w:rFonts w:hAnsi="Times New Roman" w:ascii="Times New Roman"/>
          <w:sz w:val="24"/>
          <w:szCs w:val="24"/>
          <w:lang w:val="hr-HR"/>
        </w:rPr>
        <w:t xml:space="preserve">zaključkom od </w:t>
      </w:r>
      <w:r w:rsidR="00185DC1" w:rsidRPr="005579FE">
        <w:rPr>
          <w:rFonts w:eastAsiaTheme="minorHAnsi" w:hAnsi="Times New Roman" w:ascii="Times New Roman"/>
          <w:sz w:val="24"/>
          <w:szCs w:val="24"/>
          <w:lang w:eastAsia="en-US" w:val="hr-HR"/>
        </w:rPr>
        <w:t>19</w:t>
      </w:r>
      <w:r w:rsidR="005F5CA5" w:rsidRPr="005579FE">
        <w:rPr>
          <w:rFonts w:eastAsiaTheme="minorHAnsi" w:hAnsi="Times New Roman" w:ascii="Times New Roman"/>
          <w:sz w:val="24"/>
          <w:szCs w:val="24"/>
          <w:lang w:eastAsia="en-US" w:val="hr-HR"/>
        </w:rPr>
        <w:t>. siječnja 2017</w:t>
      </w:r>
      <w:r w:rsidR="00816A69" w:rsidRPr="005579FE">
        <w:rPr>
          <w:rFonts w:eastAsiaTheme="minorHAnsi" w:hAnsi="Times New Roman" w:ascii="Times New Roman"/>
          <w:sz w:val="24"/>
          <w:szCs w:val="24"/>
          <w:lang w:eastAsia="en-US" w:val="hr-HR"/>
        </w:rPr>
        <w:t xml:space="preserve">. </w:t>
      </w:r>
      <w:r w:rsidR="00743B3B" w:rsidRPr="005579FE">
        <w:rPr>
          <w:rFonts w:hAnsi="Times New Roman" w:ascii="Times New Roman"/>
          <w:sz w:val="24"/>
          <w:szCs w:val="24"/>
          <w:lang w:val="hr-HR"/>
        </w:rPr>
        <w:t>godine</w:t>
      </w:r>
      <w:r w:rsidR="00185DC1" w:rsidRPr="005579FE">
        <w:rPr>
          <w:rFonts w:hAnsi="Times New Roman" w:ascii="Times New Roman"/>
          <w:sz w:val="24"/>
          <w:szCs w:val="24"/>
          <w:lang w:val="hr-HR"/>
        </w:rPr>
        <w:t xml:space="preserve"> i vjerovnika – predlagatelja M-P-B d.o.o. zaključkom od </w:t>
      </w:r>
      <w:r w:rsidR="00185DC1" w:rsidRPr="005579FE">
        <w:rPr>
          <w:rFonts w:eastAsiaTheme="minorHAnsi" w:hAnsi="Times New Roman" w:ascii="Times New Roman"/>
          <w:sz w:val="24"/>
          <w:szCs w:val="24"/>
          <w:lang w:eastAsia="en-US" w:val="hr-HR"/>
        </w:rPr>
        <w:t xml:space="preserve">19. siječnja 2017. </w:t>
      </w:r>
      <w:r w:rsidR="00185DC1" w:rsidRPr="005579FE">
        <w:rPr>
          <w:rFonts w:hAnsi="Times New Roman" w:ascii="Times New Roman"/>
          <w:sz w:val="24"/>
          <w:szCs w:val="24"/>
          <w:lang w:val="hr-HR"/>
        </w:rPr>
        <w:t xml:space="preserve">godine, </w:t>
      </w:r>
      <w:r w:rsidR="00743B3B" w:rsidRPr="005579FE">
        <w:rPr>
          <w:rFonts w:hAnsi="Times New Roman" w:ascii="Times New Roman"/>
          <w:sz w:val="24"/>
          <w:szCs w:val="24"/>
          <w:lang w:val="hr-HR"/>
        </w:rPr>
        <w:t xml:space="preserve"> pozvao</w:t>
      </w:r>
      <w:r w:rsidR="005F5CA5" w:rsidRPr="005579FE">
        <w:rPr>
          <w:rFonts w:hAnsi="Times New Roman" w:ascii="Times New Roman"/>
          <w:sz w:val="24"/>
          <w:szCs w:val="24"/>
          <w:lang w:val="hr-HR"/>
        </w:rPr>
        <w:t xml:space="preserve"> da</w:t>
      </w:r>
      <w:r w:rsidR="004A0392" w:rsidRPr="005579FE">
        <w:rPr>
          <w:rFonts w:hAnsi="Times New Roman" w:ascii="Times New Roman"/>
          <w:sz w:val="24"/>
          <w:szCs w:val="24"/>
          <w:lang w:val="hr-HR"/>
        </w:rPr>
        <w:t xml:space="preserve"> u roku od 8 (osam) dana</w:t>
      </w:r>
      <w:r w:rsidR="00185DC1" w:rsidRPr="005579FE">
        <w:rPr>
          <w:rFonts w:hAnsi="Times New Roman" w:ascii="Times New Roman"/>
          <w:sz w:val="24"/>
          <w:szCs w:val="24"/>
          <w:lang w:val="hr-HR"/>
        </w:rPr>
        <w:t xml:space="preserve"> uplate</w:t>
      </w:r>
      <w:r w:rsidR="005F5CA5" w:rsidRPr="005579FE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816A69" w:rsidRPr="005579FE">
        <w:rPr>
          <w:rFonts w:hAnsi="Times New Roman" w:ascii="Times New Roman"/>
          <w:sz w:val="24"/>
          <w:szCs w:val="24"/>
          <w:lang w:val="hr-HR"/>
        </w:rPr>
        <w:t xml:space="preserve">na sudski depozit </w:t>
      </w:r>
      <w:r w:rsidR="005F5CA5" w:rsidRPr="005579FE">
        <w:rPr>
          <w:rFonts w:hAnsi="Times New Roman" w:ascii="Times New Roman"/>
          <w:sz w:val="24"/>
          <w:szCs w:val="24"/>
          <w:lang w:val="hr-HR"/>
        </w:rPr>
        <w:t>predujam za namirenje troškova stečajnog postupka u iznos</w:t>
      </w:r>
      <w:r w:rsidR="00816A69" w:rsidRPr="005579FE">
        <w:rPr>
          <w:rFonts w:hAnsi="Times New Roman" w:ascii="Times New Roman"/>
          <w:sz w:val="24"/>
          <w:szCs w:val="24"/>
          <w:lang w:val="hr-HR"/>
        </w:rPr>
        <w:t>u</w:t>
      </w:r>
      <w:r w:rsidR="005F5CA5" w:rsidRPr="005579FE">
        <w:rPr>
          <w:rFonts w:hAnsi="Times New Roman" w:ascii="Times New Roman"/>
          <w:sz w:val="24"/>
          <w:szCs w:val="24"/>
          <w:lang w:val="hr-HR"/>
        </w:rPr>
        <w:t xml:space="preserve"> od 7.000,00 kuna</w:t>
      </w:r>
      <w:r w:rsidR="00816A69" w:rsidRPr="005579FE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185DC1" w:rsidRPr="005579FE">
        <w:rPr>
          <w:rFonts w:hAnsi="Times New Roman" w:ascii="Times New Roman"/>
          <w:sz w:val="24"/>
          <w:szCs w:val="24"/>
          <w:lang w:val="hr-HR"/>
        </w:rPr>
        <w:t>što isti u ostavljenom roku nisu učinili</w:t>
      </w:r>
      <w:r w:rsidR="004A0392" w:rsidRPr="005579FE">
        <w:rPr>
          <w:rFonts w:hAnsi="Times New Roman" w:ascii="Times New Roman"/>
          <w:sz w:val="24"/>
          <w:szCs w:val="24"/>
          <w:lang w:val="hr-HR"/>
        </w:rPr>
        <w:t>.</w:t>
      </w:r>
    </w:p>
    <w:p w:rsidRDefault="004A0392" w:rsidP="004A0392" w:rsidR="004B48ED" w:rsidRPr="005579FE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5579FE">
        <w:rPr>
          <w:rFonts w:hAnsi="Times New Roman" w:ascii="Times New Roman"/>
          <w:sz w:val="24"/>
          <w:szCs w:val="24"/>
          <w:lang w:val="hr-HR"/>
        </w:rPr>
        <w:t>Međutim, budući da je jedan od vjerovnika - predlagatelja Republika Hrvatska, sukladno čl. 114. st. 3. SZ-a, oslob</w:t>
      </w:r>
      <w:r w:rsidR="00145EFC" w:rsidRPr="005579FE">
        <w:rPr>
          <w:rFonts w:hAnsi="Times New Roman" w:ascii="Times New Roman"/>
          <w:sz w:val="24"/>
          <w:szCs w:val="24"/>
          <w:lang w:val="hr-HR"/>
        </w:rPr>
        <w:t>ođen</w:t>
      </w:r>
      <w:r w:rsidRPr="005579FE">
        <w:rPr>
          <w:rFonts w:hAnsi="Times New Roman" w:ascii="Times New Roman"/>
          <w:sz w:val="24"/>
          <w:szCs w:val="24"/>
          <w:lang w:val="hr-HR"/>
        </w:rPr>
        <w:t xml:space="preserve"> predujmljivanja iznosa za namirenje troškova stečajnog postupk</w:t>
      </w:r>
      <w:r w:rsidR="005579FE" w:rsidRPr="005579FE">
        <w:rPr>
          <w:rFonts w:hAnsi="Times New Roman" w:ascii="Times New Roman"/>
          <w:sz w:val="24"/>
          <w:szCs w:val="24"/>
          <w:lang w:val="hr-HR"/>
        </w:rPr>
        <w:t>a, unatoč činjenici da vjerovnici</w:t>
      </w:r>
      <w:r w:rsidRPr="005579FE">
        <w:rPr>
          <w:rFonts w:hAnsi="Times New Roman" w:ascii="Times New Roman"/>
          <w:sz w:val="24"/>
          <w:szCs w:val="24"/>
          <w:lang w:val="hr-HR"/>
        </w:rPr>
        <w:t xml:space="preserve"> - predlagatelj</w:t>
      </w:r>
      <w:r w:rsidR="005579FE" w:rsidRPr="005579FE">
        <w:rPr>
          <w:rFonts w:hAnsi="Times New Roman" w:ascii="Times New Roman"/>
          <w:sz w:val="24"/>
          <w:szCs w:val="24"/>
          <w:lang w:val="hr-HR"/>
        </w:rPr>
        <w:t>i</w:t>
      </w:r>
      <w:r w:rsidRPr="005579FE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5579FE" w:rsidRPr="005579FE">
        <w:rPr>
          <w:rFonts w:hAnsi="Times New Roman" w:ascii="Times New Roman"/>
          <w:sz w:val="24"/>
          <w:szCs w:val="24"/>
          <w:lang w:val="hr-HR"/>
        </w:rPr>
        <w:t>BETON PINTAR d.o.o. i M-P-B d.o.o. nisu</w:t>
      </w:r>
      <w:r w:rsidRPr="005579FE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5579FE" w:rsidRPr="005579FE">
        <w:rPr>
          <w:rFonts w:hAnsi="Times New Roman" w:ascii="Times New Roman"/>
          <w:sz w:val="24"/>
          <w:szCs w:val="24"/>
          <w:lang w:val="hr-HR"/>
        </w:rPr>
        <w:t>postupili</w:t>
      </w:r>
      <w:r w:rsidRPr="005579FE">
        <w:rPr>
          <w:rFonts w:hAnsi="Times New Roman" w:ascii="Times New Roman"/>
          <w:sz w:val="24"/>
          <w:szCs w:val="24"/>
          <w:lang w:val="hr-HR"/>
        </w:rPr>
        <w:t xml:space="preserve"> po pozivu suda za uplatom predujma, </w:t>
      </w:r>
      <w:r w:rsidR="00F91280" w:rsidRPr="005579FE">
        <w:rPr>
          <w:rFonts w:hAnsi="Times New Roman" w:ascii="Times New Roman"/>
          <w:sz w:val="24"/>
          <w:szCs w:val="24"/>
          <w:lang w:val="hr-HR"/>
        </w:rPr>
        <w:t>proizlazi</w:t>
      </w:r>
      <w:r w:rsidR="00145EFC" w:rsidRPr="005579FE">
        <w:rPr>
          <w:rFonts w:hAnsi="Times New Roman" w:ascii="Times New Roman"/>
          <w:sz w:val="24"/>
          <w:szCs w:val="24"/>
          <w:lang w:val="hr-HR"/>
        </w:rPr>
        <w:t>lo bi</w:t>
      </w:r>
      <w:r w:rsidR="00F91280" w:rsidRPr="005579FE">
        <w:rPr>
          <w:rFonts w:hAnsi="Times New Roman" w:ascii="Times New Roman"/>
          <w:sz w:val="24"/>
          <w:szCs w:val="24"/>
          <w:lang w:val="hr-HR"/>
        </w:rPr>
        <w:t xml:space="preserve"> da</w:t>
      </w:r>
      <w:r w:rsidR="005579FE" w:rsidRPr="005579FE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F91280" w:rsidRPr="005579FE">
        <w:rPr>
          <w:rFonts w:hAnsi="Times New Roman" w:ascii="Times New Roman"/>
          <w:sz w:val="24"/>
          <w:szCs w:val="24"/>
          <w:lang w:val="hr-HR"/>
        </w:rPr>
        <w:t>u konkretnom slučaju nisu ispunjene pretpostavke za provedbu skraćenog stečajnog postupka koji završava otvaranjem i istovremenim zaključenjem skraćenog stečajnog postupka (čl. 431</w:t>
      </w:r>
      <w:r w:rsidR="00D771DD" w:rsidRPr="005579FE">
        <w:rPr>
          <w:rFonts w:hAnsi="Times New Roman" w:ascii="Times New Roman"/>
          <w:sz w:val="24"/>
          <w:szCs w:val="24"/>
          <w:lang w:val="hr-HR"/>
        </w:rPr>
        <w:t>.</w:t>
      </w:r>
      <w:r w:rsidR="00F91280" w:rsidRPr="005579FE">
        <w:rPr>
          <w:rFonts w:hAnsi="Times New Roman" w:ascii="Times New Roman"/>
          <w:sz w:val="24"/>
          <w:szCs w:val="24"/>
          <w:lang w:val="hr-HR"/>
        </w:rPr>
        <w:t xml:space="preserve"> SZ-a), </w:t>
      </w:r>
      <w:r w:rsidRPr="005579FE">
        <w:rPr>
          <w:rFonts w:hAnsi="Times New Roman" w:ascii="Times New Roman"/>
          <w:sz w:val="24"/>
          <w:szCs w:val="24"/>
          <w:lang w:val="hr-HR"/>
        </w:rPr>
        <w:t xml:space="preserve">te je stoga odlučeno </w:t>
      </w:r>
      <w:r w:rsidR="00F91280" w:rsidRPr="005579FE">
        <w:rPr>
          <w:rFonts w:hAnsi="Times New Roman" w:ascii="Times New Roman"/>
          <w:sz w:val="24"/>
          <w:szCs w:val="24"/>
          <w:lang w:val="hr-HR"/>
        </w:rPr>
        <w:t>primjenom odredbe čl. 433. i čl.</w:t>
      </w:r>
      <w:r w:rsidR="00D771DD" w:rsidRPr="005579FE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F91280" w:rsidRPr="005579FE">
        <w:rPr>
          <w:rFonts w:hAnsi="Times New Roman" w:ascii="Times New Roman"/>
          <w:sz w:val="24"/>
          <w:szCs w:val="24"/>
          <w:lang w:val="hr-HR"/>
        </w:rPr>
        <w:t>435. st.</w:t>
      </w:r>
      <w:r w:rsidR="00CC2FF4" w:rsidRPr="005579FE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F91280" w:rsidRPr="005579FE">
        <w:rPr>
          <w:rFonts w:hAnsi="Times New Roman" w:ascii="Times New Roman"/>
          <w:sz w:val="24"/>
          <w:szCs w:val="24"/>
          <w:lang w:val="hr-HR"/>
        </w:rPr>
        <w:t>2. SZ-a kao u izreci ovog rješenja.</w:t>
      </w:r>
    </w:p>
    <w:p w:rsidRDefault="00F91280" w:rsidP="00F91280" w:rsidR="00F91280" w:rsidRPr="005579FE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5579FE">
        <w:rPr>
          <w:rFonts w:hAnsi="Times New Roman" w:ascii="Times New Roman"/>
          <w:sz w:val="24"/>
          <w:szCs w:val="24"/>
          <w:lang w:val="hr-HR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D771DD" w:rsidRPr="005579FE">
        <w:rPr>
          <w:rFonts w:hAnsi="Times New Roman" w:ascii="Times New Roman"/>
          <w:sz w:val="24"/>
          <w:szCs w:val="24"/>
          <w:lang w:val="hr-HR"/>
        </w:rPr>
        <w:t>.</w:t>
      </w:r>
      <w:r w:rsidRPr="005579FE">
        <w:rPr>
          <w:rFonts w:hAnsi="Times New Roman" w:ascii="Times New Roman"/>
          <w:sz w:val="24"/>
          <w:szCs w:val="24"/>
          <w:lang w:val="hr-HR"/>
        </w:rPr>
        <w:t xml:space="preserve"> SZ-a).</w:t>
      </w:r>
    </w:p>
    <w:p w:rsidRDefault="00F91280" w:rsidP="00F91280" w:rsidR="00F91280" w:rsidRPr="005579FE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 w:rsidRPr="005579FE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5579FE">
        <w:rPr>
          <w:rFonts w:hAnsi="Times New Roman" w:ascii="Times New Roman"/>
          <w:sz w:val="24"/>
          <w:szCs w:val="24"/>
          <w:lang w:val="hr-HR"/>
        </w:rPr>
        <w:tab/>
      </w:r>
      <w:r w:rsidRPr="005579FE">
        <w:rPr>
          <w:rFonts w:hAnsi="Times New Roman" w:ascii="Times New Roman"/>
          <w:sz w:val="24"/>
          <w:szCs w:val="24"/>
          <w:lang w:val="hr-HR"/>
        </w:rPr>
        <w:tab/>
      </w:r>
      <w:r w:rsidRPr="005579FE">
        <w:rPr>
          <w:rFonts w:hAnsi="Times New Roman" w:ascii="Times New Roman"/>
          <w:sz w:val="24"/>
          <w:szCs w:val="24"/>
          <w:lang w:val="hr-HR"/>
        </w:rPr>
        <w:tab/>
      </w:r>
      <w:r w:rsidRPr="005579FE">
        <w:rPr>
          <w:rFonts w:hAnsi="Times New Roman" w:ascii="Times New Roman"/>
          <w:sz w:val="24"/>
          <w:szCs w:val="24"/>
          <w:lang w:val="hr-HR"/>
        </w:rPr>
        <w:tab/>
        <w:t xml:space="preserve">U Splitu, dana </w:t>
      </w:r>
      <w:r w:rsidR="007D3047">
        <w:rPr>
          <w:rFonts w:hAnsi="Times New Roman" w:ascii="Times New Roman"/>
          <w:sz w:val="24"/>
          <w:szCs w:val="24"/>
          <w:lang w:val="hr-HR"/>
        </w:rPr>
        <w:t>23</w:t>
      </w:r>
      <w:r w:rsidR="00816A69" w:rsidRPr="005579FE">
        <w:rPr>
          <w:rFonts w:hAnsi="Times New Roman" w:ascii="Times New Roman"/>
          <w:sz w:val="24"/>
          <w:szCs w:val="24"/>
          <w:lang w:val="hr-HR"/>
        </w:rPr>
        <w:t>. veljače 2017</w:t>
      </w:r>
      <w:r w:rsidRPr="005579FE">
        <w:rPr>
          <w:rFonts w:hAnsi="Times New Roman" w:ascii="Times New Roman"/>
          <w:sz w:val="24"/>
          <w:szCs w:val="24"/>
          <w:lang w:val="hr-HR"/>
        </w:rPr>
        <w:t>.</w:t>
      </w:r>
      <w:r w:rsidR="00D771DD" w:rsidRPr="005579FE">
        <w:rPr>
          <w:rFonts w:hAnsi="Times New Roman" w:ascii="Times New Roman"/>
          <w:sz w:val="24"/>
          <w:szCs w:val="24"/>
          <w:lang w:val="hr-HR"/>
        </w:rPr>
        <w:t xml:space="preserve"> godine</w:t>
      </w:r>
    </w:p>
    <w:p w:rsidRDefault="00F91280" w:rsidP="00F91280" w:rsidR="00F91280" w:rsidRPr="005579FE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 w:rsidRPr="005579FE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  <w:r w:rsidRPr="005579FE">
        <w:rPr>
          <w:rFonts w:hAnsi="Times New Roman" w:ascii="Times New Roman"/>
          <w:sz w:val="24"/>
          <w:szCs w:val="24"/>
          <w:lang w:val="hr-HR"/>
        </w:rPr>
        <w:t xml:space="preserve">   SUDAC</w:t>
      </w:r>
    </w:p>
    <w:p w:rsidRDefault="00641EA9" w:rsidP="00F91280" w:rsidR="00641EA9" w:rsidRPr="005579FE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91280" w:rsidP="00111DC0" w:rsidR="00F91280" w:rsidRPr="005579FE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  <w:r w:rsidRPr="005579FE">
        <w:rPr>
          <w:rFonts w:hAnsi="Times New Roman" w:ascii="Times New Roman"/>
          <w:sz w:val="24"/>
          <w:szCs w:val="24"/>
          <w:lang w:val="hr-HR"/>
        </w:rPr>
        <w:t>Katarina Mikulić</w:t>
      </w:r>
    </w:p>
    <w:p w:rsidRDefault="00111DC0" w:rsidP="00111DC0" w:rsidR="00111DC0" w:rsidRPr="005579FE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</w:p>
    <w:p w:rsidRDefault="00F91280" w:rsidP="005579FE" w:rsidR="005579FE" w:rsidRPr="005579FE">
      <w:pPr>
        <w:spacing w:before="160"/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5579FE">
        <w:rPr>
          <w:rFonts w:hAnsi="Times New Roman" w:ascii="Times New Roman"/>
          <w:iCs/>
          <w:sz w:val="24"/>
          <w:szCs w:val="24"/>
          <w:lang w:val="hr-HR"/>
        </w:rPr>
        <w:t xml:space="preserve">UPUTA O PRAVNOM LIJEKU: </w:t>
      </w:r>
      <w:r w:rsidRPr="005579FE">
        <w:rPr>
          <w:rFonts w:hAnsi="Times New Roman" w:ascii="Times New Roman"/>
          <w:sz w:val="24"/>
          <w:szCs w:val="24"/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F91280" w:rsidP="00F91280" w:rsidR="00DF204E" w:rsidRPr="005579FE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5579FE">
        <w:rPr>
          <w:rFonts w:hAnsi="Times New Roman" w:ascii="Times New Roman"/>
          <w:sz w:val="24"/>
          <w:szCs w:val="24"/>
          <w:lang w:val="hr-HR"/>
        </w:rPr>
        <w:lastRenderedPageBreak/>
        <w:t>DNA:</w:t>
      </w:r>
    </w:p>
    <w:p w:rsidRDefault="005579FE" w:rsidP="00F91280" w:rsidR="005579FE" w:rsidRPr="005579FE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 w:rsidRPr="005579FE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5579FE">
        <w:rPr>
          <w:rFonts w:hAnsi="Times New Roman" w:ascii="Times New Roman"/>
          <w:sz w:val="24"/>
          <w:szCs w:val="24"/>
          <w:lang w:val="hr-HR"/>
        </w:rPr>
        <w:t>- predlagatelju  FINANCIJSKA AGENCIJA</w:t>
      </w:r>
      <w:r w:rsidR="00111DC0" w:rsidRPr="005579FE">
        <w:rPr>
          <w:rFonts w:hAnsi="Times New Roman" w:ascii="Times New Roman"/>
          <w:sz w:val="24"/>
          <w:szCs w:val="24"/>
          <w:lang w:val="hr-HR"/>
        </w:rPr>
        <w:t>, RC Split</w:t>
      </w:r>
      <w:r w:rsidR="00FC164F" w:rsidRPr="005579FE">
        <w:rPr>
          <w:rFonts w:hAnsi="Times New Roman" w:ascii="Times New Roman"/>
          <w:sz w:val="24"/>
          <w:szCs w:val="24"/>
          <w:lang w:val="hr-HR"/>
        </w:rPr>
        <w:t>;</w:t>
      </w:r>
      <w:r w:rsidRPr="005579FE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F91280" w:rsidP="00F91280" w:rsidR="00F91280" w:rsidRPr="005579FE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5579FE">
        <w:rPr>
          <w:rFonts w:hAnsi="Times New Roman" w:ascii="Times New Roman"/>
          <w:sz w:val="24"/>
          <w:szCs w:val="24"/>
          <w:lang w:val="hr-HR"/>
        </w:rPr>
        <w:t>- dužniku</w:t>
      </w:r>
      <w:r w:rsidR="004B48ED" w:rsidRPr="005579FE">
        <w:rPr>
          <w:rFonts w:hAnsi="Times New Roman" w:ascii="Times New Roman"/>
          <w:sz w:val="24"/>
          <w:szCs w:val="24"/>
          <w:lang w:val="hr-HR"/>
        </w:rPr>
        <w:t>;</w:t>
      </w:r>
    </w:p>
    <w:p w:rsidRDefault="0036458A" w:rsidP="00F91280" w:rsidR="0036458A" w:rsidRPr="005579FE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5579FE">
        <w:rPr>
          <w:rFonts w:hAnsi="Times New Roman" w:ascii="Times New Roman"/>
          <w:sz w:val="24"/>
          <w:szCs w:val="24"/>
          <w:lang w:val="hr-HR"/>
        </w:rPr>
        <w:t>- vjerovniku – predlagatelju RH, po punomoćniku ŽDO Split;</w:t>
      </w:r>
    </w:p>
    <w:p w:rsidRDefault="00816A69" w:rsidP="005579FE" w:rsidR="00D366F2" w:rsidRPr="005579FE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5579FE">
        <w:rPr>
          <w:rFonts w:hAnsi="Times New Roman" w:ascii="Times New Roman"/>
          <w:sz w:val="24"/>
          <w:szCs w:val="24"/>
          <w:lang w:val="hr-HR"/>
        </w:rPr>
        <w:t xml:space="preserve">- </w:t>
      </w:r>
      <w:r w:rsidR="005579FE" w:rsidRPr="005579FE">
        <w:rPr>
          <w:rFonts w:hAnsi="Times New Roman" w:ascii="Times New Roman"/>
          <w:sz w:val="24"/>
          <w:szCs w:val="24"/>
          <w:lang w:val="hr-HR"/>
        </w:rPr>
        <w:t>predlagatelju - vjerovniku BETON PINTAR d.o.o., Vrbanj 221,  21462 Vrbanj</w:t>
      </w:r>
      <w:r w:rsidR="0036458A" w:rsidRPr="005579FE">
        <w:rPr>
          <w:rFonts w:hAnsi="Times New Roman" w:ascii="Times New Roman"/>
          <w:sz w:val="24"/>
          <w:szCs w:val="24"/>
          <w:lang w:val="hr-HR"/>
        </w:rPr>
        <w:t>;</w:t>
      </w:r>
      <w:r w:rsidR="00D366F2" w:rsidRPr="005579FE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5579FE" w:rsidP="005579FE" w:rsidR="005579FE" w:rsidRPr="005579FE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5579FE">
        <w:rPr>
          <w:rFonts w:hAnsi="Times New Roman" w:ascii="Times New Roman"/>
          <w:sz w:val="24"/>
          <w:szCs w:val="24"/>
          <w:lang w:val="hr-HR"/>
        </w:rPr>
        <w:t>- predlagatelju - vjerovniku M-P-B d.o.o., Hrvatske neovisnosti 4, 21000 Split;</w:t>
      </w:r>
    </w:p>
    <w:p w:rsidRDefault="00F91280" w:rsidP="00D366F2" w:rsidR="00F91280" w:rsidRPr="005579FE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5579FE">
        <w:rPr>
          <w:rFonts w:hAnsi="Times New Roman" w:ascii="Times New Roman"/>
          <w:sz w:val="24"/>
          <w:szCs w:val="24"/>
          <w:lang w:val="hr-HR"/>
        </w:rPr>
        <w:t>- e-oglasna ploča (8 dana)</w:t>
      </w:r>
      <w:r w:rsidR="00FC164F" w:rsidRPr="005579FE">
        <w:rPr>
          <w:rFonts w:hAnsi="Times New Roman" w:ascii="Times New Roman"/>
          <w:sz w:val="24"/>
          <w:szCs w:val="24"/>
          <w:lang w:val="hr-HR"/>
        </w:rPr>
        <w:t>;</w:t>
      </w:r>
    </w:p>
    <w:p w:rsidRDefault="00F91280" w:rsidP="00F91280" w:rsidR="00FC1358" w:rsidRPr="005579FE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5579FE">
        <w:rPr>
          <w:rFonts w:hAnsi="Times New Roman" w:ascii="Times New Roman"/>
          <w:sz w:val="24"/>
          <w:szCs w:val="24"/>
          <w:lang w:val="hr-HR"/>
        </w:rPr>
        <w:t>- spis</w:t>
      </w:r>
      <w:r w:rsidR="00FC164F" w:rsidRPr="005579FE">
        <w:rPr>
          <w:rFonts w:hAnsi="Times New Roman" w:ascii="Times New Roman"/>
          <w:sz w:val="24"/>
          <w:szCs w:val="24"/>
          <w:lang w:val="hr-HR"/>
        </w:rPr>
        <w:t>;</w:t>
      </w:r>
    </w:p>
    <w:sectPr w:rsidSect="00111DC0" w:rsidR="00FC1358" w:rsidRPr="005579FE">
      <w:headerReference w:type="default" r:id="rId10"/>
      <w:headerReference w:type="first" r:id="rId11"/>
      <w:pgSz w:code="9" w:h="16840" w:w="11907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0A46" w:rsidP="009E693F" w:rsidR="00DA0A46">
      <w:r>
        <w:separator/>
      </w:r>
    </w:p>
  </w:endnote>
  <w:endnote w:id="0" w:type="continuationSeparator">
    <w:p w:rsidRDefault="00DA0A46" w:rsidP="009E693F" w:rsidR="00DA0A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0A46" w:rsidP="009E693F" w:rsidR="00DA0A46">
      <w:r>
        <w:separator/>
      </w:r>
    </w:p>
  </w:footnote>
  <w:footnote w:id="0" w:type="continuationSeparator">
    <w:p w:rsidRDefault="00DA0A46" w:rsidP="009E693F" w:rsidR="00DA0A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9E693F" w:rsidP="009E693F" w:rsidR="009E693F">
        <w:pPr>
          <w:pStyle w:val="Zaglavlje"/>
          <w:ind w:firstLine="4320"/>
          <w:jc w:val="center"/>
        </w:pPr>
        <w:r w:rsidRPr="00185225">
          <w:rPr>
            <w:rFonts w:hAnsi="Times New Roman" w:ascii="Times New Roman"/>
            <w:sz w:val="24"/>
            <w:szCs w:val="24"/>
          </w:rPr>
          <w:fldChar w:fldCharType="begin"/>
        </w:r>
        <w:r w:rsidRPr="0018522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85225">
          <w:rPr>
            <w:rFonts w:hAnsi="Times New Roman" w:ascii="Times New Roman"/>
            <w:sz w:val="24"/>
            <w:szCs w:val="24"/>
          </w:rPr>
          <w:fldChar w:fldCharType="separate"/>
        </w:r>
        <w:r w:rsidR="004F7EC9" w:rsidRPr="004F7EC9">
          <w:rPr>
            <w:rFonts w:hAnsi="Times New Roman" w:ascii="Times New Roman"/>
            <w:noProof/>
            <w:sz w:val="24"/>
            <w:szCs w:val="24"/>
            <w:lang w:val="hr-HR"/>
          </w:rPr>
          <w:t>3</w:t>
        </w:r>
        <w:r w:rsidRPr="00185225">
          <w:rPr>
            <w:rFonts w:hAnsi="Times New Roman" w:ascii="Times New Roman"/>
            <w:sz w:val="24"/>
            <w:szCs w:val="24"/>
          </w:rPr>
          <w:fldChar w:fldCharType="end"/>
        </w:r>
        <w:r w:rsidRPr="00026AC2">
          <w:rPr>
            <w:rFonts w:hAnsi="Times New Roman" w:ascii="Times New Roman"/>
          </w:rPr>
          <w:tab/>
        </w:r>
        <w:r w:rsidR="00026AC2" w:rsidRPr="00026AC2">
          <w:rPr>
            <w:rFonts w:hAnsi="Times New Roman" w:ascii="Times New Roman"/>
          </w:rPr>
          <w:t xml:space="preserve">      </w:t>
        </w:r>
        <w:r w:rsidR="00310E29">
          <w:rPr>
            <w:rFonts w:hAnsi="Times New Roman" w:ascii="Times New Roman"/>
          </w:rPr>
          <w:t xml:space="preserve">                              </w:t>
        </w:r>
        <w:r w:rsidR="00DF204E" w:rsidRPr="00DC090B">
          <w:rPr>
            <w:rFonts w:hAnsi="Times New Roman" w:ascii="Times New Roman"/>
            <w:sz w:val="24"/>
            <w:szCs w:val="24"/>
          </w:rPr>
          <w:t>22. St-</w:t>
        </w:r>
        <w:r w:rsidR="00185DC1" w:rsidRPr="00185DC1">
          <w:rPr>
            <w:rFonts w:hAnsi="Times New Roman" w:ascii="Times New Roman"/>
            <w:sz w:val="24"/>
            <w:szCs w:val="24"/>
          </w:rPr>
          <w:t>2520/2015</w:t>
        </w:r>
        <w:r w:rsidR="00026AC2">
          <w:t xml:space="preserve">                                        </w:t>
        </w:r>
        <w:r>
          <w:tab/>
        </w:r>
      </w:p>
    </w:sdtContent>
  </w:sdt>
  <w:p w:rsidRDefault="009E693F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1280" w:rsidP="00DC090B" w:rsidR="00DC090B">
    <w:pPr>
      <w:pStyle w:val="Zaglavlje"/>
      <w:jc w:val="right"/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Pr="007111E9">
      <w:rPr>
        <w:rFonts w:hAnsi="Times New Roman" w:ascii="Times New Roman"/>
        <w:sz w:val="24"/>
        <w:szCs w:val="24"/>
        <w:lang w:val="hr-HR"/>
      </w:rPr>
      <w:t xml:space="preserve">Poslovni broj: </w:t>
    </w:r>
    <w:r w:rsidR="00DC090B" w:rsidRPr="00DC090B">
      <w:rPr>
        <w:rFonts w:hAnsi="Times New Roman" w:ascii="Times New Roman"/>
        <w:sz w:val="24"/>
        <w:szCs w:val="24"/>
      </w:rPr>
      <w:t>22. St-</w:t>
    </w:r>
    <w:r w:rsidR="00185DC1" w:rsidRPr="00185DC1">
      <w:rPr>
        <w:rFonts w:hAnsi="Times New Roman" w:ascii="Times New Roman"/>
        <w:sz w:val="24"/>
        <w:szCs w:val="24"/>
      </w:rPr>
      <w:t>2520/2015</w:t>
    </w:r>
  </w:p>
  <w:p w:rsidRDefault="00F91280" w:rsidR="00F91280" w:rsidRPr="007111E9">
    <w:pPr>
      <w:pStyle w:val="Zaglavlje"/>
      <w:rPr>
        <w:rFonts w:hAnsi="Times New Roman" w:ascii="Times New Roman"/>
        <w:sz w:val="24"/>
        <w:szCs w:val="24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3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0606A"/>
    <w:rsid w:val="00026486"/>
    <w:rsid w:val="00026AC2"/>
    <w:rsid w:val="00031225"/>
    <w:rsid w:val="000325AE"/>
    <w:rsid w:val="000A4F26"/>
    <w:rsid w:val="000A6F07"/>
    <w:rsid w:val="000F44B2"/>
    <w:rsid w:val="00106BE3"/>
    <w:rsid w:val="00111DC0"/>
    <w:rsid w:val="00116761"/>
    <w:rsid w:val="00126BCC"/>
    <w:rsid w:val="001351BD"/>
    <w:rsid w:val="00145EFC"/>
    <w:rsid w:val="00165E14"/>
    <w:rsid w:val="001765CA"/>
    <w:rsid w:val="00180B82"/>
    <w:rsid w:val="00185225"/>
    <w:rsid w:val="00185DC1"/>
    <w:rsid w:val="001B2EC7"/>
    <w:rsid w:val="001D2671"/>
    <w:rsid w:val="001F58A3"/>
    <w:rsid w:val="002246E8"/>
    <w:rsid w:val="002526AC"/>
    <w:rsid w:val="00255CD3"/>
    <w:rsid w:val="002628F8"/>
    <w:rsid w:val="002A4529"/>
    <w:rsid w:val="002B0BE3"/>
    <w:rsid w:val="002D26BA"/>
    <w:rsid w:val="002D5012"/>
    <w:rsid w:val="002F7594"/>
    <w:rsid w:val="00310E29"/>
    <w:rsid w:val="003176FE"/>
    <w:rsid w:val="00343943"/>
    <w:rsid w:val="00344148"/>
    <w:rsid w:val="00351608"/>
    <w:rsid w:val="00361376"/>
    <w:rsid w:val="00362D06"/>
    <w:rsid w:val="0036458A"/>
    <w:rsid w:val="0036710E"/>
    <w:rsid w:val="00371A16"/>
    <w:rsid w:val="003B6DD2"/>
    <w:rsid w:val="003F23B3"/>
    <w:rsid w:val="003F2DC8"/>
    <w:rsid w:val="003F4F0F"/>
    <w:rsid w:val="00482B39"/>
    <w:rsid w:val="004A0392"/>
    <w:rsid w:val="004B0358"/>
    <w:rsid w:val="004B48ED"/>
    <w:rsid w:val="004C07DE"/>
    <w:rsid w:val="004F02C0"/>
    <w:rsid w:val="004F3825"/>
    <w:rsid w:val="004F7EC9"/>
    <w:rsid w:val="00504EE0"/>
    <w:rsid w:val="005309ED"/>
    <w:rsid w:val="005409BB"/>
    <w:rsid w:val="00547DB9"/>
    <w:rsid w:val="00551132"/>
    <w:rsid w:val="00557183"/>
    <w:rsid w:val="005579FE"/>
    <w:rsid w:val="0056275F"/>
    <w:rsid w:val="00584DB1"/>
    <w:rsid w:val="005C613D"/>
    <w:rsid w:val="005D2474"/>
    <w:rsid w:val="005E18FC"/>
    <w:rsid w:val="005E57B8"/>
    <w:rsid w:val="005F5CA5"/>
    <w:rsid w:val="006049E4"/>
    <w:rsid w:val="00641EA9"/>
    <w:rsid w:val="00646546"/>
    <w:rsid w:val="0066340F"/>
    <w:rsid w:val="00681C0C"/>
    <w:rsid w:val="00682CFA"/>
    <w:rsid w:val="00685698"/>
    <w:rsid w:val="006A4B03"/>
    <w:rsid w:val="006A526D"/>
    <w:rsid w:val="006B65B8"/>
    <w:rsid w:val="006C1972"/>
    <w:rsid w:val="006F1C32"/>
    <w:rsid w:val="007111E9"/>
    <w:rsid w:val="00735F93"/>
    <w:rsid w:val="00743227"/>
    <w:rsid w:val="00743B3B"/>
    <w:rsid w:val="00794387"/>
    <w:rsid w:val="007A0DB6"/>
    <w:rsid w:val="007A3BA3"/>
    <w:rsid w:val="007B6F10"/>
    <w:rsid w:val="007D3047"/>
    <w:rsid w:val="007E44B0"/>
    <w:rsid w:val="007E7340"/>
    <w:rsid w:val="0080695C"/>
    <w:rsid w:val="008123F6"/>
    <w:rsid w:val="00814F02"/>
    <w:rsid w:val="00816A69"/>
    <w:rsid w:val="00847C7F"/>
    <w:rsid w:val="00870D95"/>
    <w:rsid w:val="008B73ED"/>
    <w:rsid w:val="008D328E"/>
    <w:rsid w:val="008D3C7D"/>
    <w:rsid w:val="008E29D4"/>
    <w:rsid w:val="0091202B"/>
    <w:rsid w:val="0092599B"/>
    <w:rsid w:val="0099022B"/>
    <w:rsid w:val="009A7062"/>
    <w:rsid w:val="009B09E8"/>
    <w:rsid w:val="009D244E"/>
    <w:rsid w:val="009D3FFD"/>
    <w:rsid w:val="009D5B72"/>
    <w:rsid w:val="009E5EA8"/>
    <w:rsid w:val="009E693F"/>
    <w:rsid w:val="00A131CA"/>
    <w:rsid w:val="00A269EA"/>
    <w:rsid w:val="00A348FA"/>
    <w:rsid w:val="00A4175D"/>
    <w:rsid w:val="00A47483"/>
    <w:rsid w:val="00A555FC"/>
    <w:rsid w:val="00A77B0B"/>
    <w:rsid w:val="00AD440A"/>
    <w:rsid w:val="00AD694D"/>
    <w:rsid w:val="00AE09A6"/>
    <w:rsid w:val="00AE2A7B"/>
    <w:rsid w:val="00AF68FE"/>
    <w:rsid w:val="00B01B04"/>
    <w:rsid w:val="00B068D3"/>
    <w:rsid w:val="00B11D83"/>
    <w:rsid w:val="00B42363"/>
    <w:rsid w:val="00B71620"/>
    <w:rsid w:val="00BA5043"/>
    <w:rsid w:val="00BA5F55"/>
    <w:rsid w:val="00BA7463"/>
    <w:rsid w:val="00BE3EDD"/>
    <w:rsid w:val="00BF619E"/>
    <w:rsid w:val="00C26436"/>
    <w:rsid w:val="00C4393C"/>
    <w:rsid w:val="00C47EAF"/>
    <w:rsid w:val="00C525B1"/>
    <w:rsid w:val="00C52F95"/>
    <w:rsid w:val="00C5688E"/>
    <w:rsid w:val="00C8759C"/>
    <w:rsid w:val="00CB1FEA"/>
    <w:rsid w:val="00CB7D5B"/>
    <w:rsid w:val="00CC2FF4"/>
    <w:rsid w:val="00CE67FC"/>
    <w:rsid w:val="00D202D9"/>
    <w:rsid w:val="00D345B8"/>
    <w:rsid w:val="00D366F2"/>
    <w:rsid w:val="00D56AB9"/>
    <w:rsid w:val="00D73967"/>
    <w:rsid w:val="00D75636"/>
    <w:rsid w:val="00D771DD"/>
    <w:rsid w:val="00D94290"/>
    <w:rsid w:val="00D97FA4"/>
    <w:rsid w:val="00DA0246"/>
    <w:rsid w:val="00DA0A46"/>
    <w:rsid w:val="00DC090B"/>
    <w:rsid w:val="00DD08B5"/>
    <w:rsid w:val="00DE1196"/>
    <w:rsid w:val="00DF204E"/>
    <w:rsid w:val="00E03BB9"/>
    <w:rsid w:val="00E0783B"/>
    <w:rsid w:val="00E146B7"/>
    <w:rsid w:val="00E26959"/>
    <w:rsid w:val="00E632A6"/>
    <w:rsid w:val="00E77C24"/>
    <w:rsid w:val="00E903D6"/>
    <w:rsid w:val="00EA56E3"/>
    <w:rsid w:val="00EA68D5"/>
    <w:rsid w:val="00EA7C68"/>
    <w:rsid w:val="00ED6A0F"/>
    <w:rsid w:val="00ED6E55"/>
    <w:rsid w:val="00F029B4"/>
    <w:rsid w:val="00F05276"/>
    <w:rsid w:val="00F177D9"/>
    <w:rsid w:val="00F24F71"/>
    <w:rsid w:val="00F2523A"/>
    <w:rsid w:val="00F716A2"/>
    <w:rsid w:val="00F8731F"/>
    <w:rsid w:val="00F91280"/>
    <w:rsid w:val="00F91E50"/>
    <w:rsid w:val="00F979B9"/>
    <w:rsid w:val="00FA5D2C"/>
    <w:rsid w:val="00FC1358"/>
    <w:rsid w:val="00FC164F"/>
    <w:rsid w:val="00FD2049"/>
    <w:rsid w:val="00FE5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3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693F"/>
    <w:rPr>
      <w:rFonts w:hAnsi="Arial Narrow" w:asci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693F"/>
    <w:rPr>
      <w:rFonts w:hAnsi="Arial Narrow" w:asci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4F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4F2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B0358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rFonts w:hAnsi="Times New Roman" w:ascii="Times New Roman"/>
      <w:sz w:val="20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693F"/>
    <w:rPr>
      <w:rFonts w:ascii="Arial Narrow" w:hAns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693F"/>
    <w:rPr>
      <w:rFonts w:ascii="Arial Narrow" w:hAns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4F2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B035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hAnsi="Times New Roman"/>
      <w:sz w:val="20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2520</izvorni_sadrzaj>
    <derivirana_varijabla naziv="DomainObject.Predmet.Broj_1">2520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St-2520/2015</izvorni_sadrzaj>
    <derivirana_varijabla naziv="DomainObject.Predmet.OznakaBroj_1">St-2520/2015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 PLUS SUSTAVI d.o.o. za graditeljstvo i trgovinu</izvorni_sadrzaj>
    <derivirana_varijabla naziv="DomainObject.Predmet.ProtustrankaFormated_1">  A PLUS SUSTAVI d.o.o. za graditeljstvo i trgovinu</derivirana_varijabla>
  </DomainObject.Predmet.ProtustrankaFormated>
  <DomainObject.Predmet.ProtustrankaFormatedOIB>
    <izvorni_sadrzaj>  A PLUS SUSTAVI d.o.o. za graditeljstvo i trgovinu, OIB 51656522427</izvorni_sadrzaj>
    <derivirana_varijabla naziv="DomainObject.Predmet.ProtustrankaFormatedOIB_1">  A PLUS SUSTAVI d.o.o. za graditeljstvo i trgovinu, OIB 51656522427</derivirana_varijabla>
  </DomainObject.Predmet.ProtustrankaFormatedOIB>
  <DomainObject.Predmet.ProtustrankaFormatedWithAdress>
    <izvorni_sadrzaj> A PLUS SUSTAVI d.o.o. za graditeljstvo i trgovinu, Vranjički put 76, 21000 Split</izvorni_sadrzaj>
    <derivirana_varijabla naziv="DomainObject.Predmet.ProtustrankaFormatedWithAdress_1"> A PLUS SUSTAVI d.o.o. za graditeljstvo i trgovinu, Vranjički put 76, 21000 Split</derivirana_varijabla>
  </DomainObject.Predmet.ProtustrankaFormatedWithAdress>
  <DomainObject.Predmet.ProtustrankaFormatedWithAdressOIB>
    <izvorni_sadrzaj> A PLUS SUSTAVI d.o.o. za graditeljstvo i trgovinu, OIB 51656522427, Vranjički put 76, 21000 Split</izvorni_sadrzaj>
    <derivirana_varijabla naziv="DomainObject.Predmet.ProtustrankaFormatedWithAdressOIB_1"> A PLUS SUSTAVI d.o.o. za graditeljstvo i trgovinu, OIB 51656522427, Vranjički put 76, 21000 Split</derivirana_varijabla>
  </DomainObject.Predmet.ProtustrankaFormatedWithAdressOIB>
  <DomainObject.Predmet.ProtustrankaWithAdress>
    <izvorni_sadrzaj>A PLUS SUSTAVI d.o.o. za graditeljstvo i trgovinu Vranjički put 76, 21000 Split</izvorni_sadrzaj>
    <derivirana_varijabla naziv="DomainObject.Predmet.ProtustrankaWithAdress_1">A PLUS SUSTAVI d.o.o. za graditeljstvo i trgovinu Vranjički put 76, 21000 Split</derivirana_varijabla>
  </DomainObject.Predmet.ProtustrankaWithAdress>
  <DomainObject.Predmet.ProtustrankaWithAdressOIB>
    <izvorni_sadrzaj>A PLUS SUSTAVI d.o.o. za graditeljstvo i trgovinu, OIB 51656522427, Vranjički put 76, 21000 Split</izvorni_sadrzaj>
    <derivirana_varijabla naziv="DomainObject.Predmet.ProtustrankaWithAdressOIB_1">A PLUS SUSTAVI d.o.o. za graditeljstvo i trgovinu, OIB 51656522427, Vranjički put 76, 21000 Split</derivirana_varijabla>
  </DomainObject.Predmet.ProtustrankaWithAdressOIB>
  <DomainObject.Predmet.ProtustrankaNazivFormated>
    <izvorni_sadrzaj>A PLUS SUSTAVI d.o.o. za graditeljstvo i trgovinu</izvorni_sadrzaj>
    <derivirana_varijabla naziv="DomainObject.Predmet.ProtustrankaNazivFormated_1">A PLUS SUSTAVI d.o.o. za graditeljstvo i trgovinu</derivirana_varijabla>
  </DomainObject.Predmet.ProtustrankaNazivFormated>
  <DomainObject.Predmet.ProtustrankaNazivFormatedOIB>
    <izvorni_sadrzaj>A PLUS SUSTAVI d.o.o. za graditeljstvo i trgovinu, OIB 51656522427</izvorni_sadrzaj>
    <derivirana_varijabla naziv="DomainObject.Predmet.ProtustrankaNazivFormatedOIB_1">A PLUS SUSTAVI d.o.o. za graditeljstvo i trgovinu, OIB 51656522427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Splitu; BETON PINTAR d.o.o. za proizvodnju betona i betonske galanterije; M-P-B d.o.o. za proizvodnju betona i betonske galanterije</izvorni_sadrzaj>
    <derivirana_varijabla naziv="DomainObject.Predmet.StrankaFormated_1">  FINANCIJSKA AGENCIJA, RC SPLIT; Ministarstvo financija RH zastupanog po punomoćniku Županijsko državno odvjetništvo u Splitu; BETON PINTAR d.o.o. za proizvodnju betona i betonske galanterije; M-P-B d.o.o. za proizvodnju betona i betonske galanterije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Splitu; BETON PINTAR d.o.o. za proizvodnju betona i betonske galanterije, OIB 09162779272; M-P-B d.o.o. za proizvodnju betona i betonske galanterije, OIB 38047712261</izvorni_sadrzaj>
    <derivirana_varijabla naziv="DomainObject.Predmet.StrankaFormatedOIB_1">  FINANCIJSKA AGENCIJA, RC SPLIT, OIB 85821130368; Ministarstvo financija RH, OIB 18683136487 zastupanog po punomoćniku Županijsko državno odvjetništvo u Splitu; BETON PINTAR d.o.o. za proizvodnju betona i betonske galanterije, OIB 09162779272; M-P-B d.o.o. za proizvodnju betona i betonske galanterije, OIB 38047712261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Splitu; BETON PINTAR d.o.o. za proizvodnju betona i betonske galanterije, Vrbanj 221, 21460 Vrbanj; M-P-B d.o.o. za proizvodnju betona i betonske galanterije, Hrvatske neovisnosti 4, 21000 Split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Splitu; BETON PINTAR d.o.o. za proizvodnju betona i betonske galanterije, Vrbanj 221, 21460 Vrbanj; M-P-B d.o.o. za proizvodnju betona i betonske galanterije, Hrvatske neovisnosti 4, 21000 Split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Splitu; BETON PINTAR d.o.o. za proizvodnju betona i betonske galanterije, OIB 09162779272, Vrbanj 221, 21460 Vrbanj; M-P-B d.o.o. za proizvodnju betona i betonske galanterije, OIB 38047712261, Hrvatske neovisnosti 4, 21000 Split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Splitu; BETON PINTAR d.o.o. za proizvodnju betona i betonske galanterije, OIB 09162779272, Vrbanj 221, 21460 Vrbanj; M-P-B d.o.o. za proizvodnju betona i betonske galanterije, OIB 38047712261, Hrvatske neovisnosti 4, 21000 Split</derivirana_varijabla>
  </DomainObject.Predmet.StrankaFormatedWithAdressOIB>
  <DomainObject.Predmet.StrankaWithAdress>
    <izvorni_sadrzaj>FINANCIJSKA AGENCIJA, RC SPLIT Mažuranićevo šetalište 24 b,21000 Split,Ministarstvo financija RH Katančićeva 5,10000 Zagreb,BETON PINTAR d.o.o. za proizvodnju betona i betonske galanterije Vrbanj 221,21460 Vrbanj,M-P-B d.o.o. za proizvodnju betona i betonske galanterije Hrvatske neovisnosti 4,21000 Split</izvorni_sadrzaj>
    <derivirana_varijabla naziv="DomainObject.Predmet.StrankaWithAdress_1">FINANCIJSKA AGENCIJA, RC SPLIT Mažuranićevo šetalište 24 b,21000 Split,Ministarstvo financija RH Katančićeva 5,10000 Zagreb,BETON PINTAR d.o.o. za proizvodnju betona i betonske galanterije Vrbanj 221,21460 Vrbanj,M-P-B d.o.o. za proizvodnju betona i betonske galanterije Hrvatske neovisnosti 4,21000 Split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Zagreb,BETON PINTAR d.o.o. za proizvodnju betona i betonske galanterije, OIB 09162779272, Vrbanj 221,21460 Vrbanj,M-P-B d.o.o. za proizvodnju betona i betonske galanterije, OIB 38047712261, Hrvatske neovisnosti 4,21000 Split</izvorni_sadrzaj>
    <derivirana_varijabla naziv="DomainObject.Predmet.StrankaWithAdressOIB_1">FINANCIJSKA AGENCIJA, RC SPLIT, OIB 85821130368, Mažuranićevo šetalište 24 b,21000 Split,Ministarstvo financija RH, OIB 18683136487, Katančićeva 5,10000 Zagreb,BETON PINTAR d.o.o. za proizvodnju betona i betonske galanterije, OIB 09162779272, Vrbanj 221,21460 Vrbanj,M-P-B d.o.o. za proizvodnju betona i betonske galanterije, OIB 38047712261, Hrvatske neovisnosti 4,21000 Split</derivirana_varijabla>
  </DomainObject.Predmet.StrankaWithAdressOIB>
  <DomainObject.Predmet.StrankaNazivFormated>
    <izvorni_sadrzaj>FINANCIJSKA AGENCIJA, RC SPLIT,Ministarstvo financija RH,BETON PINTAR d.o.o. za proizvodnju betona i betonske galanterije,M-P-B d.o.o. za proizvodnju betona i betonske galanterije</izvorni_sadrzaj>
    <derivirana_varijabla naziv="DomainObject.Predmet.StrankaNazivFormated_1">FINANCIJSKA AGENCIJA, RC SPLIT,Ministarstvo financija RH,BETON PINTAR d.o.o. za proizvodnju betona i betonske galanterije,M-P-B d.o.o. za proizvodnju betona i betonske galanterije</derivirana_varijabla>
  </DomainObject.Predmet.StrankaNazivFormated>
  <DomainObject.Predmet.StrankaNazivFormatedOIB>
    <izvorni_sadrzaj>FINANCIJSKA AGENCIJA, RC SPLIT, OIB 85821130368,Ministarstvo financija RH, OIB 18683136487,BETON PINTAR d.o.o. za proizvodnju betona i betonske galanterije, OIB 09162779272,M-P-B d.o.o. za proizvodnju betona i betonske galanterije, OIB 38047712261</izvorni_sadrzaj>
    <derivirana_varijabla naziv="DomainObject.Predmet.StrankaNazivFormatedOIB_1">FINANCIJSKA AGENCIJA, RC SPLIT, OIB 85821130368,Ministarstvo financija RH, OIB 18683136487,BETON PINTAR d.o.o. za proizvodnju betona i betonske galanterije, OIB 09162779272,M-P-B d.o.o. za proizvodnju betona i betonske galanterije, OIB 38047712261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3861959.51</izvorni_sadrzaj>
    <derivirana_varijabla naziv="DomainObject.Predmet.TrenutnaVrijednost_1">3861959.51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  <item>BETON PINTAR d.o.o. za proizvodnju betona i betonske galanterije</item>
      <item>M-P-B d.o.o. za proizvodnju betona i betonske galanterije</item>
    </izvorni_sadrzaj>
    <derivirana_varijabla naziv="DomainObject.Predmet.StrankaListFormated_1">
      <item>FINANCIJSKA AGENCIJA, RC SPLIT</item>
      <item>Ministarstvo financija RH zastupanog po punomoćniku Županijsko državno odvjetništvo u Splitu</item>
      <item>BETON PINTAR d.o.o. za proizvodnju betona i betonske galanterije</item>
      <item>M-P-B d.o.o. za proizvodnju betona i betonske galanterije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  <item>BETON PINTAR d.o.o. za proizvodnju betona i betonske galanterije, OIB 09162779272</item>
      <item>M-P-B d.o.o. za proizvodnju betona i betonske galanterije, OIB 38047712261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  <item>BETON PINTAR d.o.o. za proizvodnju betona i betonske galanterije, OIB 09162779272</item>
      <item>M-P-B d.o.o. za proizvodnju betona i betonske galanterije, OIB 38047712261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  <item>BETON PINTAR d.o.o. za proizvodnju betona i betonske galanterije, Vrbanj 221, 21460 Vrbanj</item>
      <item>M-P-B d.o.o. za proizvodnju betona i betonske galanterije, Hrvatske neovisnosti 4, 21000 Split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  <item>BETON PINTAR d.o.o. za proizvodnju betona i betonske galanterije, Vrbanj 221, 21460 Vrbanj</item>
      <item>M-P-B d.o.o. za proizvodnju betona i betonske galanterije, Hrvatske neovisnosti 4,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  <item>BETON PINTAR d.o.o. za proizvodnju betona i betonske galanterije, OIB 09162779272, Vrbanj 221, 21460 Vrbanj</item>
      <item>M-P-B d.o.o. za proizvodnju betona i betonske galanterije, OIB 38047712261, Hrvatske neovisnosti 4, 21000 Split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  <item>BETON PINTAR d.o.o. za proizvodnju betona i betonske galanterije, OIB 09162779272, Vrbanj 221, 21460 Vrbanj</item>
      <item>M-P-B d.o.o. za proizvodnju betona i betonske galanterije, OIB 38047712261, Hrvatske neovisnosti 4, 21000 Split</item>
    </derivirana_varijabla>
  </DomainObject.Predmet.StrankaListFormatedWithAdressOIB>
  <DomainObject.Predmet.StrankaListNazivFormated>
    <izvorni_sadrzaj>
      <item>FINANCIJSKA AGENCIJA, RC SPLIT</item>
      <item>Ministarstvo financija RH</item>
      <item>BETON PINTAR d.o.o. za proizvodnju betona i betonske galanterije</item>
      <item>M-P-B d.o.o. za proizvodnju betona i betonske galanterije</item>
    </izvorni_sadrzaj>
    <derivirana_varijabla naziv="DomainObject.Predmet.StrankaListNazivFormated_1">
      <item>FINANCIJSKA AGENCIJA, RC SPLIT</item>
      <item>Ministarstvo financija RH</item>
      <item>BETON PINTAR d.o.o. za proizvodnju betona i betonske galanterije</item>
      <item>M-P-B d.o.o. za proizvodnju betona i betonske galanterije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  <item>BETON PINTAR d.o.o. za proizvodnju betona i betonske galanterije, OIB 09162779272</item>
      <item>M-P-B d.o.o. za proizvodnju betona i betonske galanterije, OIB 38047712261</item>
    </izvorni_sadrzaj>
    <derivirana_varijabla naziv="DomainObject.Predmet.StrankaListNazivFormatedOIB_1">
      <item>FINANCIJSKA AGENCIJA, RC SPLIT, OIB 85821130368</item>
      <item>Ministarstvo financija RH, OIB 18683136487</item>
      <item>BETON PINTAR d.o.o. za proizvodnju betona i betonske galanterije, OIB 09162779272</item>
      <item>M-P-B d.o.o. za proizvodnju betona i betonske galanterije, OIB 38047712261</item>
    </derivirana_varijabla>
  </DomainObject.Predmet.StrankaListNazivFormatedOIB>
  <DomainObject.Predmet.ProtuStrankaListFormated>
    <izvorni_sadrzaj>
      <item>A PLUS SUSTAVI d.o.o. za graditeljstvo i trgovinu</item>
    </izvorni_sadrzaj>
    <derivirana_varijabla naziv="DomainObject.Predmet.ProtuStrankaListFormated_1">
      <item>A PLUS SUSTAVI d.o.o. za graditeljstvo i trgovinu</item>
    </derivirana_varijabla>
  </DomainObject.Predmet.ProtuStrankaListFormated>
  <DomainObject.Predmet.ProtuStrankaListFormatedOIB>
    <izvorni_sadrzaj>
      <item>A PLUS SUSTAVI d.o.o. za graditeljstvo i trgovinu, OIB 51656522427</item>
    </izvorni_sadrzaj>
    <derivirana_varijabla naziv="DomainObject.Predmet.ProtuStrankaListFormatedOIB_1">
      <item>A PLUS SUSTAVI d.o.o. za graditeljstvo i trgovinu, OIB 51656522427</item>
    </derivirana_varijabla>
  </DomainObject.Predmet.ProtuStrankaListFormatedOIB>
  <DomainObject.Predmet.ProtuStrankaListFormatedWithAdress>
    <izvorni_sadrzaj>
      <item>A PLUS SUSTAVI d.o.o. za graditeljstvo i trgovinu, Vranjički put 76, 21000 Split</item>
    </izvorni_sadrzaj>
    <derivirana_varijabla naziv="DomainObject.Predmet.ProtuStrankaListFormatedWithAdress_1">
      <item>A PLUS SUSTAVI d.o.o. za graditeljstvo i trgovinu, Vranjički put 76, 21000 Split</item>
    </derivirana_varijabla>
  </DomainObject.Predmet.ProtuStrankaListFormatedWithAdress>
  <DomainObject.Predmet.ProtuStrankaListFormatedWithAdressOIB>
    <izvorni_sadrzaj>
      <item>A PLUS SUSTAVI d.o.o. za graditeljstvo i trgovinu, OIB 51656522427, Vranjički put 76, 21000 Split</item>
    </izvorni_sadrzaj>
    <derivirana_varijabla naziv="DomainObject.Predmet.ProtuStrankaListFormatedWithAdressOIB_1">
      <item>A PLUS SUSTAVI d.o.o. za graditeljstvo i trgovinu, OIB 51656522427, Vranjički put 76, 21000 Split</item>
    </derivirana_varijabla>
  </DomainObject.Predmet.ProtuStrankaListFormatedWithAdressOIB>
  <DomainObject.Predmet.ProtuStrankaListNazivFormated>
    <izvorni_sadrzaj>
      <item>A PLUS SUSTAVI d.o.o. za graditeljstvo i trgovinu</item>
    </izvorni_sadrzaj>
    <derivirana_varijabla naziv="DomainObject.Predmet.ProtuStrankaListNazivFormated_1">
      <item>A PLUS SUSTAVI d.o.o. za graditeljstvo i trgovinu</item>
    </derivirana_varijabla>
  </DomainObject.Predmet.ProtuStrankaListNazivFormated>
  <DomainObject.Predmet.ProtuStrankaListNazivFormatedOIB>
    <izvorni_sadrzaj>
      <item>A PLUS SUSTAVI d.o.o. za graditeljstvo i trgovinu, OIB 51656522427</item>
    </izvorni_sadrzaj>
    <derivirana_varijabla naziv="DomainObject.Predmet.ProtuStrankaListNazivFormatedOIB_1">
      <item>A PLUS SUSTAVI d.o.o. za graditeljstvo i trgovinu, OIB 51656522427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A PLUS SUSTAVI d.o.o. za graditeljstvo i trgovinu</izvorni_sadrzaj>
    <derivirana_varijabla naziv="DomainObject.Predmet.ProtustrankaIDrugi_1">A PLUS SUSTAVI d.o.o. za graditeljstvo i trgovinu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A PLUS SUSTAVI d.o.o. za graditeljstvo i trgovinu, OIB 51656522427, Vranjički put 76, 21000 Split</izvorni_sadrzaj>
    <derivirana_varijabla naziv="DomainObject.Predmet.ProtustrankaIDrugiAdressOIB_1">A PLUS SUSTAVI d.o.o. za graditeljstvo i trgovinu, OIB 51656522427, Vranjički put 76,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 PLUS SUSTAVI d.o.o. za graditeljstvo i trgovinu</item>
      <item>FINANCIJSKA AGENCIJA, RC SPLIT</item>
      <item>Ministarstvo financija RH</item>
      <item>Županijsko državno odvjetništvo u Splitu</item>
      <item>BETON PINTAR d.o.o. za proizvodnju betona i betonske galanterije</item>
      <item>M-P-B d.o.o. za proizvodnju betona i betonske galanterije</item>
    </izvorni_sadrzaj>
    <derivirana_varijabla naziv="DomainObject.Predmet.SudioniciListNaziv_1">
      <item>A PLUS SUSTAVI d.o.o. za graditeljstvo i trgovinu</item>
      <item>FINANCIJSKA AGENCIJA, RC SPLIT</item>
      <item>Ministarstvo financija RH</item>
      <item>Županijsko državno odvjetništvo u Splitu</item>
      <item>BETON PINTAR d.o.o. za proizvodnju betona i betonske galanterije</item>
      <item>M-P-B d.o.o. za proizvodnju betona i betonske galanterije</item>
    </derivirana_varijabla>
  </DomainObject.Predmet.SudioniciListNaziv>
  <DomainObject.Predmet.SudioniciListAdressOIB>
    <izvorni_sadrzaj>
      <item>A PLUS SUSTAVI d.o.o. za graditeljstvo i trgovinu, OIB 51656522427, Vranjički put 76,21000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BETON PINTAR d.o.o. za proizvodnju betona i betonske galanterije, OIB 09162779272, Vrbanj 221,21460 Vrbanj</item>
      <item>M-P-B d.o.o. za proizvodnju betona i betonske galanterije, OIB 38047712261, Hrvatske neovisnosti 4,21000 Split</item>
    </izvorni_sadrzaj>
    <derivirana_varijabla naziv="DomainObject.Predmet.SudioniciListAdressOIB_1">
      <item>A PLUS SUSTAVI d.o.o. za graditeljstvo i trgovinu, OIB 51656522427, Vranjički put 76,21000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BETON PINTAR d.o.o. za proizvodnju betona i betonske galanterije, OIB 09162779272, Vrbanj 221,21460 Vrbanj</item>
      <item>M-P-B d.o.o. za proizvodnju betona i betonske galanterije, OIB 38047712261, Hrvatske neovisnosti 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51656522427</item>
      <item>, OIB 85821130368</item>
      <item>, OIB 18683136487</item>
      <item>, OIB null</item>
      <item>, OIB 09162779272</item>
      <item>, OIB 38047712261</item>
    </izvorni_sadrzaj>
    <derivirana_varijabla naziv="DomainObject.Predmet.SudioniciListNazivOIB_1">
      <item>, OIB 51656522427</item>
      <item>, OIB 85821130368</item>
      <item>, OIB 18683136487</item>
      <item>, OIB null</item>
      <item>, OIB 09162779272</item>
      <item>, OIB 38047712261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894</properties:Words>
  <properties:Characters>4916</properties:Characters>
  <properties:Lines>105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5820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2017-02-22T11:00:00Z</dcterms:created>
  <dc:creator>MINISTARSTVO PRAVOSUĐA</dc:creator>
  <cp:lastModifiedBy>Goran Radanović</cp:lastModifiedBy>
  <cp:lastPrinted>2017-02-06T07:32:00Z</cp:lastPrinted>
  <dcterms:modified xmlns:xsi="http://www.w3.org/2001/XMLSchema-instance" xsi:type="dcterms:W3CDTF">2017-02-23T10:59:00Z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