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469b" w14:paraId="64e469b" w:rsidRDefault="008C1F15" w:rsidP="008C1F15" w:rsidR="008C1F15" w:rsidRPr="008C1F15">
      <w:pPr>
        <w:jc w:val="both"/>
        <w15:collapsed w:val="false"/>
        <w:rPr>
          <w:szCs w:val="20"/>
        </w:rPr>
      </w:pPr>
      <w:bookmarkStart w:name="_GoBack" w:id="0"/>
      <w:bookmarkEnd w:id="0"/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>OPĆINSKI GRAĐANSKI SUD U 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Pr="008C1F15">
        <w:rPr>
          <w:rFonts w:cstheme="minorBidi" w:eastAsiaTheme="minorHAnsi"/>
          <w:lang w:eastAsia="en-US"/>
        </w:rPr>
        <w:t>Ulica grada Vukovara 84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U   I M E   R E P U B L I K E   H R V A T S K E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  <w:t xml:space="preserve">Općinski građanski sud u Zagrebu po sucu Jasni Gažić Ferenčina kao sucu pojedincu, povodom prijedloga potrošača </w:t>
      </w:r>
      <w:proofErr w:type="spellStart"/>
      <w:r w:rsidR="009C2BA7">
        <w:t>Grazyne</w:t>
      </w:r>
      <w:proofErr w:type="spellEnd"/>
      <w:r w:rsidR="009C2BA7">
        <w:t xml:space="preserve"> Janine </w:t>
      </w:r>
      <w:proofErr w:type="spellStart"/>
      <w:r w:rsidR="009C2BA7">
        <w:t>Pintauer</w:t>
      </w:r>
      <w:proofErr w:type="spellEnd"/>
      <w:r>
        <w:t>,</w:t>
      </w:r>
      <w:r w:rsidR="009C2BA7">
        <w:t xml:space="preserve"> iz Zagreba, </w:t>
      </w:r>
      <w:proofErr w:type="spellStart"/>
      <w:r w:rsidR="009C2BA7">
        <w:t>Gjure</w:t>
      </w:r>
      <w:proofErr w:type="spellEnd"/>
      <w:r w:rsidR="009C2BA7">
        <w:t xml:space="preserve"> </w:t>
      </w:r>
      <w:proofErr w:type="spellStart"/>
      <w:r w:rsidR="009C2BA7">
        <w:t>Szaba</w:t>
      </w:r>
      <w:proofErr w:type="spellEnd"/>
      <w:r w:rsidR="009C2BA7">
        <w:t xml:space="preserve"> odvojak 14, OIB: 80109897459</w:t>
      </w:r>
      <w:r>
        <w:t xml:space="preserve"> za otvaranje postupka stečaja potrošača, dana </w:t>
      </w:r>
      <w:r w:rsidR="009C2BA7">
        <w:t>20. rujna</w:t>
      </w:r>
      <w:r w:rsidR="00850911">
        <w:t xml:space="preserve"> 2017</w:t>
      </w:r>
      <w:r>
        <w:t xml:space="preserve">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  <w:rPr>
          <w:b/>
        </w:rPr>
      </w:pPr>
    </w:p>
    <w:p w:rsidRDefault="006B22C1" w:rsidP="008C1F15" w:rsidR="00DA0CED">
      <w:pPr>
        <w:numPr>
          <w:ilvl w:val="0"/>
          <w:numId w:val="1"/>
        </w:numPr>
        <w:jc w:val="both"/>
      </w:pPr>
      <w:r>
        <w:t>Nikola Kruljac, iz Martina, Našice, Bana Jelačića 48, OIB: 49223643131</w:t>
      </w:r>
      <w:r w:rsidR="00DA0CED">
        <w:t xml:space="preserve"> </w:t>
      </w:r>
      <w:r w:rsidR="00DA0CED" w:rsidRPr="00DA0CED">
        <w:t>se</w:t>
      </w:r>
      <w:r w:rsidR="008C1F15">
        <w:t xml:space="preserve"> </w:t>
      </w:r>
      <w:r w:rsidR="00DA0CED">
        <w:t xml:space="preserve">razrješava dužnosti povjerenika  potrošača </w:t>
      </w:r>
      <w:proofErr w:type="spellStart"/>
      <w:r w:rsidR="009C2BA7">
        <w:t>Grazyne</w:t>
      </w:r>
      <w:proofErr w:type="spellEnd"/>
      <w:r w:rsidR="009C2BA7">
        <w:t xml:space="preserve"> Janine </w:t>
      </w:r>
      <w:proofErr w:type="spellStart"/>
      <w:r w:rsidR="009C2BA7">
        <w:t>Pintauer</w:t>
      </w:r>
      <w:proofErr w:type="spellEnd"/>
      <w:r>
        <w:t xml:space="preserve"> </w:t>
      </w:r>
      <w:r w:rsidR="00DA0CED">
        <w:t>u postupku stečaja potrošača</w:t>
      </w:r>
      <w:r w:rsidR="008C1F15" w:rsidRPr="008C1F15">
        <w:t xml:space="preserve"> </w:t>
      </w:r>
      <w:proofErr w:type="spellStart"/>
      <w:r w:rsidR="009C2BA7">
        <w:t>Grazyne</w:t>
      </w:r>
      <w:proofErr w:type="spellEnd"/>
      <w:r w:rsidR="009C2BA7">
        <w:t xml:space="preserve"> Janine </w:t>
      </w:r>
      <w:proofErr w:type="spellStart"/>
      <w:r w:rsidR="009C2BA7">
        <w:t>Pintauer</w:t>
      </w:r>
      <w:proofErr w:type="spellEnd"/>
      <w:r w:rsidR="009C2BA7">
        <w:t xml:space="preserve">, iz Zagreba, </w:t>
      </w:r>
      <w:proofErr w:type="spellStart"/>
      <w:r w:rsidR="009C2BA7">
        <w:t>Gjure</w:t>
      </w:r>
      <w:proofErr w:type="spellEnd"/>
      <w:r w:rsidR="009C2BA7">
        <w:t xml:space="preserve"> </w:t>
      </w:r>
      <w:proofErr w:type="spellStart"/>
      <w:r w:rsidR="009C2BA7">
        <w:t>Szaba</w:t>
      </w:r>
      <w:proofErr w:type="spellEnd"/>
      <w:r w:rsidR="009C2BA7">
        <w:t xml:space="preserve"> odvojak 14, OIB: 80109897459</w:t>
      </w:r>
      <w:r w:rsidR="00DA0CED"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8C1F15" w:rsidP="008C1F15" w:rsidR="00850911">
      <w:pPr>
        <w:numPr>
          <w:ilvl w:val="0"/>
          <w:numId w:val="1"/>
        </w:numPr>
        <w:jc w:val="both"/>
        <w:textAlignment w:val="baseline"/>
      </w:pPr>
      <w:r>
        <w:t>Stjepan Rakarec</w:t>
      </w:r>
      <w:r w:rsidR="00DA0CED">
        <w:t xml:space="preserve"> iz </w:t>
      </w:r>
      <w:r>
        <w:t xml:space="preserve">Velike Gorice, </w:t>
      </w:r>
      <w:proofErr w:type="spellStart"/>
      <w:r>
        <w:t>Črnkovec</w:t>
      </w:r>
      <w:proofErr w:type="spellEnd"/>
      <w:r>
        <w:t xml:space="preserve"> 16, OIB: 64132194100</w:t>
      </w:r>
      <w:r w:rsidR="00DA0CED">
        <w:t xml:space="preserve">, imenuje se </w:t>
      </w:r>
      <w:r>
        <w:t xml:space="preserve">povjerenikom potrošača </w:t>
      </w:r>
      <w:proofErr w:type="spellStart"/>
      <w:r w:rsidR="009C2BA7">
        <w:t>Grazyne</w:t>
      </w:r>
      <w:proofErr w:type="spellEnd"/>
      <w:r w:rsidR="009C2BA7">
        <w:t xml:space="preserve"> Janine </w:t>
      </w:r>
      <w:proofErr w:type="spellStart"/>
      <w:r w:rsidR="009C2BA7">
        <w:t>Pintauer</w:t>
      </w:r>
      <w:proofErr w:type="spellEnd"/>
      <w:r w:rsidR="009C2BA7">
        <w:t xml:space="preserve">, iz Zagreba, </w:t>
      </w:r>
      <w:proofErr w:type="spellStart"/>
      <w:r w:rsidR="009C2BA7">
        <w:t>Gjure</w:t>
      </w:r>
      <w:proofErr w:type="spellEnd"/>
      <w:r w:rsidR="009C2BA7">
        <w:t xml:space="preserve"> </w:t>
      </w:r>
      <w:proofErr w:type="spellStart"/>
      <w:r w:rsidR="009C2BA7">
        <w:t>Szaba</w:t>
      </w:r>
      <w:proofErr w:type="spellEnd"/>
      <w:r w:rsidR="009C2BA7">
        <w:t xml:space="preserve"> odvojak 14, OIB: 80109897459</w:t>
      </w:r>
      <w:r w:rsidR="00850911">
        <w:t>.</w:t>
      </w:r>
    </w:p>
    <w:p w:rsidRDefault="00850911" w:rsidP="00850911" w:rsidR="00850911">
      <w:pPr>
        <w:pStyle w:val="Odlomakpopisa"/>
      </w:pP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8C1F15">
        <w:t>Stjepanu Rakarec</w:t>
      </w:r>
      <w:r w:rsidRPr="00304B35">
        <w:t xml:space="preserve"> da otvori poseban transakcijski račun kod financi</w:t>
      </w:r>
      <w:r w:rsidR="006B22C1">
        <w:t xml:space="preserve">jske institucije  za potrošača, te da zatvori druge račune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>
      <w:pPr>
        <w:ind w:left="1080"/>
        <w:jc w:val="both"/>
        <w:textAlignment w:val="baseline"/>
        <w:rPr>
          <w:b/>
        </w:rPr>
      </w:pP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>
      <w:pPr>
        <w:jc w:val="center"/>
      </w:pPr>
    </w:p>
    <w:p w:rsidRDefault="008C1F15" w:rsidP="008C1F15" w:rsidR="008C1F15">
      <w:pPr>
        <w:jc w:val="center"/>
      </w:pP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 xml:space="preserve">povjerenik </w:t>
      </w:r>
      <w:r w:rsidR="006B22C1">
        <w:t>Nikola Kruljac</w:t>
      </w:r>
      <w:r w:rsidR="008C1F15">
        <w:t xml:space="preserve"> </w:t>
      </w:r>
      <w:r w:rsidR="00850911">
        <w:t xml:space="preserve">rješenjem Ministarstva pravosuđa od brisan s liste povjerenika na osobni zahtjev </w:t>
      </w:r>
      <w:r w:rsidR="0073535F">
        <w:t xml:space="preserve">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</w:t>
      </w:r>
      <w:proofErr w:type="spellStart"/>
      <w:r w:rsidR="0073535F">
        <w:t>podredno</w:t>
      </w:r>
      <w:proofErr w:type="spellEnd"/>
      <w:r w:rsidR="0073535F">
        <w:t xml:space="preserve">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8C1F15" w:rsidR="00304B35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04B35" w:rsidP="008C1F15" w:rsidR="00304B35">
      <w:pPr>
        <w:jc w:val="both"/>
      </w:pPr>
      <w:r>
        <w:lastRenderedPageBreak/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9C2BA7">
        <w:t>20. rujna</w:t>
      </w:r>
      <w:r w:rsidR="008C1F15">
        <w:t xml:space="preserve"> 2017</w:t>
      </w:r>
      <w:r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B47">
        <w:t>Jasna Gažić Ferenčina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8C1F15" w:rsidP="008C1F15" w:rsidR="00304B35">
      <w:pPr>
        <w:jc w:val="both"/>
        <w:textAlignment w:val="baseline"/>
      </w:pPr>
      <w:r>
        <w:t>Poštom: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1.</w:t>
      </w:r>
      <w:r>
        <w:tab/>
        <w:t>potrošaču</w:t>
      </w:r>
    </w:p>
    <w:p w:rsidRDefault="008C1F15" w:rsidP="008C1F15" w:rsidR="00304B35">
      <w:pPr>
        <w:jc w:val="both"/>
        <w:textAlignment w:val="baseline"/>
      </w:pPr>
      <w:r>
        <w:t>2.</w:t>
      </w:r>
      <w:r>
        <w:tab/>
        <w:t xml:space="preserve">povjerenicima </w:t>
      </w:r>
      <w:r w:rsidR="006B22C1">
        <w:t>Nikoli Kruljac</w:t>
      </w:r>
      <w:r>
        <w:t xml:space="preserve"> i Stjepanu Rakarec</w:t>
      </w:r>
    </w:p>
    <w:p w:rsidRDefault="00304B35" w:rsidP="008C1F15" w:rsidR="00304B35">
      <w:pPr>
        <w:jc w:val="both"/>
        <w:textAlignment w:val="baseline"/>
      </w:pPr>
    </w:p>
    <w:p w:rsidRDefault="009C2BA7" w:rsidP="008C1F15" w:rsidR="00304B35">
      <w:pPr>
        <w:jc w:val="both"/>
        <w:textAlignment w:val="baseline"/>
      </w:pPr>
      <w:proofErr w:type="spellStart"/>
      <w:r>
        <w:t>Rj</w:t>
      </w:r>
      <w:proofErr w:type="spellEnd"/>
      <w:r>
        <w:t xml:space="preserve">. </w:t>
      </w:r>
    </w:p>
    <w:p w:rsidRDefault="009C2BA7" w:rsidP="008C1F15" w:rsidR="009C2BA7">
      <w:pPr>
        <w:jc w:val="both"/>
        <w:textAlignment w:val="baseline"/>
      </w:pPr>
      <w:r>
        <w:t>ŽS u Karlovcu dostaviti putem e-</w:t>
      </w:r>
      <w:proofErr w:type="spellStart"/>
      <w:r>
        <w:t>ops</w:t>
      </w:r>
      <w:proofErr w:type="spellEnd"/>
      <w:r>
        <w:t>.</w:t>
      </w: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3535F" w:rsidP="00590FB7" w:rsidR="0073535F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R="0042518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3B8" w:rsidP="008C1F15" w:rsidR="00CD03B8">
      <w:r>
        <w:separator/>
      </w:r>
    </w:p>
  </w:endnote>
  <w:endnote w:id="0" w:type="continuationSeparator">
    <w:p w:rsidRDefault="00CD03B8" w:rsidP="008C1F15" w:rsidR="00CD0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3B8" w:rsidP="008C1F15" w:rsidR="00CD03B8">
      <w:r>
        <w:separator/>
      </w:r>
    </w:p>
  </w:footnote>
  <w:footnote w:id="0" w:type="continuationSeparator">
    <w:p w:rsidRDefault="00CD03B8" w:rsidP="008C1F15" w:rsidR="00CD03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15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</w:t>
    </w:r>
    <w:r w:rsidR="009C2BA7">
      <w:t>3/16-19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304B35"/>
    <w:rsid w:val="0042518F"/>
    <w:rsid w:val="00456C68"/>
    <w:rsid w:val="005F426F"/>
    <w:rsid w:val="006A3988"/>
    <w:rsid w:val="006B22C1"/>
    <w:rsid w:val="0073535F"/>
    <w:rsid w:val="00850911"/>
    <w:rsid w:val="008C1F15"/>
    <w:rsid w:val="009A5B47"/>
    <w:rsid w:val="009C2BA7"/>
    <w:rsid w:val="00BD692D"/>
    <w:rsid w:val="00CD03B8"/>
    <w:rsid w:val="00D0571D"/>
    <w:rsid w:val="00DA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2017.</izvorni_sadrzaj>
    <derivirana_varijabla naziv="DomainObject.Predmet.DatumRjesavanja_1">20.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>ukinuto u toč.VI.</izvorni_sadrzaj>
    <derivirana_varijabla naziv="DomainObject.Predmet.PrimjedbaSuca_1">ukinuto u toč.VI.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Grazyna Janina Pintauer zastupanog po punomoćniku Mara Ostojić; Damir Ulovec zastupanog po punomoćniku Mara Ostojić; Mara Ostojić; Zlata Bojadžijev zastupanog po punomoćniku Mara Ostojić; Mara Ostojić</izvorni_sadrzaj>
    <derivirana_varijabla naziv="DomainObject.Predmet.StrankaFormated_1">  Grazyna Janina Pintauer zastupanog po punomoćniku Mara Ostojić; Damir Ulovec zastupanog po punomoćniku Mara Ostojić; Mara Ostojić; Zlata Bojadžijev zastupanog po punomoćniku Mara Ostojić; Mara Ostojić</derivirana_varijabla>
  </DomainObject.Predmet.StrankaFormated>
  <DomainObject.Predmet.StrankaFormatedOIB>
    <izvorni_sadrzaj>  Grazyna Janina Pintauer, OIB 80109897459 zastupanog po punomoćniku Mara Ostojić; Damir Ulovec, OIB 95125519345 zastupanog po punomoćniku Mara Ostojić; Mara Ostojić; Zlata Bojadžijev, OIB  zastupanog po punomoćniku Mara Ostojić; Mara Ostojić</izvorni_sadrzaj>
    <derivirana_varijabla naziv="DomainObject.Predmet.StrankaFormatedOIB_1">  Grazyna Janina Pintauer, OIB 80109897459 zastupanog po punomoćniku Mara Ostojić; Damir Ulovec, OIB 95125519345 zastupanog po punomoćniku Mara Ostojić; Mara Ostojić; Zlata Bojadžijev, OIB  zastupanog po punomoćniku Mara Ostojić; Mara Ostojić</derivirana_varijabla>
  </DomainObject.Predmet.StrankaFormatedOIB>
  <DomainObject.Predmet.StrankaFormatedWithAdress>
    <izvorni_sadrzaj> Grazyna Janina Pintauer, Ulica Gjure Szaba Odvojak 14, 10000 Zagreb zastupanog po punomoćniku Mara Ostojić; Damir Ulovec, Siget 9, 10000 Zagreb zastupanog po punomoćniku Mara Ostojić; Mara Ostojić; Zlata Bojadžijev, Siget 9, 10000 Zagreb zastupanog po punomoćniku Mara Ostojić; Mara Ostojić</izvorni_sadrzaj>
    <derivirana_varijabla naziv="DomainObject.Predmet.StrankaFormatedWithAdress_1"> Grazyna Janina Pintauer, Ulica Gjure Szaba Odvojak 14, 10000 Zagreb zastupanog po punomoćniku Mara Ostojić; Damir Ulovec, Siget 9, 10000 Zagreb zastupanog po punomoćniku Mara Ostojić; Mara Ostojić; Zlata Bojadžijev, Siget 9, 10000 Zagreb zastupanog po punomoćniku Mara Ostojić; Mara Ostojić</derivirana_varijabla>
  </DomainObject.Predmet.StrankaFormatedWithAdress>
  <DomainObject.Predmet.StrankaFormatedWithAdressOIB>
    <izvorni_sadrzaj> Grazyna Janina Pintauer, OIB 80109897459, Ulica Gjure Szaba Odvojak 14, 10000 Zagreb zastupanog po punomoćniku Mara Ostojić; Damir Ulovec, OIB 95125519345, Siget 9, 10000 Zagreb zastupanog po punomoćniku Mara Ostojić; Mara Ostojić; Zlata Bojadžijev, OIB , Siget 9, 10000 Zagreb zastupanog po punomoćniku Mara Ostojić; Mara Ostojić</izvorni_sadrzaj>
    <derivirana_varijabla naziv="DomainObject.Predmet.StrankaFormatedWithAdressOIB_1"> Grazyna Janina Pintauer, OIB 80109897459, Ulica Gjure Szaba Odvojak 14, 10000 Zagreb zastupanog po punomoćniku Mara Ostojić; Damir Ulovec, OIB 95125519345, Siget 9, 10000 Zagreb zastupanog po punomoćniku Mara Ostojić; Mara Ostojić; Zlata Bojadžijev, OIB , Siget 9, 10000 Zagreb zastupanog po punomoćniku Mara Ostojić; Mara Ostojić</derivirana_varijabla>
  </DomainObject.Predmet.StrankaFormatedWithAdressOIB>
  <DomainObject.Predmet.StrankaWithAdress>
    <izvorni_sadrzaj>Grazyna Janina Pintauer Ulica Gjure Szaba Odvojak 14,10000 Zagreb,Damir Ulovec Siget 9,10000 Zagreb,Zlata Bojadžijev Siget 9,10000 Zagreb</izvorni_sadrzaj>
    <derivirana_varijabla naziv="DomainObject.Predmet.StrankaWithAdress_1">Grazyna Janina Pintauer Ulica Gjure Szaba Odvojak 14,10000 Zagreb,Damir Ulovec Siget 9,10000 Zagreb,Zlata Bojadžijev Siget 9,10000 Zagreb</derivirana_varijabla>
  </DomainObject.Predmet.StrankaWithAdress>
  <DomainObject.Predmet.StrankaWithAdressOIB>
    <izvorni_sadrzaj>Grazyna Janina Pintauer, OIB 80109897459, Ulica Gjure Szaba Odvojak 14,10000 Zagreb,Damir Ulovec, OIB 95125519345, Siget 9,10000 Zagreb,Zlata Bojadžijev, OIB , Siget 9,10000 Zagreb</izvorni_sadrzaj>
    <derivirana_varijabla naziv="DomainObject.Predmet.StrankaWithAdressOIB_1">Grazyna Janina Pintauer, OIB 80109897459, Ulica Gjure Szaba Odvojak 14,10000 Zagreb,Damir Ulovec, OIB 95125519345, Siget 9,10000 Zagreb,Zlata Bojadžijev, OIB , Siget 9,10000 Zagreb</derivirana_varijabla>
  </DomainObject.Predmet.StrankaWithAdressOIB>
  <DomainObject.Predmet.StrankaNazivFormated>
    <izvorni_sadrzaj>Grazyna Janina Pintauer,Damir Ulovec,Zlata Bojadžijev</izvorni_sadrzaj>
    <derivirana_varijabla naziv="DomainObject.Predmet.StrankaNazivFormated_1">Grazyna Janina Pintauer,Damir Ulovec,Zlata Bojadžijev</derivirana_varijabla>
  </DomainObject.Predmet.StrankaNazivFormated>
  <DomainObject.Predmet.StrankaNazivFormatedOIB>
    <izvorni_sadrzaj>Grazyna Janina Pintauer, OIB 80109897459,Damir Ulovec, OIB 95125519345,Zlata Bojadžijev, OIB </izvorni_sadrzaj>
    <derivirana_varijabla naziv="DomainObject.Predmet.StrankaNazivFormatedOIB_1">Grazyna Janina Pintauer, OIB 80109897459,Damir Ulovec, OIB 95125519345,Zlata Bojadžijev,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Grazyna Janina Pintauer zastupanog po punomoćniku Mara Ostojić</item>
      <item>Damir Ulovec zastupanog po punomoćniku Mara Ostojić; Mara Ostojić</item>
      <item>Zlata Bojadžijev zastupanog po punomoćniku Mara Ostojić; Mara Ostojić</item>
    </izvorni_sadrzaj>
    <derivirana_varijabla naziv="DomainObject.Predmet.StrankaListFormated_1">
      <item>Grazyna Janina Pintauer zastupanog po punomoćniku Mara Ostojić</item>
      <item>Damir Ulovec zastupanog po punomoćniku Mara Ostojić; Mara Ostojić</item>
      <item>Zlata Bojadžijev zastupanog po punomoćniku Mara Ostojić; Mara Ostojić</item>
    </derivirana_varijabla>
  </DomainObject.Predmet.StrankaListFormated>
  <DomainObject.Predmet.StrankaListFormatedOIB>
    <izvorni_sadrzaj>
      <item>Grazyna Janina Pintauer, OIB 80109897459 zastupanog po punomoćniku Mara Ostojić</item>
      <item>Damir Ulovec, OIB 95125519345 zastupanog po punomoćniku Mara Ostojić; Mara Ostojić</item>
      <item>Zlata Bojadžijev, OIB  zastupanog po punomoćniku Mara Ostojić; Mara Ostojić</item>
    </izvorni_sadrzaj>
    <derivirana_varijabla naziv="DomainObject.Predmet.StrankaListFormatedOIB_1">
      <item>Grazyna Janina Pintauer, OIB 80109897459 zastupanog po punomoćniku Mara Ostojić</item>
      <item>Damir Ulovec, OIB 95125519345 zastupanog po punomoćniku Mara Ostojić; Mara Ostojić</item>
      <item>Zlata Bojadžijev, OIB  zastupanog po punomoćniku Mara Ostojić; Mara Ostojić</item>
    </derivirana_varijabla>
  </DomainObject.Predmet.StrankaListFormatedOIB>
  <DomainObject.Predmet.StrankaListFormatedWithAdress>
    <izvorni_sadrzaj>
      <item>Grazyna Janina Pintauer, Ulica Gjure Szaba Odvojak 14, 10000 Zagreb zastupanog po punomoćniku Mara Ostojić</item>
      <item>Damir Ulovec, Siget 9, 10000 Zagreb zastupanog po punomoćniku Mara Ostojić; Mara Ostojić</item>
      <item>Zlata Bojadžijev, Siget 9, 10000 Zagreb zastupanog po punomoćniku Mara Ostojić; Mara Ostojić</item>
    </izvorni_sadrzaj>
    <derivirana_varijabla naziv="DomainObject.Predmet.StrankaListFormatedWithAdress_1">
      <item>Grazyna Janina Pintauer, Ulica Gjure Szaba Odvojak 14, 10000 Zagreb zastupanog po punomoćniku Mara Ostojić</item>
      <item>Damir Ulovec, Siget 9, 10000 Zagreb zastupanog po punomoćniku Mara Ostojić; Mara Ostojić</item>
      <item>Zlata Bojadžijev, Siget 9, 10000 Zagreb zastupanog po punomoćniku Mara Ostojić; Mara Ostojić</item>
    </derivirana_varijabla>
  </DomainObject.Predmet.StrankaListFormatedWithAdress>
  <DomainObject.Predmet.StrankaListFormatedWithAdressOIB>
    <izvorni_sadrzaj>
      <item>Grazyna Janina Pintauer, OIB 80109897459, Ulica Gjure Szaba Odvojak 14, 10000 Zagreb zastupanog po punomoćniku Mara Ostojić</item>
      <item>Damir Ulovec, OIB 95125519345, Siget 9, 10000 Zagreb zastupanog po punomoćniku Mara Ostojić; Mara Ostojić</item>
      <item>Zlata Bojadžijev, OIB , Siget 9, 10000 Zagreb zastupanog po punomoćniku Mara Ostojić; Mara Ostojić</item>
    </izvorni_sadrzaj>
    <derivirana_varijabla naziv="DomainObject.Predmet.StrankaListFormatedWithAdressOIB_1">
      <item>Grazyna Janina Pintauer, OIB 80109897459, Ulica Gjure Szaba Odvojak 14, 10000 Zagreb zastupanog po punomoćniku Mara Ostojić</item>
      <item>Damir Ulovec, OIB 95125519345, Siget 9, 10000 Zagreb zastupanog po punomoćniku Mara Ostojić; Mara Ostojić</item>
      <item>Zlata Bojadžijev, OIB , Siget 9, 10000 Zagreb zastupanog po punomoćniku Mara Ostojić; Mara Ostojić</item>
    </derivirana_varijabla>
  </DomainObject.Predmet.StrankaListFormatedWithAdressOIB>
  <DomainObject.Predmet.StrankaListNazivFormated>
    <izvorni_sadrzaj>
      <item>Grazyna Janina Pintauer</item>
      <item>Damir Ulovec</item>
      <item>Zlata Bojadžijev</item>
    </izvorni_sadrzaj>
    <derivirana_varijabla naziv="DomainObject.Predmet.StrankaListNazivFormated_1">
      <item>Grazyna Janina Pintauer</item>
      <item>Damir Ulovec</item>
      <item>Zlata Bojadžijev</item>
    </derivirana_varijabla>
  </DomainObject.Predmet.StrankaListNazivFormated>
  <DomainObject.Predmet.StrankaListNazivFormatedOIB>
    <izvorni_sadrzaj>
      <item>Grazyna Janina Pintauer, OIB 80109897459</item>
      <item>Damir Ulovec, OIB 95125519345</item>
      <item>Zlata Bojadžijev, OIB </item>
    </izvorni_sadrzaj>
    <derivirana_varijabla naziv="DomainObject.Predmet.StrankaListNazivFormatedOIB_1">
      <item>Grazyna Janina Pintauer, OIB 80109897459</item>
      <item>Damir Ulovec, OIB 95125519345</item>
      <item>Zlata Bojadžijev, OIB 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Mara Ostojić punomoćnik sudionika u postupku Damir Ulovec; Zlata Bojadžijev</item>
      <item>Josipa Štoos</item>
      <item>Andrea Štoos</item>
      <item>Zoran Štoos</item>
      <item>Mara Ostojić punomoćnik sudionika u postupku Zlata Bojadžijev; Grazyna Janina Pintauer; Damir Ulovec</item>
    </izvorni_sadrzaj>
    <derivirana_varijabla naziv="DomainObject.Predmet.OstaliListFormated_1">
      <item>Mara Ostojić punomoćnik sudionika u postupku Damir Ulovec; Zlata Bojadžijev</item>
      <item>Josipa Štoos</item>
      <item>Andrea Štoos</item>
      <item>Zoran Štoos</item>
      <item>Mara Ostojić punomoćnik sudionika u postupku Zlata Bojadžijev; Grazyna Janina Pintauer; Damir Ulovec</item>
    </derivirana_varijabla>
  </DomainObject.Predmet.OstaliListFormated>
  <DomainObject.Predmet.OstaliListFormatedOIB>
    <izvorni_sadrzaj>
      <item>Mara Ostojić punomoćnik sudionika u postupku Damir Ulovec; Zlata Bojadžijev</item>
      <item>Josipa Štoos, OIB 82862056631</item>
      <item>Andrea Štoos, OIB 75173014427</item>
      <item>Zoran Štoos, OIB 26372059746</item>
      <item>Mara Ostojić punomoćnik sudionika u postupku Zlata Bojadžijev; Grazyna Janina Pintauer; Damir Ulovec</item>
    </izvorni_sadrzaj>
    <derivirana_varijabla naziv="DomainObject.Predmet.OstaliListFormatedOIB_1">
      <item>Mara Ostojić punomoćnik sudionika u postupku Damir Ulovec; Zlata Bojadžijev</item>
      <item>Josipa Štoos, OIB 82862056631</item>
      <item>Andrea Štoos, OIB 75173014427</item>
      <item>Zoran Štoos, OIB 26372059746</item>
      <item>Mara Ostojić punomoćnik sudionika u postupku Zlata Bojadžijev; Grazyna Janina Pintauer; Damir Ulovec</item>
    </derivirana_varijabla>
  </DomainObject.Predmet.OstaliListFormatedOIB>
  <DomainObject.Predmet.OstaliListFormatedWithAdress>
    <izvorni_sadrzaj>
      <item>Mara Ostojić punomoćnik sudionika u postupku Damir Ulovec; Zlata Bojadžijev</item>
      <item>Josipa Štoos, Ul.pavla Štoosa 79, 10292 Lukavec Sutlanski</item>
      <item>Andrea Štoos, Ul.pavla Štoosa 79, 10292 Lukavec Sutlanski</item>
      <item>Zoran Štoos, P.Štoosa 79, 10292 Lukavec Sutlanski</item>
      <item>Mara Ostojić, Iblerov trg 2, 10000 Zagreb punomoćnik sudionika u postupku Zlata Bojadžijev; Grazyna Janina Pintauer; Damir Ulovec</item>
    </izvorni_sadrzaj>
    <derivirana_varijabla naziv="DomainObject.Predmet.OstaliListFormatedWithAdress_1">
      <item>Mara Ostojić punomoćnik sudionika u postupku Damir Ulovec; Zlata Bojadžijev</item>
      <item>Josipa Štoos, Ul.pavla Štoosa 79, 10292 Lukavec Sutlanski</item>
      <item>Andrea Štoos, Ul.pavla Štoosa 79, 10292 Lukavec Sutlanski</item>
      <item>Zoran Štoos, P.Štoosa 79, 10292 Lukavec Sutlanski</item>
      <item>Mara Ostojić, Iblerov trg 2, 10000 Zagreb punomoćnik sudionika u postupku Zlata Bojadžijev; Grazyna Janina Pintauer; Damir Ulovec</item>
    </derivirana_varijabla>
  </DomainObject.Predmet.OstaliListFormatedWithAdress>
  <DomainObject.Predmet.OstaliListFormatedWithAdressOIB>
    <izvorni_sadrzaj>
      <item>Mara Ostojić punomoćnik sudionika u postupku Damir Ulovec; Zlata Bojadžijev</item>
      <item>Josipa Štoos, OIB 82862056631, Ul.pavla Štoosa 79, 10292 Lukavec Sutlanski</item>
      <item>Andrea Štoos, OIB 75173014427, Ul.pavla Štoosa 79, 10292 Lukavec Sutlanski</item>
      <item>Zoran Štoos, OIB 26372059746, P.Štoosa 79, 10292 Lukavec Sutlanski</item>
      <item>Mara Ostojić, Iblerov trg 2, 10000 Zagreb punomoćnik sudionika u postupku Zlata Bojadžijev; Grazyna Janina Pintauer; Damir Ulovec</item>
    </izvorni_sadrzaj>
    <derivirana_varijabla naziv="DomainObject.Predmet.OstaliListFormatedWithAdressOIB_1">
      <item>Mara Ostojić punomoćnik sudionika u postupku Damir Ulovec; Zlata Bojadžijev</item>
      <item>Josipa Štoos, OIB 82862056631, Ul.pavla Štoosa 79, 10292 Lukavec Sutlanski</item>
      <item>Andrea Štoos, OIB 75173014427, Ul.pavla Štoosa 79, 10292 Lukavec Sutlanski</item>
      <item>Zoran Štoos, OIB 26372059746, P.Štoosa 79, 10292 Lukavec Sutlanski</item>
      <item>Mara Ostojić, Iblerov trg 2, 10000 Zagreb punomoćnik sudionika u postupku Zlata Bojadžijev; Grazyna Janina Pintauer; Damir Ulovec</item>
    </derivirana_varijabla>
  </DomainObject.Predmet.OstaliListFormatedWithAdressOIB>
  <DomainObject.Predmet.OstaliListNazivFormated>
    <izvorni_sadrzaj>
      <item>Mara Ostojić</item>
      <item>Josipa Štoos</item>
      <item>Andrea Štoos</item>
      <item>Zoran Štoos</item>
      <item>Mara Ostojić</item>
    </izvorni_sadrzaj>
    <derivirana_varijabla naziv="DomainObject.Predmet.OstaliListNazivFormated_1">
      <item>Mara Ostojić</item>
      <item>Josipa Štoos</item>
      <item>Andrea Štoos</item>
      <item>Zoran Štoos</item>
      <item>Mara Ostojić</item>
    </derivirana_varijabla>
  </DomainObject.Predmet.OstaliListNazivFormated>
  <DomainObject.Predmet.OstaliListNazivFormatedOIB>
    <izvorni_sadrzaj>
      <item>Mara Ostojić</item>
      <item>Josipa Štoos, OIB 82862056631</item>
      <item>Andrea Štoos, OIB 75173014427</item>
      <item>Zoran Štoos, OIB 26372059746</item>
      <item>Mara Ostojić</item>
    </izvorni_sadrzaj>
    <derivirana_varijabla naziv="DomainObject.Predmet.OstaliListNazivFormatedOIB_1">
      <item>Mara Ostojić</item>
      <item>Josipa Štoos, OIB 82862056631</item>
      <item>Andrea Štoos, OIB 75173014427</item>
      <item>Zoran Štoos, OIB 26372059746</item>
      <item>Mara Ostojić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Grazyna Janina Pintauer i dr.</izvorni_sadrzaj>
    <derivirana_varijabla naziv="DomainObject.Predmet.StrankaIDrugi_1">Grazyna Janina Pintauer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Grazyna Janina Pintauer, OIB 80109897459, Ulica Gjure Szaba Odvojak 14, 10000 Zagreb i dr.</izvorni_sadrzaj>
    <derivirana_varijabla naziv="DomainObject.Predmet.StrankaIDrugiAdressOIB_1">Grazyna Janina Pintauer, OIB 80109897459, Ulica Gjure Szaba Odvojak 14, 10000 Zagreb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Sp-3/2016-12</izvorni_sadrzaj>
    <derivirana_varijabla naziv="DomainObject.Predmet.OdlukaRjesenje.Oznaka_1">Sp-3/2016-12</derivirana_varijabla>
  </DomainObject.Predmet.OdlukaRjesenje.Oznaka>
  <DomainObject.Predmet.SudioniciListNaziv>
    <izvorni_sadrzaj>
      <item>Grazyna Janina Pintauer</item>
      <item>Damir Ulovec</item>
      <item>Zlata Bojadžijev</item>
      <item>Mara Ostojić</item>
      <item>Josipa Štoos</item>
      <item>Andrea Štoos</item>
      <item>Zoran Štoos</item>
      <item>Mara Ostojić</item>
    </izvorni_sadrzaj>
    <derivirana_varijabla naziv="DomainObject.Predmet.SudioniciListNaziv_1">
      <item>Grazyna Janina Pintauer</item>
      <item>Damir Ulovec</item>
      <item>Zlata Bojadžijev</item>
      <item>Mara Ostojić</item>
      <item>Josipa Štoos</item>
      <item>Andrea Štoos</item>
      <item>Zoran Štoos</item>
      <item>Mara Ostojić</item>
    </derivirana_varijabla>
  </DomainObject.Predmet.SudioniciListNaziv>
  <DomainObject.Predmet.SudioniciListAdressOIB>
    <izvorni_sadrzaj>
      <item>Grazyna Janina Pintauer, OIB 80109897459, Ulica Gjure Szaba Odvojak 14,10000 Zagreb</item>
      <item>Damir Ulovec, OIB 95125519345, Siget 9,10000 Zagreb</item>
      <item>Zlata Bojadžijev, OIB , Siget 9,10000 Zagreb</item>
      <item>Mara Ostojić</item>
      <item>Josipa Štoos, OIB 82862056631, Ul.pavla Štoosa 79,10292 Lukavec Sutlanski</item>
      <item>Andrea Štoos, OIB 75173014427, Ul.pavla Štoosa 79,10292 Lukavec Sutlanski</item>
      <item>Zoran Štoos, OIB 26372059746, P.Štoosa 79,10292 Lukavec Sutlanski</item>
      <item>Mara Ostojić, Iblerov trg 2,10000 Zagreb</item>
    </izvorni_sadrzaj>
    <derivirana_varijabla naziv="DomainObject.Predmet.SudioniciListAdressOIB_1">
      <item>Grazyna Janina Pintauer, OIB 80109897459, Ulica Gjure Szaba Odvojak 14,10000 Zagreb</item>
      <item>Damir Ulovec, OIB 95125519345, Siget 9,10000 Zagreb</item>
      <item>Zlata Bojadžijev, OIB , Siget 9,10000 Zagreb</item>
      <item>Mara Ostojić</item>
      <item>Josipa Štoos, OIB 82862056631, Ul.pavla Štoosa 79,10292 Lukavec Sutlanski</item>
      <item>Andrea Štoos, OIB 75173014427, Ul.pavla Štoosa 79,10292 Lukavec Sutlanski</item>
      <item>Zoran Štoos, OIB 26372059746, P.Štoosa 79,10292 Lukavec Sutlanski</item>
      <item>Mara Ostojić, Iblerov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80109897459</item>
      <item>, OIB 95125519345</item>
      <item>, OIB </item>
      <item>, OIB null</item>
      <item>, OIB 82862056631</item>
      <item>, OIB 75173014427</item>
      <item>, OIB 26372059746</item>
      <item>, OIB null</item>
    </izvorni_sadrzaj>
    <derivirana_varijabla naziv="DomainObject.Predmet.SudioniciListNazivOIB_1">
      <item>, OIB 80109897459</item>
      <item>, OIB 95125519345</item>
      <item>, OIB </item>
      <item>, OIB null</item>
      <item>, OIB 82862056631</item>
      <item>, OIB 75173014427</item>
      <item>, OIB 26372059746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2462</properties:Characters>
  <properties:Lines>85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2017-09-20T08:18:00Z</dcterms:created>
  <dc:creator>Jasna Gažić Ferenčina</dc:creator>
  <cp:lastModifiedBy>Jelena Pavić</cp:lastModifiedBy>
  <cp:lastPrinted>2017-09-20T08:17:00Z</cp:lastPrinted>
  <dcterms:modified xmlns:xsi="http://www.w3.org/2001/XMLSchema-instance" xsi:type="dcterms:W3CDTF">2017-09-20T08:37:00Z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