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6ca4" w14:paraId="e826ca4" w:rsidRDefault="00AE649C" w:rsidP="00FA5B5E" w:rsidR="00AE649C" w:rsidRPr="00B76F3C">
      <w:pPr>
        <w:pStyle w:val="Naslov3"/>
        <w15:collapsed w:val="false"/>
      </w:pPr>
    </w:p>
    <w:p w:rsidRDefault="009B43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43B4" w:rsidP="009B43B4" w:rsidR="009B43B4">
      <w:pPr>
        <w:ind w:firstLine="720" w:left="5760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>7 St-90/2014-8.</w:t>
      </w: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 H R V A T S K A</w:t>
      </w: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 xml:space="preserve">R J E Š E N J E </w:t>
      </w: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</w:p>
    <w:p w:rsidRDefault="009B43B4" w:rsidP="009B43B4" w:rsidR="009B43B4">
      <w:pPr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NOVUS d.o.o. za trgovinu, proizvodnju i usluge  iz Virovitice, J.J.Strossmayera 43, OIB 46549937101, dana 08. veljače 2016. godine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</w:p>
    <w:p w:rsidRDefault="009B43B4" w:rsidP="009B43B4" w:rsidR="009B43B4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r i j e š i o   j e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</w:p>
    <w:p w:rsidRDefault="009B43B4" w:rsidP="009B43B4" w:rsidR="009B43B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Otvara se stečajni postupak nad dužnikom </w:t>
      </w:r>
      <w:r>
        <w:rPr>
          <w:rFonts w:cs="Arial" w:hAnsi="Arial" w:ascii="Arial"/>
        </w:rPr>
        <w:t>NOVUS d.o.o. za trgovinu, proizvodnju i usluge  iz Virovitice, J.J.Strossmayera 43, OIB 46549937101.</w:t>
      </w:r>
    </w:p>
    <w:p w:rsidRDefault="009B43B4" w:rsidP="009B43B4" w:rsidR="009B43B4">
      <w:pPr>
        <w:tabs>
          <w:tab w:pos="3119" w:val="left"/>
        </w:tabs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 Za stečajnog upravitelja imenuje se ZVONKO TOMLJANOVIĆ iz Našica, J.Runjanina 7, OIB 01559486405.</w:t>
      </w:r>
    </w:p>
    <w:p w:rsidRDefault="009B43B4" w:rsidP="009B43B4" w:rsidR="009B43B4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III. Zaključuje se stečajni postupak nad dužnikom </w:t>
      </w:r>
      <w:r>
        <w:rPr>
          <w:rFonts w:cs="Arial" w:hAnsi="Arial" w:ascii="Arial"/>
        </w:rPr>
        <w:t>NOVUS d.o.o. za trgovinu, proizvodnju i usluge  iz Virovitice, J.J.Strossmayera 43, OIB 46549937101.</w:t>
      </w:r>
    </w:p>
    <w:p w:rsidRDefault="009B43B4" w:rsidP="009B43B4" w:rsidR="009B43B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Stečajni postupak je otvoren i zaključen s danom 08. veljače 2016. godine u 14,30 sati, kada je ovo rješenje objavljeno na e-oglasnoj ploči ovog suda.</w:t>
      </w:r>
    </w:p>
    <w:p w:rsidRDefault="009B43B4" w:rsidP="009B43B4" w:rsidR="009B43B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B43B4" w:rsidP="009B43B4" w:rsidR="009B43B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Ovo rješenje objavit će se na e-oglasnoj ploči ovog suda.</w:t>
      </w:r>
    </w:p>
    <w:p w:rsidRDefault="009B43B4" w:rsidP="009B43B4" w:rsidR="009B43B4">
      <w:pPr>
        <w:ind w:firstLine="720"/>
        <w:jc w:val="both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>VII. Nakon pravomoćnosti ovog rješenja stečajni dužnik će se brisati iz sudskog registra.</w:t>
      </w: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</w:p>
    <w:p w:rsidRDefault="009B43B4" w:rsidP="009B43B4" w:rsidR="009B43B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9B43B4" w:rsidP="009B43B4" w:rsidR="009B43B4">
      <w:pPr>
        <w:ind w:firstLine="708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Ministarstvo financija, Porezna uprava, Područni ured Virovitica je dana 4. prosinca 2014. godine podnijela zahtjev za pokretanje skraćenog stečajnog postupka nad dužnikom NOVUS d.o.o. za trgovinu, proizvodnju i usluge iz Virovitice.</w:t>
      </w:r>
    </w:p>
    <w:p w:rsidRDefault="009B43B4" w:rsidP="009B43B4" w:rsidR="009B43B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Rješenjem poslovni broj St-90/2014-2 od 12. veljače 2015. godine pokrenut je skraćeni stečajni postupak sukladno odredbi čl.335.a.Stečajnog zakona (NN broj 44/96, 29/99, 129/00, 123/03, 82/06, 116/10, 25/12 i 133/12, dalje SZ-a). </w:t>
      </w:r>
    </w:p>
    <w:p w:rsidRDefault="009B43B4" w:rsidP="009B43B4" w:rsidR="009B43B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Istovremeno je rješenjem poslovni broj St-90/2014-3 od 12. veljače 2015. godine pozvana osoba ovlaštena za zastupanje dužnika Ivan Miholjević da u roku od 15 dana podnese sudu javno bilježnički ovjerovljeni popis imovine dužnika. </w:t>
      </w:r>
    </w:p>
    <w:p w:rsidRDefault="009B43B4" w:rsidP="009B43B4" w:rsidR="009B43B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Oglasom od 12. veljače 2015. godine pozvani su vjerovnici dužnika da u roku od 45 dana od dana objave oglasa predlože otvaranje stečajnog postupka nad dužnikom, uz upozorenje na pravne posljedice iz čl.335.h SZ, a taj oglas objavljen je  u Narodnim novinama broj 18/2015  dana 18. veljače 2015. godine. </w:t>
      </w:r>
    </w:p>
    <w:p w:rsidRDefault="009B43B4" w:rsidP="009B43B4" w:rsidR="009B43B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Osoba ovlaštena za zastupanje dužnika nije postupila po pozivu suda.</w:t>
      </w:r>
    </w:p>
    <w:p w:rsidRDefault="009B43B4" w:rsidP="009B43B4" w:rsidR="009B43B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Rok za podnošenje prijedloga za otvaranje stečajnog postupka istekao je dana 7. travnja 2015. godine.</w:t>
      </w:r>
    </w:p>
    <w:p w:rsidRDefault="009B43B4" w:rsidP="009B43B4" w:rsidR="009B43B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Niti jedan vjerovnik nije u zakonskom roku podnio prijedlog za otvaranje stečajnog postupka. Stoga je sud sukladno odredbi čl.335.h st.2. SZ, donio rješenje o otvaranju i zaključenju stečajnog postupka.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ab/>
        <w:t xml:space="preserve">Sukladno odredbi čl.63.st.5. SZ-a riješeno je kao u točki V. izreke ovog rješenja. 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ab/>
        <w:t>Objava rješenja na e-oglasnoj ploči suda izvršena je temeljem odredbe čl.12. i  čl.132.st.3.Stečajnog zakona (NN broj 71/15) dalje SZ-a, a koje se u ovom predmetu primjenjuju temeljem odredbe čl.441.st.2. istog zakona.</w:t>
      </w:r>
    </w:p>
    <w:p w:rsidRDefault="009B43B4" w:rsidP="009B43B4" w:rsidR="009B43B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ab/>
        <w:t xml:space="preserve">Brisanje dužnika iz sudskog registra određeno je temeljem čl.196.st.3. i st.1. u vezi čl.63.st.1. SZ-a.   </w:t>
      </w:r>
    </w:p>
    <w:p w:rsidRDefault="009B43B4" w:rsidP="009B43B4" w:rsidR="009B43B4">
      <w:pPr>
        <w:ind w:firstLine="720"/>
        <w:jc w:val="center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2016. godine     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                 STEČAJNI SUDAC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              TOMISLAV MRAZOVIĆ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POUKA O PRAVNOM LIJEKU: Protiv ovog rješenja dopuštena je žalba u roku od 8 dana od dostave rješenja, time da protiv točke I. izreke žalbu može podnijeti samo osoba ovlaštena za zastupanje dužnika po zakonu do dana nastupanja pravnih </w:t>
      </w:r>
      <w:r>
        <w:rPr>
          <w:rFonts w:cs="Arial" w:hAnsi="Arial" w:ascii="Arial"/>
        </w:rPr>
        <w:lastRenderedPageBreak/>
        <w:t>posljedica otvaranja stečajnog postupka (čl.128.st.8. SZ NN broj 71/15). Žalba se podnosi u dva primjerka, Visokom trgovačkom sudu RH u Zagrebu, putem ovog suda (čl.19.st.1. i st.2.SZ). Dostava se smatra obavljenom istekom 8 dana od dana objave ovog rješenja na e-oglasnoj ploči ovog suda (čl.12.st.1. SZ).</w:t>
      </w:r>
      <w:bookmarkStart w:name="_GoBack" w:id="0"/>
      <w:bookmarkEnd w:id="0"/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DNA:predlagatelju – Poreznoj upravi, Područni ured Virovitica, poštom i putem e-oglasne ploče suda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FINI Podružnica Bjelovar - putem e-oglasne ploče suda i sudskog dostavljača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zz dužnika – putem e-oglasne ploče suda i putem pošte 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stečajnom upravitelju – putem e-oglasne ploče suda i putem pošte</w:t>
      </w:r>
      <w:r>
        <w:rPr>
          <w:rFonts w:cs="Arial" w:hAnsi="Arial" w:ascii="Arial"/>
          <w:noProof/>
        </w:rPr>
        <w:tab/>
      </w:r>
    </w:p>
    <w:p w:rsidRDefault="009B43B4" w:rsidP="009B43B4" w:rsidR="009B43B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ŽDO u Bjelovaru putem e-oglasne ploče suda</w:t>
      </w:r>
    </w:p>
    <w:p w:rsidRDefault="009B43B4" w:rsidP="009B43B4" w:rsidR="009B43B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HYPO ALPE ADRIA BANK Zagreb, Slavonska avenija 6, putem e-oglasne ploče ovog suda i poštom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sudskom registru ovog suda nakon pravomoćnosti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 pravomoćnost</w:t>
      </w:r>
    </w:p>
    <w:p w:rsidRDefault="009B43B4" w:rsidP="009B43B4" w:rsidR="009B43B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Bj.8.2.2016.g.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4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08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St-90/2014-8</izvorni_sadrzaj>
    <derivirana_varijabla naziv="DomainObject.Oznaka_1">St-90/2014-8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St-90/2014</izvorni_sadrzaj>
    <derivirana_varijabla naziv="DomainObject.Predmet.OznakaBroj_1">St-90/2014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NOVUS d.o.o. za trgovinu, proizvodnju i usluge VIROVITICA zastupanog po punomoćniku Ivana Miholjević</izvorni_sadrzaj>
    <derivirana_varijabla naziv="DomainObject.Predmet.ProtustrankaFormated_1">  NOVUS d.o.o. za trgovinu, proizvodnju i usluge VIROVITICA zastupanog po punomoćniku Ivana Miholjević</derivirana_varijabla>
  </DomainObject.Predmet.ProtustrankaFormated>
  <DomainObject.Predmet.ProtustrankaFormatedOIB>
    <izvorni_sadrzaj>  NOVUS d.o.o. za trgovinu, proizvodnju i usluge VIROVITICA, OIB 46549937101 zastupanog po punomoćniku Ivana Miholjević</izvorni_sadrzaj>
    <derivirana_varijabla naziv="DomainObject.Predmet.ProtustrankaFormatedOIB_1">  NOVUS d.o.o. za trgovinu, proizvodnju i usluge VIROVITICA, OIB 46549937101 zastupanog po punomoćniku Ivana Miholjević</derivirana_varijabla>
  </DomainObject.Predmet.ProtustrankaFormatedOIB>
  <DomainObject.Predmet.ProtustrankaFormatedWithAdress>
    <izvorni_sadrzaj> NOVUS d.o.o. za trgovinu, proizvodnju i usluge VIROVITICA, J.J.Štrosmajera 43, 33000 Virovitica zastupanog po punomoćniku Ivana Miholjević</izvorni_sadrzaj>
    <derivirana_varijabla naziv="DomainObject.Predmet.ProtustrankaFormatedWithAdress_1"> NOVUS d.o.o. za trgovinu, proizvodnju i usluge VIROVITICA, J.J.Štrosmajera 43, 33000 Virovitica zastupanog po punomoćniku Ivana Miholjević</derivirana_varijabla>
  </DomainObject.Predmet.ProtustrankaFormatedWithAdress>
  <DomainObject.Predmet.ProtustrankaFormatedWithAdressOIB>
    <izvorni_sadrzaj> NOVUS d.o.o. za trgovinu, proizvodnju i usluge VIROVITICA, OIB 46549937101, J.J.Štrosmajera 43, 33000 Virovitica zastupanog po punomoćniku Ivana Miholjević</izvorni_sadrzaj>
    <derivirana_varijabla naziv="DomainObject.Predmet.ProtustrankaFormatedWithAdressOIB_1"> NOVUS d.o.o. za trgovinu, proizvodnju i usluge VIROVITICA, OIB 46549937101, J.J.Štrosmajera 43, 33000 Virovitica zastupanog po punomoćniku Ivana Miholjević</derivirana_varijabla>
  </DomainObject.Predmet.ProtustrankaFormatedWithAdressOIB>
  <DomainObject.Predmet.ProtustrankaWithAdress>
    <izvorni_sadrzaj>NOVUS d.o.o. za trgovinu, proizvodnju i usluge VIROVITICA J.J.Štrosmajera 43, 33000 Virovitica</izvorni_sadrzaj>
    <derivirana_varijabla naziv="DomainObject.Predmet.ProtustrankaWithAdress_1">NOVUS d.o.o. za trgovinu, proizvodnju i usluge VIROVITICA J.J.Štrosmajera 43, 33000 Virovitica</derivirana_varijabla>
  </DomainObject.Predmet.ProtustrankaWithAdress>
  <DomainObject.Predmet.ProtustrankaWithAdressOIB>
    <izvorni_sadrzaj>NOVUS d.o.o. za trgovinu, proizvodnju i usluge VIROVITICA, OIB 46549937101, J.J.Štrosmajera 43, 33000 Virovitica</izvorni_sadrzaj>
    <derivirana_varijabla naziv="DomainObject.Predmet.ProtustrankaWithAdressOIB_1">NOVUS d.o.o. za trgovinu, proizvodnju i usluge VIROVITICA, OIB 46549937101, J.J.Štrosmajera 43, 33000 Virovitica</derivirana_varijabla>
  </DomainObject.Predmet.ProtustrankaWithAdressOIB>
  <DomainObject.Predmet.ProtustrankaNazivFormated>
    <izvorni_sadrzaj>NOVUS d.o.o. za trgovinu, proizvodnju i usluge VIROVITICA</izvorni_sadrzaj>
    <derivirana_varijabla naziv="DomainObject.Predmet.ProtustrankaNazivFormated_1">NOVUS d.o.o. za trgovinu, proizvodnju i usluge VIROVITICA</derivirana_varijabla>
  </DomainObject.Predmet.ProtustrankaNazivFormated>
  <DomainObject.Predmet.ProtustrankaNazivFormatedOIB>
    <izvorni_sadrzaj>NOVUS d.o.o. za trgovinu, proizvodnju i usluge VIROVITICA, OIB 46549937101</izvorni_sadrzaj>
    <derivirana_varijabla naziv="DomainObject.Predmet.ProtustrankaNazivFormatedOIB_1">NOVUS d.o.o. za trgovinu, proizvodnju i usluge VIROVITICA, OIB 46549937101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FINANCIJA-POREZNA UPRAVA, PODRUČNI URED VIROVITICA</izvorni_sadrzaj>
    <derivirana_varijabla naziv="DomainObject.Predmet.StrankaFormated_1">  RH, MINISTARSTVO FINANCIJA-POREZNA UPRAVA, PODRUČNI URED VIROVITICA</derivirana_varijabla>
  </DomainObject.Predmet.StrankaFormated>
  <DomainObject.Predmet.StrankaFormatedOIB>
    <izvorni_sadrzaj>  RH, MINISTARSTVO FINANCIJA-POREZNA UPRAVA, PODRUČNI URED VIROVITICA</izvorni_sadrzaj>
    <derivirana_varijabla naziv="DomainObject.Predmet.StrankaFormatedOIB_1">  RH, MINISTARSTVO FINANCIJA-POREZNA UPRAVA, PODRUČNI URED VIROVITICA</derivirana_varijabla>
  </DomainObject.Predmet.StrankaFormatedOIB>
  <DomainObject.Predmet.StrankaFormatedWithAdress>
    <izvorni_sadrzaj> RH, MINISTARSTVO FINANCIJA-POREZNA UPRAVA, PODRUČNI URED VIROVITICA</izvorni_sadrzaj>
    <derivirana_varijabla naziv="DomainObject.Predmet.StrankaFormatedWithAdress_1"> RH, MINISTARSTVO FINANCIJA-POREZNA UPRAVA, PODRUČNI URED VIROVITICA</derivirana_varijabla>
  </DomainObject.Predmet.StrankaFormatedWithAdress>
  <DomainObject.Predmet.StrankaFormatedWithAdressOIB>
    <izvorni_sadrzaj> RH, MINISTARSTVO FINANCIJA-POREZNA UPRAVA, PODRUČNI URED VIROVITICA</izvorni_sadrzaj>
    <derivirana_varijabla naziv="DomainObject.Predmet.StrankaFormatedWithAdressOIB_1"> RH, MINISTARSTVO FINANCIJA-POREZNA UPRAVA, PODRUČNI URED VIROVITICA</derivirana_varijabla>
  </DomainObject.Predmet.StrankaFormatedWithAdressOIB>
  <DomainObject.Predmet.StrankaWithAdress>
    <izvorni_sadrzaj>RH, MINISTARSTVO FINANCIJA-POREZNA UPRAVA, PODRUČNI URED VIROVITICA </izvorni_sadrzaj>
    <derivirana_varijabla naziv="DomainObject.Predmet.StrankaWithAdress_1">RH, MINISTARSTVO FINANCIJA-POREZNA UPRAVA, PODRUČNI URED VIROVITICA </derivirana_varijabla>
  </DomainObject.Predmet.StrankaWithAdress>
  <DomainObject.Predmet.StrankaWithAdressOIB>
    <izvorni_sadrzaj>RH, MINISTARSTVO FINANCIJA-POREZNA UPRAVA, PODRUČNI URED VIROVITICA</izvorni_sadrzaj>
    <derivirana_varijabla naziv="DomainObject.Predmet.StrankaWithAdressOIB_1">RH, MINISTARSTVO FINANCIJA-POREZNA UPRAVA, PODRUČNI URED VIROVITICA</derivirana_varijabla>
  </DomainObject.Predmet.StrankaWithAdressOIB>
  <DomainObject.Predmet.StrankaNazivFormated>
    <izvorni_sadrzaj>RH, MINISTARSTVO FINANCIJA-POREZNA UPRAVA, PODRUČNI URED VIROVITICA</izvorni_sadrzaj>
    <derivirana_varijabla naziv="DomainObject.Predmet.StrankaNazivFormated_1">RH, MINISTARSTVO FINANCIJA-POREZNA UPRAVA, PODRUČNI URED VIROVITICA</derivirana_varijabla>
  </DomainObject.Predmet.StrankaNazivFormated>
  <DomainObject.Predmet.StrankaNazivFormatedOIB>
    <izvorni_sadrzaj>RH, MINISTARSTVO FINANCIJA-POREZNA UPRAVA, PODRUČNI URED VIROVITICA</izvorni_sadrzaj>
    <derivirana_varijabla naziv="DomainObject.Predmet.StrankaNazivFormatedOIB_1">RH, MINISTARSTVO FINANCIJA-POREZNA UPRAVA, PODRUČNI URED VIROVITICA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FINANCIJA-POREZNA UPRAVA, PODRUČNI URED VIROVITICA</item>
    </izvorni_sadrzaj>
    <derivirana_varijabla naziv="DomainObject.Predmet.StrankaListFormated_1">
      <item>RH, MINISTARSTVO FINANCIJA-POREZNA UPRAVA, PODRUČNI URED VIROVITICA</item>
    </derivirana_varijabla>
  </DomainObject.Predmet.StrankaListFormated>
  <DomainObject.Predmet.StrankaListFormatedOIB>
    <izvorni_sadrzaj>
      <item>RH, MINISTARSTVO FINANCIJA-POREZNA UPRAVA, PODRUČNI URED VIROVITICA</item>
    </izvorni_sadrzaj>
    <derivirana_varijabla naziv="DomainObject.Predmet.StrankaListFormatedOIB_1">
      <item>RH, MINISTARSTVO FINANCIJA-POREZNA UPRAVA, PODRUČNI URED VIROVITICA</item>
    </derivirana_varijabla>
  </DomainObject.Predmet.StrankaListFormatedOIB>
  <DomainObject.Predmet.StrankaListFormatedWithAdress>
    <izvorni_sadrzaj>
      <item>RH, MINISTARSTVO FINANCIJA-POREZNA UPRAVA, PODRUČNI URED VIROVITICA</item>
    </izvorni_sadrzaj>
    <derivirana_varijabla naziv="DomainObject.Predmet.StrankaListFormatedWithAdress_1">
      <item>RH, MINISTARSTVO FINANCIJA-POREZNA UPRAVA, PODRUČNI URED VIROVITICA</item>
    </derivirana_varijabla>
  </DomainObject.Predmet.StrankaListFormatedWithAdress>
  <DomainObject.Predmet.StrankaListFormatedWithAdressOIB>
    <izvorni_sadrzaj>
      <item>RH, MINISTARSTVO FINANCIJA-POREZNA UPRAVA, PODRUČNI URED VIROVITICA</item>
    </izvorni_sadrzaj>
    <derivirana_varijabla naziv="DomainObject.Predmet.StrankaListFormatedWithAdressOIB_1">
      <item>RH, MINISTARSTVO FINANCIJA-POREZNA UPRAVA, PODRUČNI URED VIROVITICA</item>
    </derivirana_varijabla>
  </DomainObject.Predmet.StrankaListFormatedWithAdressOIB>
  <DomainObject.Predmet.StrankaListNazivFormated>
    <izvorni_sadrzaj>
      <item>RH, MINISTARSTVO FINANCIJA-POREZNA UPRAVA, PODRUČNI URED VIROVITICA</item>
    </izvorni_sadrzaj>
    <derivirana_varijabla naziv="DomainObject.Predmet.StrankaListNazivFormated_1">
      <item>RH, MINISTARSTVO FINANCIJA-POREZNA UPRAVA, PODRUČNI URED VIROVITICA</item>
    </derivirana_varijabla>
  </DomainObject.Predmet.StrankaListNazivFormated>
  <DomainObject.Predmet.StrankaListNazivFormatedOIB>
    <izvorni_sadrzaj>
      <item>RH, MINISTARSTVO FINANCIJA-POREZNA UPRAVA, PODRUČNI URED VIROVITICA</item>
    </izvorni_sadrzaj>
    <derivirana_varijabla naziv="DomainObject.Predmet.StrankaListNazivFormatedOIB_1">
      <item>RH, MINISTARSTVO FINANCIJA-POREZNA UPRAVA, PODRUČNI URED VIROVITICA</item>
    </derivirana_varijabla>
  </DomainObject.Predmet.StrankaListNazivFormatedOIB>
  <DomainObject.Predmet.ProtuStrankaListFormated>
    <izvorni_sadrzaj>
      <item>NOVUS d.o.o. za trgovinu, proizvodnju i usluge VIROVITICA zastupanog po punomoćniku Ivana Miholjević</item>
    </izvorni_sadrzaj>
    <derivirana_varijabla naziv="DomainObject.Predmet.ProtuStrankaListFormated_1">
      <item>NOVUS d.o.o. za trgovinu, proizvodnju i usluge VIROVITICA zastupanog po punomoćniku Ivana Miholjević</item>
    </derivirana_varijabla>
  </DomainObject.Predmet.ProtuStrankaListFormated>
  <DomainObject.Predmet.ProtuStrankaListFormatedOIB>
    <izvorni_sadrzaj>
      <item>NOVUS d.o.o. za trgovinu, proizvodnju i usluge VIROVITICA, OIB 46549937101 zastupanog po punomoćniku Ivana Miholjević</item>
    </izvorni_sadrzaj>
    <derivirana_varijabla naziv="DomainObject.Predmet.ProtuStrankaListFormatedOIB_1">
      <item>NOVUS d.o.o. za trgovinu, proizvodnju i usluge VIROVITICA, OIB 46549937101 zastupanog po punomoćniku Ivana Miholjević</item>
    </derivirana_varijabla>
  </DomainObject.Predmet.ProtuStrankaListFormatedOIB>
  <DomainObject.Predmet.ProtuStrankaListFormatedWithAdress>
    <izvorni_sadrzaj>
      <item>NOVUS d.o.o. za trgovinu, proizvodnju i usluge VIROVITICA, J.J.Štrosmajera 43, 33000 Virovitica zastupanog po punomoćniku Ivana Miholjević</item>
    </izvorni_sadrzaj>
    <derivirana_varijabla naziv="DomainObject.Predmet.ProtuStrankaListFormatedWithAdress_1">
      <item>NOVUS d.o.o. za trgovinu, proizvodnju i usluge VIROVITICA, J.J.Štrosmajera 43, 33000 Virovitica zastupanog po punomoćniku Ivana Miholjević</item>
    </derivirana_varijabla>
  </DomainObject.Predmet.ProtuStrankaListFormatedWithAdress>
  <DomainObject.Predmet.ProtuStrankaListFormatedWithAdressOIB>
    <izvorni_sadrzaj>
      <item>NOVUS d.o.o. za trgovinu, proizvodnju i usluge VIROVITICA, OIB 46549937101, J.J.Štrosmajera 43, 33000 Virovitica zastupanog po punomoćniku Ivana Miholjević</item>
    </izvorni_sadrzaj>
    <derivirana_varijabla naziv="DomainObject.Predmet.ProtuStrankaListFormatedWithAdressOIB_1">
      <item>NOVUS d.o.o. za trgovinu, proizvodnju i usluge VIROVITICA, OIB 46549937101, J.J.Štrosmajera 43, 33000 Virovitica zastupanog po punomoćniku Ivana Miholjević</item>
    </derivirana_varijabla>
  </DomainObject.Predmet.ProtuStrankaListFormatedWithAdressOIB>
  <DomainObject.Predmet.ProtuStrankaListNazivFormated>
    <izvorni_sadrzaj>
      <item>NOVUS d.o.o. za trgovinu, proizvodnju i usluge VIROVITICA</item>
    </izvorni_sadrzaj>
    <derivirana_varijabla naziv="DomainObject.Predmet.ProtuStrankaListNazivFormated_1">
      <item>NOVUS d.o.o. za trgovinu, proizvodnju i usluge VIROVITICA</item>
    </derivirana_varijabla>
  </DomainObject.Predmet.ProtuStrankaListNazivFormated>
  <DomainObject.Predmet.ProtuStrankaListNazivFormatedOIB>
    <izvorni_sadrzaj>
      <item>NOVUS d.o.o. za trgovinu, proizvodnju i usluge VIROVITICA, OIB 46549937101</item>
    </izvorni_sadrzaj>
    <derivirana_varijabla naziv="DomainObject.Predmet.ProtuStrankaListNazivFormatedOIB_1">
      <item>NOVUS d.o.o. za trgovinu, proizvodnju i usluge VIROVITICA, OIB 46549937101</item>
    </derivirana_varijabla>
  </DomainObject.Predmet.ProtuStrankaListNazivFormatedOIB>
  <DomainObject.Predmet.OstaliListFormated>
    <izvorni_sadrzaj>
      <item>Ivana Miholjević punomoćnik sudionika u postupku NOVUS d.o.o. za trgovinu, proizvodnju i usluge VIROVITICA</item>
    </izvorni_sadrzaj>
    <derivirana_varijabla naziv="DomainObject.Predmet.OstaliListFormated_1">
      <item>Ivana Miholjević punomoćnik sudionika u postupku NOVUS d.o.o. za trgovinu, proizvodnju i usluge VIROVITICA</item>
    </derivirana_varijabla>
  </DomainObject.Predmet.OstaliListFormated>
  <DomainObject.Predmet.OstaliListFormatedOIB>
    <izvorni_sadrzaj>
      <item>Ivana Miholjević, OIB 77722617236 punomoćnik sudionika u postupku NOVUS d.o.o. za trgovinu, proizvodnju i usluge VIROVITICA</item>
    </izvorni_sadrzaj>
    <derivirana_varijabla naziv="DomainObject.Predmet.OstaliListFormatedOIB_1">
      <item>Ivana Miholjević, OIB 77722617236 punomoćnik sudionika u postupku NOVUS d.o.o. za trgovinu, proizvodnju i usluge VIROVITICA</item>
    </derivirana_varijabla>
  </DomainObject.Predmet.OstaliListFormatedOIB>
  <DomainObject.Predmet.OstaliListFormatedWithAdress>
    <izvorni_sadrzaj>
      <item>Ivana Miholjević, J.J. Štrosmajera 43, 33000 Virovitica punomoćnik sudionika u postupku NOVUS d.o.o. za trgovinu, proizvodnju i usluge VIROVITICA</item>
    </izvorni_sadrzaj>
    <derivirana_varijabla naziv="DomainObject.Predmet.OstaliListFormatedWithAdress_1">
      <item>Ivana Miholjević, J.J. Štrosmajera 43, 33000 Virovitica punomoćnik sudionika u postupku NOVUS d.o.o. za trgovinu, proizvodnju i usluge VIROVITICA</item>
    </derivirana_varijabla>
  </DomainObject.Predmet.OstaliListFormatedWithAdress>
  <DomainObject.Predmet.OstaliListFormatedWithAdressOIB>
    <izvorni_sadrzaj>
      <item>Ivana Miholjević, OIB 77722617236, J.J. Štrosmajera 43, 33000 Virovitica punomoćnik sudionika u postupku NOVUS d.o.o. za trgovinu, proizvodnju i usluge VIROVITICA</item>
    </izvorni_sadrzaj>
    <derivirana_varijabla naziv="DomainObject.Predmet.OstaliListFormatedWithAdressOIB_1">
      <item>Ivana Miholjević, OIB 77722617236, J.J. Štrosmajera 43, 33000 Virovitica punomoćnik sudionika u postupku NOVUS d.o.o. za trgovinu, proizvodnju i usluge VIROVITICA</item>
    </derivirana_varijabla>
  </DomainObject.Predmet.OstaliListFormatedWithAdressOIB>
  <DomainObject.Predmet.OstaliListNazivFormated>
    <izvorni_sadrzaj>
      <item>Ivana Miholjević</item>
    </izvorni_sadrzaj>
    <derivirana_varijabla naziv="DomainObject.Predmet.OstaliListNazivFormated_1">
      <item>Ivana Miholjević</item>
    </derivirana_varijabla>
  </DomainObject.Predmet.OstaliListNazivFormated>
  <DomainObject.Predmet.OstaliListNazivFormatedOIB>
    <izvorni_sadrzaj>
      <item>Ivana Miholjević, OIB 77722617236</item>
    </izvorni_sadrzaj>
    <derivirana_varijabla naziv="DomainObject.Predmet.OstaliListNazivFormatedOIB_1">
      <item>Ivana Miholjević, OIB 77722617236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St-90/2014-8</izvorni_sadrzaj>
    <derivirana_varijabla naziv="DomainObject.PoslovniBrojDokumenta_1">St-90/2014-8</derivirana_varijabla>
  </DomainObject.PoslovniBrojDokumenta>
  <DomainObject.Predmet.StrankaIDrugi>
    <izvorni_sadrzaj>RH, MINISTARSTVO FINANCIJA-POREZNA UPRAVA, PODRUČNI URED VIROVITICA</izvorni_sadrzaj>
    <derivirana_varijabla naziv="DomainObject.Predmet.StrankaIDrugi_1">RH, MINISTARSTVO FINANCIJA-POREZNA UPRAVA, PODRUČNI URED VIROVITICA</derivirana_varijabla>
  </DomainObject.Predmet.StrankaIDrugi>
  <DomainObject.Predmet.ProtustrankaIDrugi>
    <izvorni_sadrzaj>NOVUS d.o.o. za trgovinu, proizvodnju i usluge VIROVITICA</izvorni_sadrzaj>
    <derivirana_varijabla naziv="DomainObject.Predmet.ProtustrankaIDrugi_1">NOVUS d.o.o. za trgovinu, proizvodnju i usluge VIROVITICA</derivirana_varijabla>
  </DomainObject.Predmet.ProtustrankaIDrugi>
  <DomainObject.Predmet.StrankaIDrugiAdressOIB>
    <izvorni_sadrzaj>RH, MINISTARSTVO FINANCIJA-POREZNA UPRAVA, PODRUČNI URED VIROVITICA</izvorni_sadrzaj>
    <derivirana_varijabla naziv="DomainObject.Predmet.StrankaIDrugiAdressOIB_1">RH, MINISTARSTVO FINANCIJA-POREZNA UPRAVA, PODRUČNI URED VIROVITICA</derivirana_varijabla>
  </DomainObject.Predmet.StrankaIDrugiAdressOIB>
  <DomainObject.Predmet.ProtustrankaIDrugiAdressOIB>
    <izvorni_sadrzaj>NOVUS d.o.o. za trgovinu, proizvodnju i usluge VIROVITICA, OIB 46549937101, J.J.Štrosmajera 43, 33000 Virovitica</izvorni_sadrzaj>
    <derivirana_varijabla naziv="DomainObject.Predmet.ProtustrankaIDrugiAdressOIB_1">NOVUS d.o.o. za trgovinu, proizvodnju i usluge VIROVITICA, OIB 46549937101, J.J.Štrosmajera 43,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FINANCIJA-POREZNA UPRAVA, PODRUČNI URED VIROVITICA</item>
      <item>NOVUS d.o.o. za trgovinu, proizvodnju i usluge VIROVITICA</item>
      <item>Ivana Miholjević</item>
    </izvorni_sadrzaj>
    <derivirana_varijabla naziv="DomainObject.Predmet.SudioniciListNaziv_1">
      <item>RH, MINISTARSTVO FINANCIJA-POREZNA UPRAVA, PODRUČNI URED VIROVITICA</item>
      <item>NOVUS d.o.o. za trgovinu, proizvodnju i usluge VIROVITICA</item>
      <item>Ivana Miholjević</item>
    </derivirana_varijabla>
  </DomainObject.Predmet.SudioniciListNaziv>
  <DomainObject.Predmet.SudioniciListAdressOIB>
    <izvorni_sadrzaj>
      <item>RH, MINISTARSTVO FINANCIJA-POREZNA UPRAVA, PODRUČNI URED VIROVITICA</item>
      <item>NOVUS d.o.o. za trgovinu, proizvodnju i usluge VIROVITICA, OIB 46549937101, J.J.Štrosmajera 43,33000 Virovitica</item>
      <item>Ivana Miholjević, OIB 77722617236, J.J. Štrosmajera 43,33000 Virovitica</item>
    </izvorni_sadrzaj>
    <derivirana_varijabla naziv="DomainObject.Predmet.SudioniciListAdressOIB_1">
      <item>RH, MINISTARSTVO FINANCIJA-POREZNA UPRAVA, PODRUČNI URED VIROVITICA</item>
      <item>NOVUS d.o.o. za trgovinu, proizvodnju i usluge VIROVITICA, OIB 46549937101, J.J.Štrosmajera 43,33000 Virovitica</item>
      <item>Ivana Miholjević, OIB 77722617236, J.J. Štrosmajera 43,33000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58377-459D-43A8-B358-F4480E98F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640</properties:Words>
  <properties:Characters>3579</properties:Characters>
  <properties:Lines>87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2016-02-08T11:40:00Z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St-90/2014-8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