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b9bf1fa" w14:textId="b9bf1fa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9D3A04">
        <w:t>1522</w:t>
      </w:r>
      <w:r>
        <w:t>/2019</w:t>
      </w:r>
    </w:p>
    <w:p w:rsidRPr="00F92CCF" w:rsidR="00ED6AA8" w:rsidP="00325398" w:rsidRDefault="00ED6AA8"/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="009B06DA">
        <w:t xml:space="preserve"> Ljubić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9B06DA">
        <w:t>19. kolovoza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9B06DA" w:rsidP="009B06DA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9D3A04">
        <w:t xml:space="preserve">Brza kupnja j.d.o.o., OIB: 70208406771, Zagreb, </w:t>
      </w:r>
      <w:proofErr w:type="spellStart"/>
      <w:r w:rsidR="009D3A04">
        <w:t>Pijavišće</w:t>
      </w:r>
      <w:proofErr w:type="spellEnd"/>
      <w:r w:rsidR="009D3A04">
        <w:t xml:space="preserve"> 17G</w:t>
      </w:r>
      <w:r w:rsidR="004A50A5">
        <w:t>.</w:t>
      </w:r>
    </w:p>
    <w:p w:rsidR="009B06DA" w:rsidP="009B06DA" w:rsidRDefault="009B06DA">
      <w:pPr>
        <w:pStyle w:val="Odlomakpopisa"/>
        <w:ind w:left="709"/>
        <w:jc w:val="both"/>
      </w:pPr>
    </w:p>
    <w:p w:rsidRPr="00F92CCF" w:rsidR="00AC4528" w:rsidP="009B06DA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Pr="002D065F" w:rsidR="002D065F">
        <w:t>81.439,96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9B06DA">
        <w:t>19. kolovoza</w:t>
      </w:r>
      <w:r w:rsidR="00A506A9">
        <w:t xml:space="preserve">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E30E68">
        <w:t xml:space="preserve">      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E30E68">
        <w:t xml:space="preserve">     </w:t>
      </w:r>
      <w:r w:rsidR="00A506A9">
        <w:t>Danijela Uzelac</w:t>
      </w:r>
      <w:r w:rsidR="009B06DA">
        <w:t xml:space="preserve"> Ljubić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875A7D" w:rsidR="00FD140D" w:rsidP="00FD140D" w:rsidRDefault="00FD140D">
      <w:pPr>
        <w:jc w:val="right"/>
      </w:pPr>
      <w:r>
        <w:t>Katarina Franjić</w:t>
      </w:r>
    </w:p>
    <w:p w:rsidRPr="00F92CCF" w:rsidR="005632E0" w:rsidP="00BE567D" w:rsidRDefault="005632E0">
      <w:pPr>
        <w:jc w:val="both"/>
      </w:pPr>
    </w:p>
    <w:p w:rsidRPr="00F92CCF" w:rsidR="00BE567D" w:rsidP="007138A0" w:rsidRDefault="00BE567D">
      <w:pPr>
        <w:pStyle w:val="Odlomakpopisa"/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6D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10996"/>
    <w:rsid w:val="00224945"/>
    <w:rsid w:val="00230A63"/>
    <w:rsid w:val="00263D6D"/>
    <w:rsid w:val="00264D19"/>
    <w:rsid w:val="00297E94"/>
    <w:rsid w:val="002A6A30"/>
    <w:rsid w:val="002D065F"/>
    <w:rsid w:val="002E2A8F"/>
    <w:rsid w:val="00325398"/>
    <w:rsid w:val="0035104B"/>
    <w:rsid w:val="0038246E"/>
    <w:rsid w:val="003D35F9"/>
    <w:rsid w:val="003E3A15"/>
    <w:rsid w:val="00413F4C"/>
    <w:rsid w:val="00430885"/>
    <w:rsid w:val="004A50A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138A0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B06DA"/>
    <w:rsid w:val="009D3A04"/>
    <w:rsid w:val="009F50A7"/>
    <w:rsid w:val="00A147E6"/>
    <w:rsid w:val="00A506A9"/>
    <w:rsid w:val="00A51E00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30E68"/>
    <w:rsid w:val="00E6623E"/>
    <w:rsid w:val="00E70287"/>
    <w:rsid w:val="00EC3302"/>
    <w:rsid w:val="00EC599A"/>
    <w:rsid w:val="00ED6AA8"/>
    <w:rsid w:val="00F034D3"/>
    <w:rsid w:val="00F35D21"/>
    <w:rsid w:val="00F92CCF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138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38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38A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38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38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St-1522/2019</izvorni_sadrzaj>
    <derivirana_varijabla naziv="DomainObject.Predmet.OznakaBroj_1">St-1522/2019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Brza kupnja j.d.o.o. za trgovinu i usluge</izvorni_sadrzaj>
    <derivirana_varijabla naziv="DomainObject.Predmet.ProtustrankaFormated_1">  Brza kupnja j.d.o.o. za trgovinu i usluge</derivirana_varijabla>
  </DomainObject.Predmet.ProtustrankaFormated>
  <DomainObject.Predmet.ProtustrankaFormatedOIB>
    <izvorni_sadrzaj>  Brza kupnja j.d.o.o. za trgovinu i usluge, OIB 70208406771</izvorni_sadrzaj>
    <derivirana_varijabla naziv="DomainObject.Predmet.ProtustrankaFormatedOIB_1">  Brza kupnja j.d.o.o. za trgovinu i usluge, OIB 70208406771</derivirana_varijabla>
  </DomainObject.Predmet.ProtustrankaFormatedOIB>
  <DomainObject.Predmet.ProtustrankaFormatedWithAdress>
    <izvorni_sadrzaj> Brza kupnja j.d.o.o. za trgovinu i usluge, Pijavišće/17 G, 10000 Zagreb</izvorni_sadrzaj>
    <derivirana_varijabla naziv="DomainObject.Predmet.ProtustrankaFormatedWithAdress_1"> Brza kupnja j.d.o.o. za trgovinu i usluge, Pijavišće/17 G, 10000 Zagreb</derivirana_varijabla>
  </DomainObject.Predmet.ProtustrankaFormatedWithAdress>
  <DomainObject.Predmet.ProtustrankaFormatedWithAdressOIB>
    <izvorni_sadrzaj> Brza kupnja j.d.o.o. za trgovinu i usluge, OIB 70208406771, Pijavišće/17 G, 10000 Zagreb</izvorni_sadrzaj>
    <derivirana_varijabla naziv="DomainObject.Predmet.ProtustrankaFormatedWithAdressOIB_1"> Brza kupnja j.d.o.o. za trgovinu i usluge, OIB 70208406771, Pijavišće/17 G, 10000 Zagreb</derivirana_varijabla>
  </DomainObject.Predmet.ProtustrankaFormatedWithAdressOIB>
  <DomainObject.Predmet.ProtustrankaWithAdress>
    <izvorni_sadrzaj>Brza kupnja j.d.o.o. za trgovinu i usluge Pijavišće/17 G, 10000 Zagreb</izvorni_sadrzaj>
    <derivirana_varijabla naziv="DomainObject.Predmet.ProtustrankaWithAdress_1">Brza kupnja j.d.o.o. za trgovinu i usluge Pijavišće/17 G, 10000 Zagreb</derivirana_varijabla>
  </DomainObject.Predmet.ProtustrankaWithAdress>
  <DomainObject.Predmet.ProtustrankaWithAdressOIB>
    <izvorni_sadrzaj>Brza kupnja j.d.o.o. za trgovinu i usluge, OIB 70208406771, Pijavišće/17 G, 10000 Zagreb</izvorni_sadrzaj>
    <derivirana_varijabla naziv="DomainObject.Predmet.ProtustrankaWithAdressOIB_1">Brza kupnja j.d.o.o. za trgovinu i usluge, OIB 70208406771, Pijavišće/17 G, 10000 Zagreb</derivirana_varijabla>
  </DomainObject.Predmet.ProtustrankaWithAdressOIB>
  <DomainObject.Predmet.ProtustrankaNazivFormated>
    <izvorni_sadrzaj>Brza kupnja j.d.o.o. za trgovinu i usluge</izvorni_sadrzaj>
    <derivirana_varijabla naziv="DomainObject.Predmet.ProtustrankaNazivFormated_1">Brza kupnja j.d.o.o. za trgovinu i usluge</derivirana_varijabla>
  </DomainObject.Predmet.ProtustrankaNazivFormated>
  <DomainObject.Predmet.ProtustrankaNazivFormatedOIB>
    <izvorni_sadrzaj>Brza kupnja j.d.o.o. za trgovinu i usluge, OIB 70208406771</izvorni_sadrzaj>
    <derivirana_varijabla naziv="DomainObject.Predmet.ProtustrankaNazivFormatedOIB_1">Brza kupnja j.d.o.o. za trgovinu i usluge, OIB 70208406771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Brza kupnja j.d.o.o. za trgovinu i usluge</item>
    </izvorni_sadrzaj>
    <derivirana_varijabla naziv="DomainObject.Predmet.ProtuStrankaListFormated_1">
      <item>Brza kupnja j.d.o.o. za trgovinu i usluge</item>
    </derivirana_varijabla>
  </DomainObject.Predmet.ProtuStrankaListFormated>
  <DomainObject.Predmet.ProtuStrankaListFormatedOIB>
    <izvorni_sadrzaj>
      <item>Brza kupnja j.d.o.o. za trgovinu i usluge, OIB 70208406771</item>
    </izvorni_sadrzaj>
    <derivirana_varijabla naziv="DomainObject.Predmet.ProtuStrankaListFormatedOIB_1">
      <item>Brza kupnja j.d.o.o. za trgovinu i usluge, OIB 70208406771</item>
    </derivirana_varijabla>
  </DomainObject.Predmet.ProtuStrankaListFormatedOIB>
  <DomainObject.Predmet.ProtuStrankaListFormatedWithAdress>
    <izvorni_sadrzaj>
      <item>Brza kupnja j.d.o.o. za trgovinu i usluge, Pijavišće/17 G, 10000 Zagreb</item>
    </izvorni_sadrzaj>
    <derivirana_varijabla naziv="DomainObject.Predmet.ProtuStrankaListFormatedWithAdress_1">
      <item>Brza kupnja j.d.o.o. za trgovinu i usluge, Pijavišće/17 G, 10000 Zagreb</item>
    </derivirana_varijabla>
  </DomainObject.Predmet.ProtuStrankaListFormatedWithAdress>
  <DomainObject.Predmet.ProtuStrankaListFormatedWithAdressOIB>
    <izvorni_sadrzaj>
      <item>Brza kupnja j.d.o.o. za trgovinu i usluge, OIB 70208406771, Pijavišće/17 G, 10000 Zagreb</item>
    </izvorni_sadrzaj>
    <derivirana_varijabla naziv="DomainObject.Predmet.ProtuStrankaListFormatedWithAdressOIB_1">
      <item>Brza kupnja j.d.o.o. za trgovinu i usluge, OIB 70208406771, Pijavišće/17 G, 10000 Zagreb</item>
    </derivirana_varijabla>
  </DomainObject.Predmet.ProtuStrankaListFormatedWithAdressOIB>
  <DomainObject.Predmet.ProtuStrankaListNazivFormated>
    <izvorni_sadrzaj>
      <item>Brza kupnja j.d.o.o. za trgovinu i usluge</item>
    </izvorni_sadrzaj>
    <derivirana_varijabla naziv="DomainObject.Predmet.ProtuStrankaListNazivFormated_1">
      <item>Brza kupnja j.d.o.o. za trgovinu i usluge</item>
    </derivirana_varijabla>
  </DomainObject.Predmet.ProtuStrankaListNazivFormated>
  <DomainObject.Predmet.ProtuStrankaListNazivFormatedOIB>
    <izvorni_sadrzaj>
      <item>Brza kupnja j.d.o.o. za trgovinu i usluge, OIB 70208406771</item>
    </izvorni_sadrzaj>
    <derivirana_varijabla naziv="DomainObject.Predmet.ProtuStrankaListNazivFormatedOIB_1">
      <item>Brza kupnja j.d.o.o. za trgovinu i usluge, OIB 70208406771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Brza kupnja j.d.o.o. za trgovinu i usluge</izvorni_sadrzaj>
    <derivirana_varijabla naziv="DomainObject.Predmet.ProtustrankaIDrugi_1">Brza kupnja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Brza kupnja j.d.o.o. za trgovinu i usluge, OIB 70208406771, Pijavišće/17 G, 10000 Zagreb</izvorni_sadrzaj>
    <derivirana_varijabla naziv="DomainObject.Predmet.ProtustrankaIDrugiAdressOIB_1">Brza kupnja j.d.o.o. za trgovinu i usluge, OIB 70208406771, Pijavišće/17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Brza kupnja j.d.o.o. za trgovinu i usluge</item>
    </izvorni_sadrzaj>
    <derivirana_varijabla naziv="DomainObject.Predmet.SudioniciListNaziv_1">
      <item>FINA Regionalni centar Zagreb</item>
      <item>Brza kupnja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Brza kupnja j.d.o.o. za trgovinu i usluge, OIB 70208406771, Pijavišće/17 G,10000 Zagreb</item>
    </izvorni_sadrzaj>
    <derivirana_varijabla naziv="DomainObject.Predmet.SudioniciListAdressOIB_1">
      <item>FINA Regionalni centar Zagreb, OIB 85821130368, Trg svibanjskih žrtava 1995. 1,10000 Zagreb</item>
      <item>Brza kupnja j.d.o.o. za trgovinu i usluge, OIB 70208406771, Pijavišće/17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70208406771</item>
    </izvorni_sadrzaj>
    <derivirana_varijabla naziv="DomainObject.Predmet.SudioniciListNazivOIB_1">
      <item>, OIB 85821130368</item>
      <item>, OIB 70208406771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St-1522/2019-3</izvorni_sadrzaj>
    <derivirana_varijabla naziv="DomainObject.PredzadnjaOdlukaIzPredmeta.Oznaka_1">St-1522/2019-3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3B563-4FC2-485D-9297-00A3AECAAE9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266</properties:Words>
  <properties:Characters>1478</properties:Characters>
  <properties:Lines>45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2019-07-12T06:35:00Z</dcterms:created>
  <dc:creator>ilukac</dc:creator>
  <cp:lastModifiedBy>Katarina Franjić</cp:lastModifiedBy>
  <cp:lastPrinted>2015-09-23T11:51:00Z</cp:lastPrinted>
  <dcterms:modified xmlns:xsi="http://www.w3.org/2001/XMLSchema-instance" xsi:type="dcterms:W3CDTF">2019-08-19T08:41:00Z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(3. 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