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c486" w14:paraId="aeec48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206297">
        <w:rPr>
          <w:lang w:val="hr-HR"/>
        </w:rPr>
        <w:t>27/2016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206297">
        <w:rPr>
          <w:lang w:val="hr-HR"/>
        </w:rPr>
        <w:t>STENTOR</w:t>
      </w:r>
      <w:r w:rsidR="00136140">
        <w:rPr>
          <w:lang w:val="hr-HR"/>
        </w:rPr>
        <w:t xml:space="preserve"> ZADRUGA za p</w:t>
      </w:r>
      <w:r w:rsidR="00206297">
        <w:rPr>
          <w:lang w:val="hr-HR"/>
        </w:rPr>
        <w:t xml:space="preserve">roizvodnju, </w:t>
      </w:r>
      <w:r w:rsidR="001143EC">
        <w:rPr>
          <w:lang w:val="hr-HR"/>
        </w:rPr>
        <w:t>trgovinu</w:t>
      </w:r>
      <w:r w:rsidR="00136140">
        <w:rPr>
          <w:lang w:val="hr-HR"/>
        </w:rPr>
        <w:t xml:space="preserve"> i usluge, </w:t>
      </w:r>
      <w:r w:rsidR="00206297">
        <w:rPr>
          <w:lang w:val="hr-HR"/>
        </w:rPr>
        <w:t>Bjelovar, Gudovačka 42</w:t>
      </w:r>
      <w:r w:rsidR="00CB101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206297">
        <w:rPr>
          <w:lang w:val="hr-HR"/>
        </w:rPr>
        <w:t>010080284</w:t>
      </w:r>
      <w:r w:rsidR="00136140">
        <w:rPr>
          <w:lang w:val="hr-HR"/>
        </w:rPr>
        <w:t>,</w:t>
      </w:r>
      <w:r w:rsidRPr="000664E3">
        <w:rPr>
          <w:lang w:val="hr-HR"/>
        </w:rPr>
        <w:t xml:space="preserve"> OIB: </w:t>
      </w:r>
      <w:r w:rsidR="00206297">
        <w:rPr>
          <w:lang w:val="hr-HR"/>
        </w:rPr>
        <w:t>03957621120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1143EC">
        <w:rPr>
          <w:lang w:val="hr-HR"/>
        </w:rPr>
        <w:t xml:space="preserve"> kod ovoga suda pod brojem St-</w:t>
      </w:r>
      <w:r w:rsidR="00206297">
        <w:rPr>
          <w:lang w:val="hr-HR"/>
        </w:rPr>
        <w:t>27</w:t>
      </w:r>
      <w:r w:rsidRPr="000664E3">
        <w:rPr>
          <w:lang w:val="hr-HR"/>
        </w:rPr>
        <w:t>/201</w:t>
      </w:r>
      <w:r w:rsidR="00206297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06297">
        <w:rPr>
          <w:lang w:val="hr-HR"/>
        </w:rPr>
        <w:t>799,24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06297">
        <w:rPr>
          <w:lang w:val="hr-HR"/>
        </w:rPr>
        <w:t>Milena Margetić iz Bjelovara, Gudovačka 42, OIB: 00630726449</w:t>
      </w:r>
      <w:r w:rsidR="001143EC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06297">
        <w:rPr>
          <w:lang w:val="hr-HR"/>
        </w:rPr>
        <w:t>8. veljače</w:t>
      </w:r>
      <w:r w:rsidRPr="000664E3">
        <w:rPr>
          <w:lang w:val="hr-HR"/>
        </w:rPr>
        <w:t xml:space="preserve"> 201</w:t>
      </w:r>
      <w:r w:rsidR="00136140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136140" w:rsidP="000664E3" w:rsidR="00136140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CB5247" w:rsidP="000664E3" w:rsidR="00CB5247">
      <w:pPr>
        <w:rPr>
          <w:lang w:val="hr-HR"/>
        </w:rPr>
      </w:pPr>
      <w:r>
        <w:rPr>
          <w:lang w:val="hr-HR"/>
        </w:rPr>
        <w:t xml:space="preserve">         upravitelju zadruge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206297">
        <w:rPr>
          <w:lang w:val="hr-HR"/>
        </w:rPr>
        <w:t>8.2</w:t>
      </w:r>
      <w:r>
        <w:rPr>
          <w:lang w:val="hr-HR"/>
        </w:rPr>
        <w:t>.201</w:t>
      </w:r>
      <w:r w:rsidR="00136140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C1A" w:rsidR="00856C1A">
      <w:r>
        <w:separator/>
      </w:r>
    </w:p>
  </w:endnote>
  <w:endnote w:id="0" w:type="continuationSeparator">
    <w:p w:rsidRDefault="00856C1A" w:rsidR="00856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C1A" w:rsidR="00856C1A">
      <w:r>
        <w:separator/>
      </w:r>
    </w:p>
  </w:footnote>
  <w:footnote w:id="0" w:type="continuationSeparator">
    <w:p w:rsidRDefault="00856C1A" w:rsidR="00856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2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143EC"/>
    <w:rsid w:val="00136140"/>
    <w:rsid w:val="00173939"/>
    <w:rsid w:val="001A2E90"/>
    <w:rsid w:val="001D7388"/>
    <w:rsid w:val="00206297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B069D"/>
    <w:rsid w:val="004D5164"/>
    <w:rsid w:val="004F1D25"/>
    <w:rsid w:val="005A2447"/>
    <w:rsid w:val="005A6A0A"/>
    <w:rsid w:val="005E7F6D"/>
    <w:rsid w:val="00606637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56C1A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01C2"/>
    <w:rsid w:val="00C34217"/>
    <w:rsid w:val="00C54571"/>
    <w:rsid w:val="00C805D6"/>
    <w:rsid w:val="00C84F59"/>
    <w:rsid w:val="00CB101E"/>
    <w:rsid w:val="00CB2D3D"/>
    <w:rsid w:val="00CB5247"/>
    <w:rsid w:val="00D14AEC"/>
    <w:rsid w:val="00D20471"/>
    <w:rsid w:val="00D52F5E"/>
    <w:rsid w:val="00D53FF2"/>
    <w:rsid w:val="00DA5CB7"/>
    <w:rsid w:val="00DC2CE3"/>
    <w:rsid w:val="00DE22C5"/>
    <w:rsid w:val="00E44F22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B7F25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7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7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STENTOR ZADRUGA za proizvodnju, trgovinu i usluge, Bjelovar zastupanog po punomoćniku Milena Margetić</izvorni_sadrzaj>
    <derivirana_varijabla naziv="DomainObject.Predmet.ProtustrankaFormated_1">  STENTOR ZADRUGA za proizvodnju, trgovinu i usluge, Bjelovar zastupanog po punomoćniku Milena Margetić</derivirana_varijabla>
  </DomainObject.Predmet.ProtustrankaFormated>
  <DomainObject.Predmet.ProtustrankaFormatedOIB>
    <izvorni_sadrzaj>  STENTOR ZADRUGA za proizvodnju, trgovinu i usluge, Bjelovar, OIB 03957621120 zastupanog po punomoćniku Milena Margetić</izvorni_sadrzaj>
    <derivirana_varijabla naziv="DomainObject.Predmet.ProtustrankaFormatedOIB_1">  STENTOR ZADRUGA za proizvodnju, trgovinu i usluge, Bjelovar, OIB 03957621120 zastupanog po punomoćniku Milena Margetić</derivirana_varijabla>
  </DomainObject.Predmet.ProtustrankaFormatedOIB>
  <DomainObject.Predmet.ProtustrankaFormatedWithAdress>
    <izvorni_sadrzaj> STENTOR ZADRUGA za proizvodnju, trgovinu i usluge, Bjelovar, Gudovačka 42, 43000 Bjelovar zastupanog po punomoćniku Milena Margetić</izvorni_sadrzaj>
    <derivirana_varijabla naziv="DomainObject.Predmet.ProtustrankaFormatedWithAdress_1"> STENTOR ZADRUGA za proizvodnju, trgovinu i usluge, Bjelovar, Gudovačka 42, 43000 Bjelovar zastupanog po punomoćniku Milena Margetić</derivirana_varijabla>
  </DomainObject.Predmet.ProtustrankaFormatedWithAdress>
  <DomainObject.Predmet.ProtustrankaFormatedWithAdressOIB>
    <izvorni_sadrzaj> STENTOR ZADRUGA za proizvodnju, trgovinu i usluge, Bjelovar, OIB 03957621120, Gudovačka 42, 43000 Bjelovar zastupanog po punomoćniku Milena Margetić</izvorni_sadrzaj>
    <derivirana_varijabla naziv="DomainObject.Predmet.ProtustrankaFormatedWithAdressOIB_1"> STENTOR ZADRUGA za proizvodnju, trgovinu i usluge, Bjelovar, OIB 03957621120, Gudovačka 42, 43000 Bjelovar zastupanog po punomoćniku Milena Margetić</derivirana_varijabla>
  </DomainObject.Predmet.ProtustrankaFormatedWithAdressOIB>
  <DomainObject.Predmet.ProtustrankaWithAdress>
    <izvorni_sadrzaj>STENTOR ZADRUGA za proizvodnju, trgovinu i usluge, Bjelovar Gudovačka 42, 43000 Bjelovar</izvorni_sadrzaj>
    <derivirana_varijabla naziv="DomainObject.Predmet.ProtustrankaWithAdress_1">STENTOR ZADRUGA za proizvodnju, trgovinu i usluge, Bjelovar Gudovačka 42, 43000 Bjelovar</derivirana_varijabla>
  </DomainObject.Predmet.ProtustrankaWithAdress>
  <DomainObject.Predmet.ProtustrankaWithAdressOIB>
    <izvorni_sadrzaj>STENTOR ZADRUGA za proizvodnju, trgovinu i usluge, Bjelovar, OIB 03957621120, Gudovačka 42, 43000 Bjelovar</izvorni_sadrzaj>
    <derivirana_varijabla naziv="DomainObject.Predmet.ProtustrankaWithAdressOIB_1">STENTOR ZADRUGA za proizvodnju, trgovinu i usluge, Bjelovar, OIB 03957621120, Gudovačka 42, 43000 Bjelovar</derivirana_varijabla>
  </DomainObject.Predmet.ProtustrankaWithAdressOIB>
  <DomainObject.Predmet.ProtustrankaNazivFormated>
    <izvorni_sadrzaj>STENTOR ZADRUGA za proizvodnju, trgovinu i usluge, Bjelovar</izvorni_sadrzaj>
    <derivirana_varijabla naziv="DomainObject.Predmet.ProtustrankaNazivFormated_1">STENTOR ZADRUGA za proizvodnju, trgovinu i usluge, Bjelovar</derivirana_varijabla>
  </DomainObject.Predmet.ProtustrankaNazivFormated>
  <DomainObject.Predmet.ProtustrankaNazivFormatedOIB>
    <izvorni_sadrzaj>STENTOR ZADRUGA za proizvodnju, trgovinu i usluge, Bjelovar, OIB 03957621120</izvorni_sadrzaj>
    <derivirana_varijabla naziv="DomainObject.Predmet.ProtustrankaNazivFormatedOIB_1">STENTOR ZADRUGA za proizvodnju, trgovinu i usluge, Bjelovar, OIB 03957621120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STENTOR ZADRUGA za proizvodnju, trgovinu i usluge, Bjelovar zastupanog po punomoćniku Milena Margetić</item>
    </izvorni_sadrzaj>
    <derivirana_varijabla naziv="DomainObject.Predmet.ProtuStrankaListFormated_1">
      <item>STENTOR ZADRUGA za proizvodnju, trgovinu i usluge, Bjelovar zastupanog po punomoćniku Milena Margetić</item>
    </derivirana_varijabla>
  </DomainObject.Predmet.ProtuStrankaListFormated>
  <DomainObject.Predmet.ProtuStrankaListFormatedOIB>
    <izvorni_sadrzaj>
      <item>STENTOR ZADRUGA za proizvodnju, trgovinu i usluge, Bjelovar, OIB 03957621120 zastupanog po punomoćniku Milena Margetić</item>
    </izvorni_sadrzaj>
    <derivirana_varijabla naziv="DomainObject.Predmet.ProtuStrankaListFormatedOIB_1">
      <item>STENTOR ZADRUGA za proizvodnju, trgovinu i usluge, Bjelovar, OIB 03957621120 zastupanog po punomoćniku Milena Margetić</item>
    </derivirana_varijabla>
  </DomainObject.Predmet.ProtuStrankaListFormatedOIB>
  <DomainObject.Predmet.ProtuStrankaListFormatedWithAdress>
    <izvorni_sadrzaj>
      <item>STENTOR ZADRUGA za proizvodnju, trgovinu i usluge, Bjelovar, Gudovačka 42, 43000 Bjelovar zastupanog po punomoćniku Milena Margetić</item>
    </izvorni_sadrzaj>
    <derivirana_varijabla naziv="DomainObject.Predmet.ProtuStrankaListFormatedWithAdress_1">
      <item>STENTOR ZADRUGA za proizvodnju, trgovinu i usluge, Bjelovar, Gudovačka 42, 43000 Bjelovar zastupanog po punomoćniku Milena Margetić</item>
    </derivirana_varijabla>
  </DomainObject.Predmet.ProtuStrankaListFormatedWithAdress>
  <DomainObject.Predmet.ProtuStrankaListFormatedWithAdressOIB>
    <izvorni_sadrzaj>
      <item>STENTOR ZADRUGA za proizvodnju, trgovinu i usluge, Bjelovar, OIB 03957621120, Gudovačka 42, 43000 Bjelovar zastupanog po punomoćniku Milena Margetić</item>
    </izvorni_sadrzaj>
    <derivirana_varijabla naziv="DomainObject.Predmet.ProtuStrankaListFormatedWithAdressOIB_1">
      <item>STENTOR ZADRUGA za proizvodnju, trgovinu i usluge, Bjelovar, OIB 03957621120, Gudovačka 42, 43000 Bjelovar zastupanog po punomoćniku Milena Margetić</item>
    </derivirana_varijabla>
  </DomainObject.Predmet.ProtuStrankaListFormatedWithAdressOIB>
  <DomainObject.Predmet.ProtuStrankaListNazivFormated>
    <izvorni_sadrzaj>
      <item>STENTOR ZADRUGA za proizvodnju, trgovinu i usluge, Bjelovar</item>
    </izvorni_sadrzaj>
    <derivirana_varijabla naziv="DomainObject.Predmet.ProtuStrankaListNazivFormated_1">
      <item>STENTOR ZADRUGA za proizvodnju, trgovinu i usluge, Bjelovar</item>
    </derivirana_varijabla>
  </DomainObject.Predmet.ProtuStrankaListNazivFormated>
  <DomainObject.Predmet.ProtuStrankaListNazivFormatedOIB>
    <izvorni_sadrzaj>
      <item>STENTOR ZADRUGA za proizvodnju, trgovinu i usluge, Bjelovar, OIB 03957621120</item>
    </izvorni_sadrzaj>
    <derivirana_varijabla naziv="DomainObject.Predmet.ProtuStrankaListNazivFormatedOIB_1">
      <item>STENTOR ZADRUGA za proizvodnju, trgovinu i usluge, Bjelovar, OIB 03957621120</item>
    </derivirana_varijabla>
  </DomainObject.Predmet.ProtuStrankaListNazivFormatedOIB>
  <DomainObject.Predmet.OstaliListFormated>
    <izvorni_sadrzaj>
      <item>Milena Margetić punomoćnik sudionika u postupku STENTOR ZADRUGA za proizvodnju, trgovinu i usluge, Bjelovar</item>
    </izvorni_sadrzaj>
    <derivirana_varijabla naziv="DomainObject.Predmet.OstaliListFormated_1">
      <item>Milena Margetić punomoćnik sudionika u postupku STENTOR ZADRUGA za proizvodnju, trgovinu i usluge, Bjelovar</item>
    </derivirana_varijabla>
  </DomainObject.Predmet.OstaliListFormated>
  <DomainObject.Predmet.OstaliListFormatedOIB>
    <izvorni_sadrzaj>
      <item>Milena Margetić, OIB 00630726449 punomoćnik sudionika u postupku STENTOR ZADRUGA za proizvodnju, trgovinu i usluge, Bjelovar</item>
    </izvorni_sadrzaj>
    <derivirana_varijabla naziv="DomainObject.Predmet.OstaliListFormatedOIB_1">
      <item>Milena Margetić, OIB 00630726449 punomoćnik sudionika u postupku STENTOR ZADRUGA za proizvodnju, trgovinu i usluge, Bjelovar</item>
    </derivirana_varijabla>
  </DomainObject.Predmet.OstaliListFormatedOIB>
  <DomainObject.Predmet.OstaliListFormatedWithAdress>
    <izvorni_sadrzaj>
      <item>Milena Margetić, Gudovačka 42, 43000 Bjelovar punomoćnik sudionika u postupku STENTOR ZADRUGA za proizvodnju, trgovinu i usluge, Bjelovar</item>
    </izvorni_sadrzaj>
    <derivirana_varijabla naziv="DomainObject.Predmet.OstaliListFormatedWithAdress_1">
      <item>Milena Margetić, Gudovačka 42, 43000 Bjelovar punomoćnik sudionika u postupku STENTOR ZADRUGA za proizvodnju, trgovinu i usluge, Bjelovar</item>
    </derivirana_varijabla>
  </DomainObject.Predmet.OstaliListFormatedWithAdress>
  <DomainObject.Predmet.OstaliListFormatedWithAdressOIB>
    <izvorni_sadrzaj>
      <item>Milena Margetić, OIB 00630726449, Gudovačka 42, 43000 Bjelovar punomoćnik sudionika u postupku STENTOR ZADRUGA za proizvodnju, trgovinu i usluge, Bjelovar</item>
    </izvorni_sadrzaj>
    <derivirana_varijabla naziv="DomainObject.Predmet.OstaliListFormatedWithAdressOIB_1">
      <item>Milena Margetić, OIB 00630726449, Gudovačka 42, 43000 Bjelovar punomoćnik sudionika u postupku STENTOR ZADRUGA za proizvodnju, trgovinu i usluge, Bjelovar</item>
    </derivirana_varijabla>
  </DomainObject.Predmet.OstaliListFormatedWithAdressOIB>
  <DomainObject.Predmet.OstaliListNazivFormated>
    <izvorni_sadrzaj>
      <item>Milena Margetić</item>
    </izvorni_sadrzaj>
    <derivirana_varijabla naziv="DomainObject.Predmet.OstaliListNazivFormated_1">
      <item>Milena Margetić</item>
    </derivirana_varijabla>
  </DomainObject.Predmet.OstaliListNazivFormated>
  <DomainObject.Predmet.OstaliListNazivFormatedOIB>
    <izvorni_sadrzaj>
      <item>Milena Margetić, OIB 00630726449</item>
    </izvorni_sadrzaj>
    <derivirana_varijabla naziv="DomainObject.Predmet.OstaliListNazivFormatedOIB_1">
      <item>Milena Margetić, OIB 00630726449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STENTOR ZADRUGA za proizvodnju, trgovinu i usluge, Bjelovar</izvorni_sadrzaj>
    <derivirana_varijabla naziv="DomainObject.Predmet.ProtustrankaIDrugi_1">STENTOR ZADRUGA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STENTOR ZADRUGA za proizvodnju, trgovinu i usluge, Bjelovar, OIB 03957621120, Gudovačka 42, 43000 Bjelovar</izvorni_sadrzaj>
    <derivirana_varijabla naziv="DomainObject.Predmet.ProtustrankaIDrugiAdressOIB_1">STENTOR ZADRUGA za proizvodnju, trgovinu i usluge, Bjelovar, OIB 03957621120, Gudovačka 42,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STENTOR ZADRUGA za proizvodnju, trgovinu i usluge, Bjelovar</item>
      <item>Milena Margetić</item>
    </izvorni_sadrzaj>
    <derivirana_varijabla naziv="DomainObject.Predmet.SudioniciListNaziv_1">
      <item>FINA, RC ZAGREB, Podružnica Bjelovar</item>
      <item>STENTOR ZADRUGA za proizvodnju, trgovinu i usluge, Bjelovar</item>
      <item>Milena Margetić</item>
    </derivirana_varijabla>
  </DomainObject.Predmet.SudioniciListNaziv>
  <DomainObject.Predmet.SudioniciListAdressOIB>
    <izvorni_sadrzaj>
      <item>FINA, RC ZAGREB, Podružnica Bjelovar, OIB 85821130368, F. Supila 4,43000 Bjelovar</item>
      <item>STENTOR ZADRUGA za proizvodnju, trgovinu i usluge, Bjelovar, OIB 03957621120, Gudovačka 42,43000 Bjelovar</item>
      <item>Milena Margetić, OIB 00630726449, Gudovačka 42,43000 Bjelovar</item>
    </izvorni_sadrzaj>
    <derivirana_varijabla naziv="DomainObject.Predmet.SudioniciListAdressOIB_1">
      <item>FINA, RC ZAGREB, Podružnica Bjelovar, OIB 85821130368, F. Supila 4,43000 Bjelovar</item>
      <item>STENTOR ZADRUGA za proizvodnju, trgovinu i usluge, Bjelovar, OIB 03957621120, Gudovačka 42,43000 Bjelovar</item>
      <item>Milena Margetić, OIB 00630726449, Gudovačka 42,43000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03957621120</item>
      <item>, OIB 00630726449</item>
    </izvorni_sadrzaj>
    <derivirana_varijabla naziv="DomainObject.Predmet.SudioniciListNazivOIB_1">
      <item>, OIB 85821130368</item>
      <item>, OIB 03957621120</item>
      <item>, OIB 00630726449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1675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2016-02-08T11:26:00Z</dcterms:created>
  <dc:creator>553y7k3</dc:creator>
  <cp:lastModifiedBy>Željka Vitez</cp:lastModifiedBy>
  <cp:lastPrinted>2016-02-08T11:26:00Z</cp:lastPrinted>
  <dcterms:modified xmlns:xsi="http://www.w3.org/2001/XMLSchema-instance" xsi:type="dcterms:W3CDTF">2016-02-08T14:03:00Z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