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c4a9" w14:paraId="08ac4a9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972ED">
        <w:t>59</w:t>
      </w:r>
      <w:r w:rsidR="005E321C">
        <w:t>/18</w:t>
      </w:r>
      <w:r w:rsidR="00814557" w:rsidRPr="006F1FF1">
        <w:t>-</w:t>
      </w:r>
      <w:r w:rsidR="002972ED">
        <w:t>33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972ED" w:rsidRPr="00855A6D">
        <w:t>SID d.o.o. u stečaju, Šibenik, Jerolima Milete 1, OIB: 96968239922</w:t>
      </w:r>
      <w:r w:rsidR="00D50B99">
        <w:t>, zastupanom po stečajnoj upraviteljici</w:t>
      </w:r>
      <w:r w:rsidR="006212E6" w:rsidRPr="006F1FF1">
        <w:t xml:space="preserve"> </w:t>
      </w:r>
      <w:r w:rsidR="00D50B99">
        <w:t>Radojki Danek</w:t>
      </w:r>
      <w:r w:rsidRPr="006F1FF1">
        <w:t xml:space="preserve">, dana </w:t>
      </w:r>
      <w:r w:rsidR="002972ED">
        <w:t>23</w:t>
      </w:r>
      <w:r w:rsidR="00814557" w:rsidRPr="006F1FF1">
        <w:t xml:space="preserve">. </w:t>
      </w:r>
      <w:r w:rsidR="00D50B99">
        <w:t>siječnja 2019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800B5A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972ED" w:rsidRPr="00855A6D">
        <w:t>SID d.o.o. u stečaju, Šibenik, Jerolima Milete 1, OIB: 96968239922</w:t>
      </w:r>
      <w:r w:rsidR="00814557" w:rsidRPr="006F1FF1">
        <w:t xml:space="preserve"> </w:t>
      </w:r>
      <w:r w:rsidRPr="006F1FF1">
        <w:t>i to</w:t>
      </w:r>
      <w:r w:rsidR="00800B5A">
        <w:t>:</w:t>
      </w:r>
    </w:p>
    <w:p w:rsidRDefault="00800B5A" w:rsidP="00800B5A" w:rsidR="00800B5A">
      <w:pPr>
        <w:pStyle w:val="Odlomakpopisa"/>
        <w:ind w:left="1080"/>
        <w:jc w:val="both"/>
      </w:pPr>
    </w:p>
    <w:p w:rsidRDefault="002972ED" w:rsidP="00800B5A" w:rsidR="002972ED">
      <w:pPr>
        <w:pStyle w:val="Odlomakpopisa"/>
        <w:ind w:left="1080"/>
        <w:jc w:val="both"/>
      </w:pPr>
      <w:r>
        <w:t>kč. 1306/122, zk. 1809, k.o. Danilo Biranj, zemljište i zgrada.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2972ED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C45274">
        <w:t xml:space="preserve"> </w:t>
      </w:r>
      <w:r w:rsidR="002972ED">
        <w:t>SPV ZA SANACIJU d.o.o.</w:t>
      </w:r>
      <w:r w:rsidR="00C45274">
        <w:t xml:space="preserve">, Zagreb, OIB: </w:t>
      </w:r>
      <w:r w:rsidR="002972ED">
        <w:t>37066802433</w:t>
      </w:r>
      <w:r w:rsidR="00C45274">
        <w:t xml:space="preserve">, </w:t>
      </w:r>
      <w:r w:rsidR="002972ED">
        <w:t>Jurišićeva ulica 1 i UNIZAG d.o.o., Zagreb</w:t>
      </w:r>
      <w:r w:rsidR="005E321C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2972ED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</w:t>
      </w:r>
      <w:r w:rsidR="002972ED">
        <w:t>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972ED">
        <w:t>59</w:t>
      </w:r>
      <w:r w:rsidR="005E321C">
        <w:t>/18</w:t>
      </w:r>
      <w:r w:rsidR="00852B0D" w:rsidRPr="006F1FF1">
        <w:t>-</w:t>
      </w:r>
      <w:r w:rsidR="005E321C">
        <w:t>1</w:t>
      </w:r>
      <w:r w:rsidR="002972ED">
        <w:t>0</w:t>
      </w:r>
      <w:r w:rsidR="00433D1F" w:rsidRPr="006F1FF1">
        <w:t xml:space="preserve"> </w:t>
      </w:r>
      <w:r w:rsidRPr="006F1FF1">
        <w:t xml:space="preserve">od </w:t>
      </w:r>
      <w:r w:rsidR="002972ED">
        <w:t>28</w:t>
      </w:r>
      <w:r w:rsidR="0094184A" w:rsidRPr="006F1FF1">
        <w:t xml:space="preserve">. </w:t>
      </w:r>
      <w:r w:rsidR="002972ED">
        <w:t>rujna</w:t>
      </w:r>
      <w:r w:rsidR="005E321C">
        <w:t xml:space="preserve"> 2018</w:t>
      </w:r>
      <w:r w:rsidR="00433D1F" w:rsidRPr="006F1FF1">
        <w:t>.</w:t>
      </w:r>
      <w:r w:rsidRPr="006F1FF1">
        <w:t xml:space="preserve"> </w:t>
      </w:r>
      <w:r w:rsidR="00D50B99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972ED" w:rsidRPr="00855A6D">
        <w:t>SID d.o.o. u stečaju, Šibenik, Jerolima Milete 1, OIB: 96968239922</w:t>
      </w:r>
      <w:r w:rsidR="002972ED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</w:t>
      </w:r>
      <w:r w:rsidR="00DB7833">
        <w:t>etnina stečajnog dužnika na kojoj</w:t>
      </w:r>
      <w:r w:rsidRPr="006F1FF1">
        <w:t xml:space="preserve">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2972ED">
        <w:t>nekretnini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</w:t>
      </w:r>
      <w:r w:rsidR="00C45274">
        <w:t xml:space="preserve"> </w:t>
      </w:r>
      <w:r w:rsidR="002972ED">
        <w:t>SPV ZA SANACIJU d.o.o., Zagreb, OIB: 37066802433, Jurišićeva ulica 1 i UNIZAG d.o.o., Zagreb</w:t>
      </w:r>
      <w:r w:rsidR="001C3CBF">
        <w:t>.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2972ED">
        <w:t>23</w:t>
      </w:r>
      <w:r w:rsidR="00814557" w:rsidRPr="006F1FF1">
        <w:t xml:space="preserve">. </w:t>
      </w:r>
      <w:r w:rsidR="00D50B99">
        <w:t>siječnja</w:t>
      </w:r>
      <w:r w:rsidR="00974410">
        <w:t xml:space="preserve"> 2</w:t>
      </w:r>
      <w:r w:rsidR="00D50B99">
        <w:t>019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6F36AD" w:rsidP="0039490D" w:rsidR="0039490D" w:rsidRPr="00FA2B5D">
      <w:pPr>
        <w:jc w:val="both"/>
      </w:pPr>
      <w:r>
        <w:t>Za točnost otpravka – ovlašteni službenik</w:t>
      </w:r>
      <w:r w:rsidR="005E321C">
        <w:tab/>
      </w:r>
      <w:r w:rsidR="005E321C">
        <w:tab/>
      </w:r>
      <w:r w:rsidR="005E321C">
        <w:tab/>
      </w:r>
      <w:r w:rsidR="005E321C">
        <w:tab/>
      </w:r>
      <w:r w:rsidR="005E321C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6F36AD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5E321C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5E321C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C45274" w:rsidP="0039490D" w:rsidR="0039490D" w:rsidRPr="006F1FF1">
      <w:pPr>
        <w:numPr>
          <w:ilvl w:val="0"/>
          <w:numId w:val="1"/>
        </w:numPr>
        <w:jc w:val="both"/>
      </w:pPr>
      <w:r>
        <w:t>stečajna</w:t>
      </w:r>
      <w:r w:rsidR="00A37023" w:rsidRPr="006F1FF1">
        <w:t xml:space="preserve"> upravitelj</w:t>
      </w:r>
      <w:r>
        <w:t>ica</w:t>
      </w:r>
      <w:r w:rsidR="00A37023" w:rsidRPr="006F1FF1">
        <w:t xml:space="preserve"> </w:t>
      </w:r>
      <w:r>
        <w:t>Radojka Danek</w:t>
      </w:r>
      <w:r w:rsidR="00A37023"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2972ED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2972ED" w:rsidP="00E477F9" w:rsidR="003607D5" w:rsidRPr="00EC08AF">
      <w:pPr>
        <w:pStyle w:val="Odlomakpopisa"/>
        <w:numPr>
          <w:ilvl w:val="0"/>
          <w:numId w:val="1"/>
        </w:numPr>
        <w:jc w:val="both"/>
      </w:pPr>
      <w:r>
        <w:t xml:space="preserve">SPV ZA SANACIJU d.o.o., Zagreb, OIB: 37066802433, Jurišićeva ulica 1 i UNIZAG d.o.o., Zagreb </w:t>
      </w:r>
      <w:r w:rsidR="00EC08AF">
        <w:t>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6F36AD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2972ED">
      <w:t>59</w:t>
    </w:r>
    <w:r w:rsidR="00814557">
      <w:t>/</w:t>
    </w:r>
    <w:r>
      <w:t>20</w:t>
    </w:r>
    <w:r w:rsidR="005E321C">
      <w:t>18</w:t>
    </w:r>
    <w:r w:rsidR="00814557">
      <w:t>-</w:t>
    </w:r>
    <w:r w:rsidR="002972ED">
      <w:t>33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C3CBF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972ED"/>
    <w:rsid w:val="002B3869"/>
    <w:rsid w:val="002B4D02"/>
    <w:rsid w:val="002B534B"/>
    <w:rsid w:val="002B5EF6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E321C"/>
    <w:rsid w:val="006212E6"/>
    <w:rsid w:val="0062393D"/>
    <w:rsid w:val="00646F4A"/>
    <w:rsid w:val="00666D9F"/>
    <w:rsid w:val="006F1FF1"/>
    <w:rsid w:val="006F36A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0B5A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E652A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274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0B99"/>
    <w:rsid w:val="00D52535"/>
    <w:rsid w:val="00D7261A"/>
    <w:rsid w:val="00D843C9"/>
    <w:rsid w:val="00DA1ADF"/>
    <w:rsid w:val="00DA4B78"/>
    <w:rsid w:val="00DB0B6E"/>
    <w:rsid w:val="00DB7833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6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6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6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6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6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6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6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6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>
      <item>Sanja Radić</item>
    </izvorni_sadrzaj>
    <derivirana_varijabla naziv="DomainObject.Predmet.OstaliListFormated_1">
      <item>Sanja Radić</item>
    </derivirana_varijabla>
  </DomainObject.Predmet.OstaliListFormated>
  <DomainObject.Predmet.OstaliListFormatedOIB>
    <izvorni_sadrzaj>
      <item>Sanja Radić, OIB 98536283065</item>
    </izvorni_sadrzaj>
    <derivirana_varijabla naziv="DomainObject.Predmet.OstaliListFormatedOIB_1">
      <item>Sanja Radić, OIB 98536283065</item>
    </derivirana_varijabla>
  </DomainObject.Predmet.OstaliListFormatedOIB>
  <DomainObject.Predmet.OstaliListFormatedWithAdress>
    <izvorni_sadrzaj>
      <item>Sanja Radić, Biskupa Jerolima Milete 1, 22000 Šibenik</item>
    </izvorni_sadrzaj>
    <derivirana_varijabla naziv="DomainObject.Predmet.OstaliListFormatedWithAdress_1">
      <item>Sanja Radić, Biskupa Jerolima Milete 1, 22000 Šibenik</item>
    </derivirana_varijabla>
  </DomainObject.Predmet.OstaliListFormatedWithAdress>
  <DomainObject.Predmet.OstaliListFormatedWithAdressOIB>
    <izvorni_sadrzaj>
      <item>Sanja Radić, OIB 98536283065, Biskupa Jerolima Milete 1, 22000 Šibenik</item>
    </izvorni_sadrzaj>
    <derivirana_varijabla naziv="DomainObject.Predmet.OstaliListFormatedWithAdressOIB_1">
      <item>Sanja Radić, OIB 98536283065, Biskupa Jerolima Milete 1, 22000 Šibenik</item>
    </derivirana_varijabla>
  </DomainObject.Predmet.OstaliListFormatedWithAdressOIB>
  <DomainObject.Predmet.OstaliListNazivFormated>
    <izvorni_sadrzaj>
      <item>Sanja Radić</item>
    </izvorni_sadrzaj>
    <derivirana_varijabla naziv="DomainObject.Predmet.OstaliListNazivFormated_1">
      <item>Sanja Radić</item>
    </derivirana_varijabla>
  </DomainObject.Predmet.OstaliListNazivFormated>
  <DomainObject.Predmet.OstaliListNazivFormatedOIB>
    <izvorni_sadrzaj>
      <item>Sanja Radić, OIB 98536283065</item>
    </izvorni_sadrzaj>
    <derivirana_varijabla naziv="DomainObject.Predmet.OstaliListNazivFormatedOIB_1">
      <item>Sanja Radić, OIB 98536283065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  <item>Sanja Radić</item>
    </izvorni_sadrzaj>
    <derivirana_varijabla naziv="DomainObject.Predmet.SudioniciListNaziv_1">
      <item>FINA - Podružnica Šibenik</item>
      <item>SID d.o.o. za trgovinu i informatički inženjering</item>
      <item>Sanja Radić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  <item>, OIB 98536283065</item>
    </izvorni_sadrzaj>
    <derivirana_varijabla naziv="DomainObject.Predmet.SudioniciListNazivOIB_1">
      <item>, OIB 85821130368</item>
      <item>, OIB 96968239922</item>
      <item>, OIB 98536283065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St-59/2018-30</izvorni_sadrzaj>
    <derivirana_varijabla naziv="DomainObject.PredzadnjaOdlukaIzPredmeta.Oznaka_1">St-59/2018-30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AC47D-F765-49D6-A3D1-FFA5A202B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2061</properties:Characters>
  <properties:Lines>72</properties:Lines>
  <properties:Paragraphs>29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2019-01-25T12:37:00Z</cp:lastPrinted>
  <dcterms:modified xmlns:xsi="http://www.w3.org/2001/XMLSchema-instance" xsi:type="dcterms:W3CDTF">2019-01-25T12:37:00Z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St-59-18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