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a8079" w14:paraId="e9a8079" w:rsidRDefault="00E437AB" w:rsidR="00DD7699" w:rsidRPr="00C73569">
      <w:pPr>
        <w15:collapsed w:val="false"/>
        <w:rPr>
          <w:szCs w:val="24"/>
          <w:lang w:val="hr-HR"/>
        </w:rPr>
      </w:pPr>
      <w:bookmarkStart w:name="_GoBack" w:id="0"/>
      <w:bookmarkEnd w:id="0"/>
      <w:r w:rsidRPr="00C73569">
        <w:rPr>
          <w:noProof/>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696610" w:rsidR="00696610" w:rsidRPr="00C73569">
      <w:pPr>
        <w:rPr>
          <w:szCs w:val="24"/>
          <w:lang w:val="hr-HR"/>
        </w:rPr>
      </w:pPr>
      <w:r w:rsidRPr="00C73569">
        <w:rPr>
          <w:szCs w:val="24"/>
          <w:lang w:val="hr-HR"/>
        </w:rPr>
        <w:t>REPUBLIKA HRVATSKA</w:t>
      </w:r>
    </w:p>
    <w:p w:rsidRDefault="00696610" w:rsidR="00696610" w:rsidRPr="00C73569">
      <w:pPr>
        <w:rPr>
          <w:szCs w:val="24"/>
          <w:lang w:val="hr-HR"/>
        </w:rPr>
      </w:pPr>
      <w:r w:rsidRPr="00C73569">
        <w:rPr>
          <w:szCs w:val="24"/>
          <w:lang w:val="hr-HR"/>
        </w:rPr>
        <w:t>TRGOVAČKI SUD U ZAGREBU</w:t>
      </w:r>
    </w:p>
    <w:p w:rsidRDefault="00696610" w:rsidP="00696610" w:rsidR="00696610" w:rsidRPr="00C73569">
      <w:pPr>
        <w:rPr>
          <w:szCs w:val="24"/>
          <w:lang w:val="hr-HR"/>
        </w:rPr>
      </w:pPr>
      <w:r w:rsidRPr="00C73569">
        <w:rPr>
          <w:szCs w:val="24"/>
          <w:lang w:val="hr-HR"/>
        </w:rPr>
        <w:t>Zagreb, Amruševa 2/II</w:t>
      </w:r>
      <w:r w:rsidRPr="00C73569">
        <w:rPr>
          <w:szCs w:val="24"/>
          <w:lang w:val="hr-HR"/>
        </w:rPr>
        <w:tab/>
      </w:r>
      <w:r w:rsidRPr="00C73569">
        <w:rPr>
          <w:szCs w:val="24"/>
          <w:lang w:val="hr-HR"/>
        </w:rPr>
        <w:tab/>
        <w:t xml:space="preserve">                     </w:t>
      </w:r>
      <w:r w:rsidRPr="00C73569">
        <w:rPr>
          <w:szCs w:val="24"/>
          <w:lang w:val="hr-HR"/>
        </w:rPr>
        <w:tab/>
      </w:r>
      <w:r w:rsidRPr="00C73569">
        <w:rPr>
          <w:szCs w:val="24"/>
          <w:lang w:val="hr-HR"/>
        </w:rPr>
        <w:tab/>
      </w:r>
      <w:r w:rsidRPr="00C73569">
        <w:rPr>
          <w:szCs w:val="24"/>
          <w:lang w:val="hr-HR"/>
        </w:rPr>
        <w:tab/>
      </w:r>
      <w:r w:rsidR="00F2012C" w:rsidRPr="00C73569">
        <w:rPr>
          <w:szCs w:val="24"/>
          <w:lang w:val="hr-HR"/>
        </w:rPr>
        <w:tab/>
      </w:r>
      <w:r w:rsidRPr="00A40E3D">
        <w:rPr>
          <w:szCs w:val="24"/>
          <w:lang w:val="hr-HR"/>
        </w:rPr>
        <w:t>7 St-</w:t>
      </w:r>
      <w:r w:rsidR="00E437AB" w:rsidRPr="00A40E3D">
        <w:rPr>
          <w:szCs w:val="24"/>
          <w:lang w:val="hr-HR"/>
        </w:rPr>
        <w:t>1210/12</w:t>
      </w:r>
      <w:r w:rsidR="00F2012C" w:rsidRPr="00A40E3D">
        <w:rPr>
          <w:szCs w:val="24"/>
          <w:lang w:val="hr-HR"/>
        </w:rPr>
        <w:t>-149</w:t>
      </w:r>
    </w:p>
    <w:p w:rsidRDefault="00696610" w:rsidP="00696610" w:rsidR="00696610" w:rsidRPr="00C73569">
      <w:pPr>
        <w:rPr>
          <w:szCs w:val="24"/>
          <w:lang w:val="hr-HR"/>
        </w:rPr>
      </w:pPr>
    </w:p>
    <w:p w:rsidRDefault="007648BF" w:rsidP="007648BF" w:rsidR="007648BF" w:rsidRPr="00C73569">
      <w:pPr>
        <w:jc w:val="center"/>
        <w:rPr>
          <w:szCs w:val="24"/>
          <w:lang w:val="hr-HR"/>
        </w:rPr>
      </w:pPr>
      <w:r w:rsidRPr="00C73569">
        <w:rPr>
          <w:szCs w:val="24"/>
          <w:lang w:val="hr-HR"/>
        </w:rPr>
        <w:t>R E P U B L I K A  H R V A T S K A</w:t>
      </w:r>
    </w:p>
    <w:p w:rsidRDefault="007648BF" w:rsidP="007648BF" w:rsidR="007648BF" w:rsidRPr="00C73569">
      <w:pPr>
        <w:jc w:val="center"/>
        <w:rPr>
          <w:szCs w:val="24"/>
          <w:lang w:val="hr-HR"/>
        </w:rPr>
      </w:pPr>
      <w:r w:rsidRPr="00C73569">
        <w:rPr>
          <w:szCs w:val="24"/>
          <w:lang w:val="hr-HR"/>
        </w:rPr>
        <w:t xml:space="preserve">R J E Š E N J E  </w:t>
      </w:r>
    </w:p>
    <w:p w:rsidRDefault="00696610" w:rsidP="00696610" w:rsidR="00696610" w:rsidRPr="00C73569">
      <w:pPr>
        <w:jc w:val="center"/>
        <w:rPr>
          <w:szCs w:val="24"/>
          <w:lang w:val="hr-HR"/>
        </w:rPr>
      </w:pPr>
    </w:p>
    <w:p w:rsidRDefault="00696610" w:rsidP="00696610" w:rsidR="00696610" w:rsidRPr="00C73569">
      <w:pPr>
        <w:jc w:val="both"/>
        <w:rPr>
          <w:szCs w:val="24"/>
          <w:lang w:val="hr-HR"/>
        </w:rPr>
      </w:pPr>
      <w:r w:rsidRPr="00C73569">
        <w:rPr>
          <w:szCs w:val="24"/>
          <w:lang w:val="hr-HR"/>
        </w:rPr>
        <w:tab/>
        <w:t xml:space="preserve">TRGOVAČKI SUD U ZAGREBU po sucu pojedincu Vesni Malenica kao stečajnom sucu u stečajnom postupku nad dužnikom </w:t>
      </w:r>
      <w:r w:rsidR="00E437AB" w:rsidRPr="00C73569">
        <w:rPr>
          <w:szCs w:val="24"/>
          <w:lang w:val="hr-HR"/>
        </w:rPr>
        <w:t>INFOMART d. o. o. u stečaju, Sisak, Ante Starčevića 4, OIB 24092669025</w:t>
      </w:r>
      <w:r w:rsidR="009F7044" w:rsidRPr="00C73569">
        <w:rPr>
          <w:szCs w:val="24"/>
          <w:lang w:val="hr-HR"/>
        </w:rPr>
        <w:t xml:space="preserve">, </w:t>
      </w:r>
      <w:r w:rsidR="004C2CB7" w:rsidRPr="00C73569">
        <w:rPr>
          <w:szCs w:val="24"/>
          <w:lang w:val="hr-HR"/>
        </w:rPr>
        <w:t>3</w:t>
      </w:r>
      <w:r w:rsidR="00F2012C" w:rsidRPr="00C73569">
        <w:rPr>
          <w:szCs w:val="24"/>
          <w:lang w:val="hr-HR"/>
        </w:rPr>
        <w:t>. ožujka 2017.</w:t>
      </w:r>
    </w:p>
    <w:p w:rsidRDefault="00032C8F" w:rsidP="00696610" w:rsidR="00032C8F" w:rsidRPr="00C73569">
      <w:pPr>
        <w:jc w:val="both"/>
        <w:rPr>
          <w:szCs w:val="24"/>
          <w:lang w:val="hr-HR"/>
        </w:rPr>
      </w:pPr>
    </w:p>
    <w:p w:rsidRDefault="00696610" w:rsidP="00696610" w:rsidR="00696610" w:rsidRPr="00C73569">
      <w:pPr>
        <w:jc w:val="center"/>
        <w:rPr>
          <w:szCs w:val="24"/>
          <w:lang w:val="hr-HR"/>
        </w:rPr>
      </w:pPr>
      <w:r w:rsidRPr="00C73569">
        <w:rPr>
          <w:szCs w:val="24"/>
          <w:lang w:val="hr-HR"/>
        </w:rPr>
        <w:t>r i j e š i o  j e</w:t>
      </w:r>
    </w:p>
    <w:p w:rsidRDefault="00696610" w:rsidP="00696610" w:rsidR="00696610" w:rsidRPr="00C73569">
      <w:pPr>
        <w:jc w:val="center"/>
        <w:rPr>
          <w:szCs w:val="24"/>
          <w:lang w:val="hr-HR"/>
        </w:rPr>
      </w:pPr>
    </w:p>
    <w:p w:rsidRDefault="00696610" w:rsidP="007C4E8D" w:rsidR="000728F1" w:rsidRPr="00C73569">
      <w:pPr>
        <w:jc w:val="both"/>
        <w:rPr>
          <w:szCs w:val="24"/>
          <w:lang w:val="hr-HR"/>
        </w:rPr>
      </w:pPr>
      <w:r w:rsidRPr="00C73569">
        <w:rPr>
          <w:szCs w:val="24"/>
          <w:lang w:val="hr-HR"/>
        </w:rPr>
        <w:tab/>
      </w:r>
      <w:r w:rsidR="000728F1" w:rsidRPr="00C73569">
        <w:rPr>
          <w:szCs w:val="24"/>
          <w:lang w:val="hr-HR"/>
        </w:rPr>
        <w:t xml:space="preserve">1. </w:t>
      </w:r>
      <w:r w:rsidR="007C4E8D" w:rsidRPr="00C73569">
        <w:rPr>
          <w:szCs w:val="24"/>
          <w:lang w:val="hr-HR"/>
        </w:rPr>
        <w:t xml:space="preserve">Dopunjuje se </w:t>
      </w:r>
      <w:r w:rsidR="000728F1" w:rsidRPr="00C73569">
        <w:rPr>
          <w:szCs w:val="24"/>
          <w:lang w:val="hr-HR"/>
        </w:rPr>
        <w:t xml:space="preserve">ovosudno </w:t>
      </w:r>
      <w:r w:rsidR="007C4E8D" w:rsidRPr="00C73569">
        <w:rPr>
          <w:szCs w:val="24"/>
          <w:lang w:val="hr-HR"/>
        </w:rPr>
        <w:t xml:space="preserve">rješenje </w:t>
      </w:r>
      <w:r w:rsidR="000728F1" w:rsidRPr="00C73569">
        <w:rPr>
          <w:szCs w:val="24"/>
          <w:lang w:val="hr-HR"/>
        </w:rPr>
        <w:t>o dosudi</w:t>
      </w:r>
      <w:r w:rsidR="007C4E8D" w:rsidRPr="00C73569">
        <w:rPr>
          <w:szCs w:val="24"/>
          <w:lang w:val="hr-HR"/>
        </w:rPr>
        <w:t xml:space="preserve"> broj St-1210/12-142 od 9. prosinca 2016.</w:t>
      </w:r>
      <w:r w:rsidR="000728F1" w:rsidRPr="00C73569">
        <w:rPr>
          <w:szCs w:val="24"/>
          <w:lang w:val="hr-HR"/>
        </w:rPr>
        <w:t xml:space="preserve"> u točki 4.</w:t>
      </w:r>
      <w:r w:rsidR="00844531" w:rsidRPr="00C73569">
        <w:rPr>
          <w:szCs w:val="24"/>
          <w:lang w:val="hr-HR"/>
        </w:rPr>
        <w:t xml:space="preserve"> tako da </w:t>
      </w:r>
      <w:r w:rsidR="00206A33" w:rsidRPr="00C73569">
        <w:rPr>
          <w:szCs w:val="24"/>
          <w:lang w:val="hr-HR"/>
        </w:rPr>
        <w:t xml:space="preserve">se iza postojećeg stavka dodaju novi stavci i </w:t>
      </w:r>
      <w:r w:rsidR="00844531" w:rsidRPr="00C73569">
        <w:rPr>
          <w:szCs w:val="24"/>
          <w:lang w:val="hr-HR"/>
        </w:rPr>
        <w:t>ista u čistopisu glasi:</w:t>
      </w:r>
    </w:p>
    <w:p w:rsidRDefault="00844531" w:rsidP="00294769" w:rsidR="00294769" w:rsidRPr="00C73569">
      <w:pPr>
        <w:ind w:firstLine="708" w:right="-1"/>
        <w:jc w:val="both"/>
        <w:rPr>
          <w:szCs w:val="24"/>
          <w:lang w:val="hr-HR"/>
        </w:rPr>
      </w:pPr>
      <w:r w:rsidRPr="00C73569">
        <w:rPr>
          <w:szCs w:val="24"/>
          <w:lang w:val="hr-HR"/>
        </w:rPr>
        <w:t>"</w:t>
      </w:r>
      <w:r w:rsidR="000728F1" w:rsidRPr="00C73569">
        <w:rPr>
          <w:szCs w:val="24"/>
          <w:lang w:val="hr-HR"/>
        </w:rPr>
        <w:t xml:space="preserve">4. </w:t>
      </w:r>
      <w:r w:rsidR="00294769" w:rsidRPr="00C73569">
        <w:rPr>
          <w:szCs w:val="24"/>
          <w:lang w:val="hr-HR"/>
        </w:rPr>
        <w:t>Nakon pravomoćnosti ovog rješenja i nakon što kupac položi razliku kupovnine, određuje se upis prava vlasništva na nekretnini iz točke 1. ovog rješenja u korist kupca NAMJEŠTAJ DENI j. d. o. o., Sisak, Kneza Domagoja 19, OIB 16367764959, te se nalaže zemljišnoknjižnom odjelu Općinskog suda u  Sisku da izvrši uknjižbu prava vlasništva na nekretninama H-ABDUCO d. o. o., OIB 13667298928, Zagreb, Slavonska avenija 6A upisanim u z. k. ul. 4994 k. o. Sisak Stari koje se sastoje od čk. br. 1725/14 Obrtnička ulica površine 59 m</w:t>
      </w:r>
      <w:r w:rsidR="00294769" w:rsidRPr="00C73569">
        <w:rPr>
          <w:szCs w:val="24"/>
          <w:vertAlign w:val="superscript"/>
          <w:lang w:val="hr-HR"/>
        </w:rPr>
        <w:t>2</w:t>
      </w:r>
      <w:r w:rsidR="00294769" w:rsidRPr="00C73569">
        <w:rPr>
          <w:szCs w:val="24"/>
          <w:lang w:val="hr-HR"/>
        </w:rPr>
        <w:t xml:space="preserve"> i to dvorište površine 16 m2 i hala,  površine od 43 m2  za korist kupca, te  brisanje zabilježbe da je prijenos prava vlasništva obavljen radi osiguranja kredita u iznosu od 500.000,00 kn i 25.000,00 EUR-a  u kunskoj protuvrijednosti iznos od 189.868,43 kn uz pripadajuće kamate i troškove (Z-693/2003), kao i brisanje prava i tereta na nekretninama koja prestaju njihovom prodajom i to upisanih u zemljišnu knjigu upisanih pod br. Z-6020/2006/4994, Z-6020/2006/4134, Z-1621/05, Z-1246/14, Z-7638/12, Z-4564/13, Z-6338/13.</w:t>
      </w:r>
    </w:p>
    <w:p w:rsidRDefault="00C611CB" w:rsidP="00294769" w:rsidR="008F0B90" w:rsidRPr="00C73569">
      <w:pPr>
        <w:ind w:firstLine="708" w:right="-1"/>
        <w:jc w:val="both"/>
        <w:rPr>
          <w:szCs w:val="24"/>
          <w:lang w:val="hr-HR"/>
        </w:rPr>
      </w:pPr>
      <w:r w:rsidRPr="00C73569">
        <w:rPr>
          <w:szCs w:val="24"/>
          <w:lang w:val="hr-HR"/>
        </w:rPr>
        <w:t xml:space="preserve">Nakon pravomoćnosti ovog rješenja i nakon što kupac položi razliku kupovnine </w:t>
      </w:r>
      <w:r w:rsidR="00FA07FB" w:rsidRPr="00C73569">
        <w:rPr>
          <w:szCs w:val="24"/>
          <w:lang w:val="hr-HR"/>
        </w:rPr>
        <w:t xml:space="preserve"> </w:t>
      </w:r>
      <w:r w:rsidR="00F03487" w:rsidRPr="00C73569">
        <w:rPr>
          <w:szCs w:val="24"/>
          <w:lang w:val="hr-HR"/>
        </w:rPr>
        <w:t>određuje se upis prava vlasništva na nekretninama iz točke 1. ovog rješenja</w:t>
      </w:r>
      <w:r w:rsidR="008F0B90" w:rsidRPr="00C73569">
        <w:rPr>
          <w:szCs w:val="24"/>
          <w:lang w:val="hr-HR"/>
        </w:rPr>
        <w:t>:</w:t>
      </w:r>
    </w:p>
    <w:p w:rsidRDefault="008F0B90" w:rsidP="008F0B90" w:rsidR="008F0B90" w:rsidRPr="00C73569">
      <w:pPr>
        <w:ind w:firstLine="636"/>
        <w:jc w:val="both"/>
        <w:rPr>
          <w:szCs w:val="24"/>
          <w:lang w:val="hr-HR"/>
        </w:rPr>
      </w:pPr>
      <w:r w:rsidRPr="00C73569">
        <w:rPr>
          <w:szCs w:val="24"/>
          <w:lang w:val="hr-HR"/>
        </w:rPr>
        <w:t>a) 25.ETAŽA, 502/6275 dijela z.k.č.br. 1725/1 poslovna zgrada u Obrtničkoj ulici površine 743 m2 upisana u z.k.ul 4134 k.o. Sisak Stari, poduložak 25 povezano s vlasništvom posebnog dijela; poslovni prostor C-koji se sastoji od uredskog prostora u površini od 50,16 m2,</w:t>
      </w:r>
    </w:p>
    <w:p w:rsidRDefault="008F0B90" w:rsidP="008F0B90" w:rsidR="008F0B90" w:rsidRPr="00C73569">
      <w:pPr>
        <w:ind w:firstLine="636"/>
        <w:jc w:val="both"/>
        <w:rPr>
          <w:szCs w:val="24"/>
          <w:lang w:val="hr-HR"/>
        </w:rPr>
      </w:pPr>
      <w:r w:rsidRPr="00C73569">
        <w:rPr>
          <w:szCs w:val="24"/>
          <w:lang w:val="hr-HR"/>
        </w:rPr>
        <w:t>b) 5.ETAŽA, 302/6275 dijela z.k.č.br. 1725/1 poslovna zgrada u Obrtničkoj ulici površine 743 m2 upisana u z.k.ul 4134 k.o. Sisak Stari, poduložak 5,  povezano s vlasništvom posebnog dijela;poslovni prostor Z1- koji se sastoji od prostora vjetrobrana, ulaznog prostora, 2 WC u ukupnoj površini od 30,12 m2- u 1/10 dijela,</w:t>
      </w:r>
    </w:p>
    <w:p w:rsidRDefault="00F03487" w:rsidP="008F0B90" w:rsidR="00E77BFB" w:rsidRPr="00C73569">
      <w:pPr>
        <w:ind w:right="-1"/>
        <w:jc w:val="both"/>
        <w:rPr>
          <w:szCs w:val="24"/>
          <w:lang w:val="hr-HR"/>
        </w:rPr>
      </w:pPr>
      <w:r w:rsidRPr="00C73569">
        <w:rPr>
          <w:szCs w:val="24"/>
          <w:lang w:val="hr-HR"/>
        </w:rPr>
        <w:t xml:space="preserve">u korist kupca </w:t>
      </w:r>
      <w:r w:rsidR="00C611CB" w:rsidRPr="00C73569">
        <w:rPr>
          <w:szCs w:val="24"/>
          <w:lang w:val="hr-HR"/>
        </w:rPr>
        <w:t>NAMJEŠTAJ DENI j. d. o. o., Sisak, Kneza Domagoja 19, OIB 16367764959, te se nalaže zemljišnoknjižnom odjelu Općinskog suda u  Sisku da</w:t>
      </w:r>
      <w:r w:rsidR="00E77BFB" w:rsidRPr="00C73569">
        <w:rPr>
          <w:szCs w:val="24"/>
          <w:lang w:val="hr-HR"/>
        </w:rPr>
        <w:t>:</w:t>
      </w:r>
    </w:p>
    <w:p w:rsidRDefault="00E77BFB" w:rsidP="00E77BFB" w:rsidR="00F03487" w:rsidRPr="00C73569">
      <w:pPr>
        <w:ind w:firstLine="636" w:right="-1"/>
        <w:jc w:val="both"/>
        <w:rPr>
          <w:szCs w:val="24"/>
          <w:lang w:val="hr-HR"/>
        </w:rPr>
      </w:pPr>
      <w:r w:rsidRPr="00C73569">
        <w:rPr>
          <w:szCs w:val="24"/>
          <w:lang w:val="hr-HR"/>
        </w:rPr>
        <w:t>-</w:t>
      </w:r>
      <w:r w:rsidR="00F03487" w:rsidRPr="00C73569">
        <w:rPr>
          <w:szCs w:val="24"/>
          <w:lang w:val="hr-HR"/>
        </w:rPr>
        <w:t xml:space="preserve"> na nekretninama upisanim u z.k.ul. 4134 k.o. Sisak Stari , koje se sastoje od 502/6275 dijela čest. br. 1725 /1 poslovna zgrada u Obrtničkoj ulici od 743 m2, s kojima je povezan posebni dio POSLOVNI PROSTOR C – koji se sastoji od uredskog prostora u površini od 50,16 m2, Etažno vlasništvo (E-25) izvrši uknjižbu brisanja uknjižbe potonjeg prava vlasništva uknjiženog u korist INFOMART d.o.o. Sisak, Ante Starčevića 4,</w:t>
      </w:r>
      <w:r w:rsidR="00087B2E" w:rsidRPr="00C73569">
        <w:rPr>
          <w:szCs w:val="24"/>
          <w:lang w:val="hr-HR"/>
        </w:rPr>
        <w:t xml:space="preserve"> uknjižbu brisanja uknjižbe pret</w:t>
      </w:r>
      <w:r w:rsidR="00F03487" w:rsidRPr="00C73569">
        <w:rPr>
          <w:szCs w:val="24"/>
          <w:lang w:val="hr-HR"/>
        </w:rPr>
        <w:t xml:space="preserve">hodnog prava vlasništva uknjiženog u korist H-ABDUCO d.o.o. OIB </w:t>
      </w:r>
      <w:r w:rsidR="00F03487" w:rsidRPr="00C73569">
        <w:rPr>
          <w:szCs w:val="24"/>
          <w:lang w:val="hr-HR"/>
        </w:rPr>
        <w:lastRenderedPageBreak/>
        <w:t>13667298928, Zagreb, Slavonska avenija 6A, zabilježbu brisanja zabilježbe da</w:t>
      </w:r>
      <w:r w:rsidR="00087B2E" w:rsidRPr="00C73569">
        <w:rPr>
          <w:szCs w:val="24"/>
          <w:lang w:val="hr-HR"/>
        </w:rPr>
        <w:t xml:space="preserve"> je</w:t>
      </w:r>
      <w:r w:rsidR="00F03487" w:rsidRPr="00C73569">
        <w:rPr>
          <w:szCs w:val="24"/>
          <w:lang w:val="hr-HR"/>
        </w:rPr>
        <w:t xml:space="preserve"> prijenos prava vlasništva obavljen radi osiguranja kredita u iznosu od 500.000,00 Kn i 25.000,00 EUR, što u protuvrijednosti iznosi 189.868,43 Kn, uz pripadajuće kamate i troškove (Z-693/2003) i radi osiguranja novčane tražbine u  iznosu od 400.000,00 Kn s pripadajućim kamatama i troškovima (Z-1621/2005) i uknjižbu prava vlasništva za korist kupca NAMJEŠTAJ DENI j.d.o.o., Sisak, Kneza Domagoja 19, OIB 16367764959. </w:t>
      </w:r>
    </w:p>
    <w:p w:rsidRDefault="00E77BFB" w:rsidP="00FC7898" w:rsidR="00FC7898" w:rsidRPr="00C73569">
      <w:pPr>
        <w:ind w:firstLine="636"/>
        <w:jc w:val="both"/>
        <w:rPr>
          <w:szCs w:val="24"/>
          <w:lang w:val="hr-HR"/>
        </w:rPr>
      </w:pPr>
      <w:r w:rsidRPr="00C73569">
        <w:rPr>
          <w:szCs w:val="24"/>
          <w:lang w:val="hr-HR"/>
        </w:rPr>
        <w:t xml:space="preserve">- </w:t>
      </w:r>
      <w:r w:rsidR="008E18B7" w:rsidRPr="00C73569">
        <w:rPr>
          <w:szCs w:val="24"/>
          <w:lang w:val="hr-HR"/>
        </w:rPr>
        <w:t xml:space="preserve">na nekretninama upisanim </w:t>
      </w:r>
      <w:r w:rsidR="00CB15F4" w:rsidRPr="00C73569">
        <w:rPr>
          <w:szCs w:val="24"/>
          <w:lang w:val="hr-HR"/>
        </w:rPr>
        <w:t>u z.k.ul. 4134 k.o. Sisak Stari</w:t>
      </w:r>
      <w:r w:rsidR="008E18B7" w:rsidRPr="00C73569">
        <w:rPr>
          <w:szCs w:val="24"/>
          <w:lang w:val="hr-HR"/>
        </w:rPr>
        <w:t>, koje se sastoje od</w:t>
      </w:r>
      <w:r w:rsidR="0035523C" w:rsidRPr="00C73569">
        <w:rPr>
          <w:szCs w:val="24"/>
          <w:lang w:val="hr-HR"/>
        </w:rPr>
        <w:t xml:space="preserve"> 302/6275 etažno dijela čest. br. 1725 /1 poslovna zgrada u Obrtničkoj ulici od 743 m2, s kojima je povezan posebni dio poslovni prostor Z1- ko</w:t>
      </w:r>
      <w:r w:rsidR="00CB15F4" w:rsidRPr="00C73569">
        <w:rPr>
          <w:szCs w:val="24"/>
          <w:lang w:val="hr-HR"/>
        </w:rPr>
        <w:t>ji se sastoji od prostora vjetrobrana, ulaznog prostora, dva WC</w:t>
      </w:r>
      <w:r w:rsidR="0035523C" w:rsidRPr="00C73569">
        <w:rPr>
          <w:szCs w:val="24"/>
          <w:lang w:val="hr-HR"/>
        </w:rPr>
        <w:t>, u ukupnoj površini od 30,12 m2 u 1/10 dijela</w:t>
      </w:r>
      <w:r w:rsidR="00FC7898" w:rsidRPr="00C73569">
        <w:rPr>
          <w:szCs w:val="24"/>
          <w:lang w:val="hr-HR"/>
        </w:rPr>
        <w:t>, izvrši uknjižbu brisanja uknjižbe potonjeg prava vlasništva uknjiženog u korist INFOMART d.o.o. Sisak, Ante Starčevića 4,</w:t>
      </w:r>
      <w:r w:rsidR="00E43F32" w:rsidRPr="00C73569">
        <w:rPr>
          <w:szCs w:val="24"/>
          <w:lang w:val="hr-HR"/>
        </w:rPr>
        <w:t xml:space="preserve"> uknjižbu brisanja uknjižbe pret</w:t>
      </w:r>
      <w:r w:rsidR="00FC7898" w:rsidRPr="00C73569">
        <w:rPr>
          <w:szCs w:val="24"/>
          <w:lang w:val="hr-HR"/>
        </w:rPr>
        <w:t>hodnog prava vlasništva uknjiženog u korist H-ABDUCO d.o.o. OIB 13667298928, Zagreb, Slavonska avenija 6A, zabilježbu brisanja zabilježbe da</w:t>
      </w:r>
      <w:r w:rsidR="00E43F32" w:rsidRPr="00C73569">
        <w:rPr>
          <w:szCs w:val="24"/>
          <w:lang w:val="hr-HR"/>
        </w:rPr>
        <w:t xml:space="preserve"> je</w:t>
      </w:r>
      <w:r w:rsidR="00FC7898" w:rsidRPr="00C73569">
        <w:rPr>
          <w:szCs w:val="24"/>
          <w:lang w:val="hr-HR"/>
        </w:rPr>
        <w:t xml:space="preserve"> prijenos prava vlasništva obavljen radi osiguranja kredita u iznosu od 500.000,00 Kn i 25.000,00 EUR, što u protuvrijednosti iznosi 189.868,43 Kn, uz pripadajuće kamate i troškove (Z-693/2003) i radi osiguranja novčane tražbine u  iznosu od 400.000,00 Kn s pripadajućim kamatama i troškovima (Z-1621/2005) i uknjižbu prava vlasništva za korist kupca NAMJEŠTAJ DENI j.d.o.o., Sisak, Kneza Domagoja 19, OIB 16367764959. </w:t>
      </w:r>
    </w:p>
    <w:p w:rsidRDefault="007D2ECA" w:rsidP="00704647" w:rsidR="000728F1" w:rsidRPr="00C73569">
      <w:pPr>
        <w:ind w:firstLine="636"/>
        <w:jc w:val="both"/>
        <w:rPr>
          <w:szCs w:val="24"/>
          <w:lang w:val="hr-HR"/>
        </w:rPr>
      </w:pPr>
      <w:r w:rsidRPr="00C73569">
        <w:rPr>
          <w:szCs w:val="24"/>
          <w:lang w:val="hr-HR"/>
        </w:rPr>
        <w:t>Nalaže se zemljišnoknjižnom sudu da izvrši brisanje</w:t>
      </w:r>
      <w:r w:rsidR="00597F9B" w:rsidRPr="00C73569">
        <w:rPr>
          <w:szCs w:val="24"/>
          <w:lang w:val="hr-HR"/>
        </w:rPr>
        <w:t xml:space="preserve"> zabilježbe</w:t>
      </w:r>
      <w:r w:rsidRPr="00C73569">
        <w:rPr>
          <w:szCs w:val="24"/>
          <w:lang w:val="hr-HR"/>
        </w:rPr>
        <w:t xml:space="preserve"> </w:t>
      </w:r>
      <w:r w:rsidR="00597F9B" w:rsidRPr="00C73569">
        <w:rPr>
          <w:szCs w:val="24"/>
          <w:lang w:val="hr-HR"/>
        </w:rPr>
        <w:t>otvaranja stečajnog postupka te rješenje o prodaji nekretnina u stečajnom postupku, a sve upisano pod Z-1246/14.</w:t>
      </w:r>
    </w:p>
    <w:p w:rsidRDefault="00C2477C" w:rsidP="00A65E6E" w:rsidR="00C2477C" w:rsidRPr="00C73569">
      <w:pPr>
        <w:ind w:firstLine="636"/>
        <w:jc w:val="both"/>
        <w:rPr>
          <w:szCs w:val="24"/>
          <w:lang w:val="hr-HR"/>
        </w:rPr>
      </w:pPr>
      <w:r w:rsidRPr="00C73569">
        <w:rPr>
          <w:szCs w:val="24"/>
          <w:lang w:val="hr-HR"/>
        </w:rPr>
        <w:t xml:space="preserve">2.  Dopunjuje se ovosudni </w:t>
      </w:r>
      <w:r w:rsidR="007C4E8D" w:rsidRPr="00C73569">
        <w:rPr>
          <w:szCs w:val="24"/>
          <w:lang w:val="hr-HR"/>
        </w:rPr>
        <w:t>zaključak o predaji broj St-1210/12-143 od 16. siječnja 2017.</w:t>
      </w:r>
      <w:r w:rsidR="000728F1" w:rsidRPr="00C73569">
        <w:rPr>
          <w:szCs w:val="24"/>
          <w:lang w:val="hr-HR"/>
        </w:rPr>
        <w:t xml:space="preserve"> u točki </w:t>
      </w:r>
      <w:r w:rsidR="00704647" w:rsidRPr="00C73569">
        <w:rPr>
          <w:szCs w:val="24"/>
          <w:lang w:val="hr-HR"/>
        </w:rPr>
        <w:t>3</w:t>
      </w:r>
      <w:r w:rsidRPr="00C73569">
        <w:rPr>
          <w:szCs w:val="24"/>
          <w:lang w:val="hr-HR"/>
        </w:rPr>
        <w:t xml:space="preserve">. </w:t>
      </w:r>
      <w:r w:rsidR="00C114F2" w:rsidRPr="00C73569">
        <w:rPr>
          <w:szCs w:val="24"/>
          <w:lang w:val="hr-HR"/>
        </w:rPr>
        <w:t>tako da se iza postojećeg stavka dodaju novi stavci i ista u čistopisu glasi</w:t>
      </w:r>
      <w:r w:rsidRPr="00C73569">
        <w:rPr>
          <w:szCs w:val="24"/>
          <w:lang w:val="hr-HR"/>
        </w:rPr>
        <w:t>:</w:t>
      </w:r>
    </w:p>
    <w:p w:rsidRDefault="00704647" w:rsidP="00704647" w:rsidR="00704647" w:rsidRPr="00C73569">
      <w:pPr>
        <w:ind w:firstLine="636" w:right="-1"/>
        <w:jc w:val="both"/>
        <w:rPr>
          <w:szCs w:val="24"/>
          <w:lang w:val="hr-HR"/>
        </w:rPr>
      </w:pPr>
      <w:r w:rsidRPr="00C73569">
        <w:rPr>
          <w:szCs w:val="24"/>
          <w:lang w:val="hr-HR"/>
        </w:rPr>
        <w:t>"3. Nalaže se Općinskom sudu u Sisku, zemljišnoknjižni odjel Sisak, upis prava vlasništva u korist kupca NAMJEŠTAJ DENI j. d. o. o., Sisak, Kneza Domagoja 19, OIB 16367764959, na nekretninama H-ABDUCO d. o. o., OIB 13667298928, Zagreb, Slavonska avenija 6A upisanim u z. k. ul. 4994 k. o. Sisak Stari koje se sastoje od čk. br. 1725/14 Obrtnička ulica površine 59 m</w:t>
      </w:r>
      <w:r w:rsidRPr="00C73569">
        <w:rPr>
          <w:szCs w:val="24"/>
          <w:vertAlign w:val="superscript"/>
          <w:lang w:val="hr-HR"/>
        </w:rPr>
        <w:t>2</w:t>
      </w:r>
      <w:r w:rsidRPr="00C73569">
        <w:rPr>
          <w:szCs w:val="24"/>
          <w:lang w:val="hr-HR"/>
        </w:rPr>
        <w:t xml:space="preserve"> i to dvorište površine 16 m</w:t>
      </w:r>
      <w:r w:rsidRPr="00C73569">
        <w:rPr>
          <w:szCs w:val="24"/>
          <w:vertAlign w:val="superscript"/>
          <w:lang w:val="hr-HR"/>
        </w:rPr>
        <w:t>2</w:t>
      </w:r>
      <w:r w:rsidRPr="00C73569">
        <w:rPr>
          <w:szCs w:val="24"/>
          <w:lang w:val="hr-HR"/>
        </w:rPr>
        <w:t xml:space="preserve"> i hala,  površine od 43 m</w:t>
      </w:r>
      <w:r w:rsidRPr="00C73569">
        <w:rPr>
          <w:szCs w:val="24"/>
          <w:vertAlign w:val="superscript"/>
          <w:lang w:val="hr-HR"/>
        </w:rPr>
        <w:t>2</w:t>
      </w:r>
      <w:r w:rsidRPr="00C73569">
        <w:rPr>
          <w:szCs w:val="24"/>
          <w:lang w:val="hr-HR"/>
        </w:rPr>
        <w:t>, te  brisanje zabilježbe da je prijenos prava vlasništva obavljen radi osiguranja kredita u iznosu od 500.000,00 kn i 25.000,00 EUR-a  u kunskoj protuvrijednosti iznos od 189.868,43 kn uz pripadajuće kamate i troškove (Z-693/2003), kao i brisanje prava i tereta na nekretninama koja prestaju njihovom prodajom i to upisanih u zemljišnu knjigu upisanih pod br. Z-6020/2006/4994, Z-6020/2006/4134, Z-1621/05, Z-1246/14, Z-7638/12, Z-4564/13, Z-6338/13.</w:t>
      </w:r>
      <w:r w:rsidR="00C114F2" w:rsidRPr="00C73569">
        <w:rPr>
          <w:szCs w:val="24"/>
          <w:lang w:val="hr-HR"/>
        </w:rPr>
        <w:t xml:space="preserve"> </w:t>
      </w:r>
    </w:p>
    <w:p w:rsidRDefault="00C114F2" w:rsidP="00C114F2" w:rsidR="000D2237" w:rsidRPr="00C73569">
      <w:pPr>
        <w:ind w:firstLine="636" w:right="-1"/>
        <w:jc w:val="both"/>
        <w:rPr>
          <w:szCs w:val="24"/>
          <w:lang w:val="hr-HR"/>
        </w:rPr>
      </w:pPr>
      <w:r w:rsidRPr="00C73569">
        <w:rPr>
          <w:szCs w:val="24"/>
          <w:lang w:val="hr-HR"/>
        </w:rPr>
        <w:t xml:space="preserve">Nalaže se </w:t>
      </w:r>
      <w:r w:rsidR="004E657F">
        <w:rPr>
          <w:szCs w:val="24"/>
          <w:lang w:val="hr-HR"/>
        </w:rPr>
        <w:t>z</w:t>
      </w:r>
      <w:r w:rsidR="000D2237" w:rsidRPr="00C73569">
        <w:rPr>
          <w:szCs w:val="24"/>
          <w:lang w:val="hr-HR"/>
        </w:rPr>
        <w:t>emljišnoknjižnom odjelu Općinskog suda u  Sisku da:</w:t>
      </w:r>
    </w:p>
    <w:p w:rsidRDefault="000D2237" w:rsidP="000D2237" w:rsidR="000D2237" w:rsidRPr="00C73569">
      <w:pPr>
        <w:ind w:firstLine="636" w:right="-1"/>
        <w:jc w:val="both"/>
        <w:rPr>
          <w:szCs w:val="24"/>
          <w:lang w:val="hr-HR"/>
        </w:rPr>
      </w:pPr>
      <w:r w:rsidRPr="00C73569">
        <w:rPr>
          <w:szCs w:val="24"/>
          <w:lang w:val="hr-HR"/>
        </w:rPr>
        <w:t xml:space="preserve">- na nekretninama upisanim u z.k.ul. 4134 k.o. Sisak Stari , koje se sastoje od 502/6275 dijela čest. br. 1725 /1 poslovna zgrada u Obrtničkoj ulici od 743 m2, s kojima je povezan posebni dio POSLOVNI PROSTOR C – koji se sastoji od uredskog prostora u površini od 50,16 m2, Etažno vlasništvo (E-25) izvrši uknjižbu brisanja uknjižbe potonjeg prava vlasništva uknjiženog u korist INFOMART d.o.o. Sisak, Ante Starčevića 4, uknjižbu brisanja uknjižbe prethodnog prava vlasništva uknjiženog u korist H-ABDUCO d.o.o. OIB 13667298928, Zagreb, Slavonska avenija 6A, zabilježbu brisanja zabilježbe da je prijenos prava vlasništva obavljen radi osiguranja kredita u iznosu od 500.000,00 Kn i 25.000,00 EUR, što u protuvrijednosti iznosi 189.868,43 Kn, uz pripadajuće kamate i troškove (Z-693/2003) i radi osiguranja novčane tražbine u  iznosu od 400.000,00 Kn s pripadajućim kamatama i troškovima (Z-1621/2005) i uknjižbu prava vlasništva za korist kupca NAMJEŠTAJ DENI j.d.o.o., Sisak, Kneza Domagoja 19, OIB 16367764959. </w:t>
      </w:r>
    </w:p>
    <w:p w:rsidRDefault="000D2237" w:rsidP="000D2237" w:rsidR="000D2237" w:rsidRPr="00C73569">
      <w:pPr>
        <w:ind w:firstLine="636"/>
        <w:jc w:val="both"/>
        <w:rPr>
          <w:szCs w:val="24"/>
          <w:lang w:val="hr-HR"/>
        </w:rPr>
      </w:pPr>
      <w:r w:rsidRPr="00C73569">
        <w:rPr>
          <w:szCs w:val="24"/>
          <w:lang w:val="hr-HR"/>
        </w:rPr>
        <w:t xml:space="preserve">- na nekretninama upisanim u z.k.ul. 4134 k.o. Sisak Stari, koje se sastoje od 302/6275 etažno dijela čest. br. 1725 /1 poslovna zgrada u Obrtničkoj ulici od 743 m2, s kojima je povezan posebni dio poslovni prostor Z1- koji se sastoji od prostora vjetrobrana, ulaznog prostora, dva WC, u ukupnoj površini od 30,12 m2 u 1/10 dijela, izvrši uknjižbu brisanja </w:t>
      </w:r>
      <w:r w:rsidRPr="00C73569">
        <w:rPr>
          <w:szCs w:val="24"/>
          <w:lang w:val="hr-HR"/>
        </w:rPr>
        <w:lastRenderedPageBreak/>
        <w:t xml:space="preserve">uknjižbe potonjeg prava vlasništva uknjiženog u korist INFOMART d.o.o. Sisak, Ante Starčevića 4, uknjižbu brisanja uknjižbe prethodnog prava vlasništva uknjiženog u korist H-ABDUCO d.o.o. OIB 13667298928, Zagreb, Slavonska avenija 6A, zabilježbu brisanja zabilježbe da je prijenos prava vlasništva obavljen radi osiguranja kredita u iznosu od 500.000,00 Kn i 25.000,00 EUR, što u protuvrijednosti iznosi 189.868,43 Kn, uz pripadajuće kamate i troškove (Z-693/2003) i radi osiguranja novčane tražbine u  iznosu od 400.000,00 Kn s pripadajućim kamatama i troškovima (Z-1621/2005) i uknjižbu prava vlasništva za korist kupca NAMJEŠTAJ DENI j.d.o.o., Sisak, Kneza Domagoja 19, OIB 16367764959. </w:t>
      </w:r>
    </w:p>
    <w:p w:rsidRDefault="00F8014F" w:rsidP="00F8014F" w:rsidR="00F8014F" w:rsidRPr="00C73569">
      <w:pPr>
        <w:ind w:firstLine="636"/>
        <w:jc w:val="both"/>
        <w:rPr>
          <w:szCs w:val="24"/>
          <w:lang w:val="hr-HR"/>
        </w:rPr>
      </w:pPr>
      <w:r w:rsidRPr="00C73569">
        <w:rPr>
          <w:szCs w:val="24"/>
          <w:lang w:val="hr-HR"/>
        </w:rPr>
        <w:t>Nalaže se zemljišnoknjižnom sudu da izvrši brisanje zabilježbe otvaranja stečajnog postupka te rješenje o prodaji nekretnina u stečajnom postupku, a sve upisano pod Z-1246/14.</w:t>
      </w:r>
    </w:p>
    <w:p w:rsidRDefault="00F8014F" w:rsidP="000D2237" w:rsidR="00F8014F" w:rsidRPr="00C73569">
      <w:pPr>
        <w:ind w:firstLine="636"/>
        <w:jc w:val="both"/>
        <w:rPr>
          <w:szCs w:val="24"/>
          <w:lang w:val="hr-HR"/>
        </w:rPr>
      </w:pPr>
    </w:p>
    <w:p w:rsidRDefault="00696610" w:rsidP="00DD7699" w:rsidR="00696610" w:rsidRPr="00C73569">
      <w:pPr>
        <w:ind w:right="-1"/>
        <w:jc w:val="both"/>
        <w:rPr>
          <w:szCs w:val="24"/>
          <w:lang w:val="hr-HR"/>
        </w:rPr>
      </w:pPr>
    </w:p>
    <w:p w:rsidRDefault="00696610" w:rsidP="00696610" w:rsidR="00696610" w:rsidRPr="00C73569">
      <w:pPr>
        <w:ind w:left="-26"/>
        <w:jc w:val="center"/>
        <w:rPr>
          <w:szCs w:val="24"/>
          <w:lang w:val="hr-HR"/>
        </w:rPr>
      </w:pPr>
      <w:r w:rsidRPr="00C73569">
        <w:rPr>
          <w:szCs w:val="24"/>
          <w:lang w:val="hr-HR"/>
        </w:rPr>
        <w:t>Obrazloženje</w:t>
      </w:r>
    </w:p>
    <w:p w:rsidRDefault="00696610" w:rsidP="00696610" w:rsidR="00696610" w:rsidRPr="00C73569">
      <w:pPr>
        <w:ind w:firstLine="26" w:left="-26"/>
        <w:jc w:val="both"/>
        <w:rPr>
          <w:szCs w:val="24"/>
          <w:lang w:val="hr-HR"/>
        </w:rPr>
      </w:pPr>
      <w:r w:rsidRPr="00C73569">
        <w:rPr>
          <w:szCs w:val="24"/>
          <w:lang w:val="hr-HR"/>
        </w:rPr>
        <w:tab/>
      </w:r>
    </w:p>
    <w:p w:rsidRDefault="00696610" w:rsidP="00D8607D" w:rsidR="00696610">
      <w:pPr>
        <w:jc w:val="both"/>
        <w:rPr>
          <w:szCs w:val="24"/>
          <w:lang w:val="hr-HR"/>
        </w:rPr>
      </w:pPr>
      <w:r w:rsidRPr="00C73569">
        <w:rPr>
          <w:szCs w:val="24"/>
          <w:lang w:val="hr-HR"/>
        </w:rPr>
        <w:tab/>
      </w:r>
      <w:r w:rsidR="007C3667">
        <w:rPr>
          <w:szCs w:val="24"/>
          <w:lang w:val="hr-HR"/>
        </w:rPr>
        <w:t>Rješenjem o dosudi, kao i zaključkom o predaji nisu bile obuhvaćene naredbe u odnosu na sve nekretnine koje su bile predmetom prodaje.</w:t>
      </w:r>
    </w:p>
    <w:p w:rsidRDefault="007C3667" w:rsidP="00D8607D" w:rsidR="007C3667" w:rsidRPr="00C73569">
      <w:pPr>
        <w:jc w:val="both"/>
        <w:rPr>
          <w:szCs w:val="24"/>
          <w:lang w:val="hr-HR"/>
        </w:rPr>
      </w:pPr>
      <w:r>
        <w:rPr>
          <w:szCs w:val="24"/>
          <w:lang w:val="hr-HR"/>
        </w:rPr>
        <w:tab/>
        <w:t>Odmah nakon što je greška uočena, valjalo je rješenje i zaključak dopuniti i riješiti kao u izreci.</w:t>
      </w:r>
    </w:p>
    <w:p w:rsidRDefault="00696610" w:rsidP="00FD06BB" w:rsidR="00696610" w:rsidRPr="00C73569">
      <w:pPr>
        <w:ind w:firstLine="26" w:left="-26"/>
        <w:jc w:val="center"/>
        <w:rPr>
          <w:szCs w:val="24"/>
          <w:lang w:val="hr-HR"/>
        </w:rPr>
      </w:pPr>
      <w:r w:rsidRPr="007C3667">
        <w:rPr>
          <w:szCs w:val="24"/>
          <w:lang w:val="hr-HR"/>
        </w:rPr>
        <w:t xml:space="preserve">Zagreb, </w:t>
      </w:r>
      <w:r w:rsidR="004C2CB7" w:rsidRPr="007C3667">
        <w:rPr>
          <w:szCs w:val="24"/>
          <w:lang w:val="hr-HR"/>
        </w:rPr>
        <w:t>3</w:t>
      </w:r>
      <w:r w:rsidR="00F2012C" w:rsidRPr="007C3667">
        <w:rPr>
          <w:szCs w:val="24"/>
          <w:lang w:val="hr-HR"/>
        </w:rPr>
        <w:t>. ožujak 2017.</w:t>
      </w:r>
    </w:p>
    <w:p w:rsidRDefault="00696610" w:rsidP="00696610" w:rsidR="00696610" w:rsidRPr="00C73569">
      <w:pPr>
        <w:jc w:val="both"/>
        <w:rPr>
          <w:szCs w:val="24"/>
          <w:lang w:val="hr-HR"/>
        </w:rPr>
      </w:pPr>
      <w:r w:rsidRPr="00C73569">
        <w:rPr>
          <w:szCs w:val="24"/>
          <w:lang w:val="hr-HR"/>
        </w:rPr>
        <w:tab/>
      </w:r>
      <w:r w:rsidRPr="00C73569">
        <w:rPr>
          <w:szCs w:val="24"/>
          <w:lang w:val="hr-HR"/>
        </w:rPr>
        <w:tab/>
      </w:r>
      <w:r w:rsidRPr="00C73569">
        <w:rPr>
          <w:szCs w:val="24"/>
          <w:lang w:val="hr-HR"/>
        </w:rPr>
        <w:tab/>
      </w:r>
      <w:r w:rsidRPr="00C73569">
        <w:rPr>
          <w:szCs w:val="24"/>
          <w:lang w:val="hr-HR"/>
        </w:rPr>
        <w:tab/>
      </w:r>
      <w:r w:rsidRPr="00C73569">
        <w:rPr>
          <w:szCs w:val="24"/>
          <w:lang w:val="hr-HR"/>
        </w:rPr>
        <w:tab/>
      </w:r>
      <w:r w:rsidRPr="00C73569">
        <w:rPr>
          <w:szCs w:val="24"/>
          <w:lang w:val="hr-HR"/>
        </w:rPr>
        <w:tab/>
      </w:r>
      <w:r w:rsidRPr="00C73569">
        <w:rPr>
          <w:szCs w:val="24"/>
          <w:lang w:val="hr-HR"/>
        </w:rPr>
        <w:tab/>
      </w:r>
      <w:r w:rsidRPr="00C73569">
        <w:rPr>
          <w:szCs w:val="24"/>
          <w:lang w:val="hr-HR"/>
        </w:rPr>
        <w:tab/>
      </w:r>
      <w:r w:rsidRPr="00C73569">
        <w:rPr>
          <w:szCs w:val="24"/>
          <w:lang w:val="hr-HR"/>
        </w:rPr>
        <w:tab/>
        <w:t>SUDAC:</w:t>
      </w:r>
    </w:p>
    <w:p w:rsidRDefault="00696610" w:rsidP="00F75E50" w:rsidR="002727C2" w:rsidRPr="00C73569">
      <w:pPr>
        <w:jc w:val="both"/>
        <w:rPr>
          <w:szCs w:val="24"/>
          <w:lang w:val="hr-HR"/>
        </w:rPr>
      </w:pPr>
      <w:r w:rsidRPr="00C73569">
        <w:rPr>
          <w:szCs w:val="24"/>
          <w:lang w:val="hr-HR"/>
        </w:rPr>
        <w:tab/>
      </w:r>
      <w:r w:rsidRPr="00C73569">
        <w:rPr>
          <w:szCs w:val="24"/>
          <w:lang w:val="hr-HR"/>
        </w:rPr>
        <w:tab/>
      </w:r>
      <w:r w:rsidRPr="00C73569">
        <w:rPr>
          <w:szCs w:val="24"/>
          <w:lang w:val="hr-HR"/>
        </w:rPr>
        <w:tab/>
      </w:r>
      <w:r w:rsidRPr="00C73569">
        <w:rPr>
          <w:szCs w:val="24"/>
          <w:lang w:val="hr-HR"/>
        </w:rPr>
        <w:tab/>
      </w:r>
      <w:r w:rsidRPr="00C73569">
        <w:rPr>
          <w:szCs w:val="24"/>
          <w:lang w:val="hr-HR"/>
        </w:rPr>
        <w:tab/>
      </w:r>
      <w:r w:rsidRPr="00C73569">
        <w:rPr>
          <w:szCs w:val="24"/>
          <w:lang w:val="hr-HR"/>
        </w:rPr>
        <w:tab/>
      </w:r>
      <w:r w:rsidRPr="00C73569">
        <w:rPr>
          <w:szCs w:val="24"/>
          <w:lang w:val="hr-HR"/>
        </w:rPr>
        <w:tab/>
      </w:r>
      <w:r w:rsidRPr="00C73569">
        <w:rPr>
          <w:szCs w:val="24"/>
          <w:lang w:val="hr-HR"/>
        </w:rPr>
        <w:tab/>
      </w:r>
      <w:r w:rsidRPr="00C73569">
        <w:rPr>
          <w:szCs w:val="24"/>
          <w:lang w:val="hr-HR"/>
        </w:rPr>
        <w:tab/>
        <w:t>Vesna Malenica</w:t>
      </w:r>
      <w:r w:rsidR="002727C2" w:rsidRPr="00C73569">
        <w:rPr>
          <w:szCs w:val="24"/>
          <w:lang w:val="hr-HR"/>
        </w:rPr>
        <w:t xml:space="preserve"> </w:t>
      </w:r>
      <w:r w:rsidR="004E657F">
        <w:rPr>
          <w:szCs w:val="24"/>
          <w:lang w:val="hr-HR"/>
        </w:rPr>
        <w:t xml:space="preserve">v. r. </w:t>
      </w:r>
    </w:p>
    <w:p w:rsidRDefault="00696610" w:rsidP="00696610" w:rsidR="00696610" w:rsidRPr="00C73569">
      <w:pPr>
        <w:rPr>
          <w:szCs w:val="24"/>
          <w:lang w:val="hr-HR"/>
        </w:rPr>
      </w:pPr>
      <w:r w:rsidRPr="00C73569">
        <w:rPr>
          <w:szCs w:val="24"/>
          <w:lang w:val="hr-HR"/>
        </w:rPr>
        <w:t xml:space="preserve">POUKA O PRAVNOM LIJEKU: </w:t>
      </w:r>
    </w:p>
    <w:p w:rsidRDefault="00696610" w:rsidP="00696610" w:rsidR="00696610" w:rsidRPr="00C73569">
      <w:pPr>
        <w:jc w:val="both"/>
        <w:rPr>
          <w:szCs w:val="24"/>
          <w:lang w:val="hr-HR"/>
        </w:rPr>
      </w:pPr>
      <w:r w:rsidRPr="00C73569">
        <w:rPr>
          <w:szCs w:val="24"/>
          <w:lang w:val="hr-HR"/>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696610" w:rsidP="00696610" w:rsidR="00696610" w:rsidRPr="00C73569">
      <w:pPr>
        <w:ind w:firstLine="26" w:left="-26"/>
        <w:jc w:val="both"/>
        <w:rPr>
          <w:szCs w:val="24"/>
          <w:lang w:val="hr-HR"/>
        </w:rPr>
      </w:pPr>
    </w:p>
    <w:p w:rsidRDefault="004E657F" w:rsidP="00AB7A2F" w:rsidR="004E657F">
      <w:pPr>
        <w:ind w:firstLine="708" w:left="4248"/>
        <w:jc w:val="both"/>
        <w:rPr>
          <w:szCs w:val="24"/>
          <w:lang w:val="pl-PL"/>
        </w:rPr>
      </w:pPr>
      <w:r>
        <w:rPr>
          <w:szCs w:val="24"/>
          <w:lang w:val="pl-PL"/>
        </w:rPr>
        <w:t>Za točnost otpravka – ovl. službenik</w:t>
      </w:r>
    </w:p>
    <w:p w:rsidRDefault="004E657F" w:rsidP="00995CE9" w:rsidR="004E657F" w:rsidRPr="003F4699">
      <w:pPr>
        <w:jc w:val="both"/>
        <w:rPr>
          <w:szCs w:val="24"/>
        </w:rPr>
      </w:pP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t>Kristina Švajger</w:t>
      </w:r>
    </w:p>
    <w:p w:rsidRDefault="00696610" w:rsidP="00696610" w:rsidR="00696610" w:rsidRPr="00C73569">
      <w:pPr>
        <w:ind w:firstLine="26" w:left="-26"/>
        <w:jc w:val="both"/>
        <w:rPr>
          <w:szCs w:val="24"/>
          <w:lang w:val="hr-HR"/>
        </w:rPr>
      </w:pPr>
    </w:p>
    <w:p w:rsidRDefault="00696610" w:rsidP="00696610" w:rsidR="00696610" w:rsidRPr="00C73569">
      <w:pPr>
        <w:ind w:firstLine="26" w:left="-26"/>
        <w:jc w:val="center"/>
        <w:rPr>
          <w:szCs w:val="24"/>
          <w:lang w:val="hr-HR"/>
        </w:rPr>
      </w:pPr>
    </w:p>
    <w:p w:rsidRDefault="00696610" w:rsidP="00696610" w:rsidR="00696610" w:rsidRPr="00C73569">
      <w:pPr>
        <w:ind w:right="565" w:left="709"/>
        <w:jc w:val="both"/>
        <w:rPr>
          <w:szCs w:val="24"/>
          <w:lang w:val="hr-HR"/>
        </w:rPr>
      </w:pPr>
    </w:p>
    <w:p w:rsidRDefault="00696610" w:rsidP="00696610" w:rsidR="00696610" w:rsidRPr="00C73569">
      <w:pPr>
        <w:rPr>
          <w:szCs w:val="24"/>
          <w:lang w:val="hr-HR"/>
        </w:rPr>
      </w:pPr>
    </w:p>
    <w:p w:rsidRDefault="00696610" w:rsidP="00696610" w:rsidR="00696610" w:rsidRPr="00C73569">
      <w:pPr>
        <w:rPr>
          <w:szCs w:val="24"/>
          <w:lang w:val="hr-HR"/>
        </w:rPr>
      </w:pPr>
    </w:p>
    <w:p w:rsidRDefault="00BC5661" w:rsidR="00BC5661" w:rsidRPr="00C73569">
      <w:pPr>
        <w:rPr>
          <w:szCs w:val="24"/>
          <w:lang w:val="hr-HR"/>
        </w:rPr>
      </w:pPr>
    </w:p>
    <w:sectPr w:rsidSect="001A6B42" w:rsidR="00BC5661" w:rsidRPr="00C73569">
      <w:headerReference w:type="even" r:id="rId9"/>
      <w:headerReference w:type="default" r:id="rId10"/>
      <w:pgSz w:code="9" w:h="16840" w:w="11907"/>
      <w:pgMar w:gutter="0" w:footer="720" w:header="720" w:left="1418" w:bottom="1418" w:right="1418" w:top="1418"/>
      <w:cols w:space="708"/>
      <w:titlePg/>
      <w:docGrid w:linePitch="78"/>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5B89" w:rsidR="00205B89">
      <w:r>
        <w:separator/>
      </w:r>
    </w:p>
  </w:endnote>
  <w:endnote w:id="0" w:type="continuationSeparator">
    <w:p w:rsidRDefault="00205B89" w:rsidR="00205B8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5B89" w:rsidR="00205B89">
      <w:r>
        <w:separator/>
      </w:r>
    </w:p>
  </w:footnote>
  <w:footnote w:id="0" w:type="continuationSeparator">
    <w:p w:rsidRDefault="00205B89" w:rsidR="00205B8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27C2" w:rsidP="00A1141C" w:rsidR="002727C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727C2" w:rsidP="00A1141C" w:rsidR="002727C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27C2" w:rsidP="00A1141C" w:rsidR="002727C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E657F">
      <w:rPr>
        <w:rStyle w:val="Brojstranice"/>
        <w:noProof/>
      </w:rPr>
      <w:t>3</w:t>
    </w:r>
    <w:r>
      <w:rPr>
        <w:rStyle w:val="Brojstranice"/>
      </w:rPr>
      <w:fldChar w:fldCharType="end"/>
    </w:r>
  </w:p>
  <w:p w:rsidRDefault="002727C2" w:rsidP="00A1141C" w:rsidR="002727C2" w:rsidRPr="00856A98">
    <w:pPr>
      <w:ind w:right="360"/>
      <w:rPr>
        <w:rFonts w:hAnsi="Verdana" w:ascii="Verdana"/>
        <w:sz w:val="20"/>
        <w:lang w:val="hr-HR"/>
      </w:rPr>
    </w:pPr>
    <w:r>
      <w:rPr>
        <w:rFonts w:hAnsi="Verdana" w:ascii="Verdana"/>
        <w:sz w:val="20"/>
        <w:lang w:val="hr-HR"/>
      </w:rPr>
      <w:tab/>
    </w:r>
    <w:r>
      <w:rPr>
        <w:rFonts w:hAnsi="Verdana" w:ascii="Verdana"/>
        <w:sz w:val="20"/>
        <w:lang w:val="hr-HR"/>
      </w:rPr>
      <w:tab/>
    </w:r>
    <w:r>
      <w:rPr>
        <w:rFonts w:hAnsi="Verdana" w:ascii="Verdana"/>
        <w:sz w:val="20"/>
        <w:lang w:val="hr-HR"/>
      </w:rPr>
      <w:tab/>
    </w:r>
    <w:r>
      <w:rPr>
        <w:rFonts w:hAnsi="Verdana" w:ascii="Verdana"/>
        <w:sz w:val="20"/>
        <w:lang w:val="hr-HR"/>
      </w:rPr>
      <w:tab/>
    </w:r>
    <w:r>
      <w:rPr>
        <w:rFonts w:hAnsi="Verdana" w:ascii="Verdana"/>
        <w:sz w:val="20"/>
        <w:lang w:val="hr-HR"/>
      </w:rPr>
      <w:tab/>
    </w:r>
    <w:r>
      <w:rPr>
        <w:rFonts w:hAnsi="Verdana" w:ascii="Verdana"/>
        <w:sz w:val="20"/>
        <w:lang w:val="hr-HR"/>
      </w:rPr>
      <w:tab/>
    </w:r>
    <w:r>
      <w:rPr>
        <w:rFonts w:hAnsi="Verdana" w:ascii="Verdana"/>
        <w:sz w:val="20"/>
        <w:lang w:val="hr-HR"/>
      </w:rPr>
      <w:tab/>
    </w:r>
    <w:r>
      <w:rPr>
        <w:rFonts w:hAnsi="Verdana" w:ascii="Verdana"/>
        <w:sz w:val="20"/>
        <w:lang w:val="hr-HR"/>
      </w:rPr>
      <w:tab/>
    </w:r>
    <w:r>
      <w:rPr>
        <w:rFonts w:hAnsi="Verdana" w:ascii="Verdana"/>
        <w:sz w:val="20"/>
        <w:lang w:val="hr-HR"/>
      </w:rPr>
      <w:tab/>
      <w:t xml:space="preserve">         7 St-</w:t>
    </w:r>
    <w:r w:rsidR="00032C8F">
      <w:rPr>
        <w:rFonts w:hAnsi="Verdana" w:ascii="Verdana"/>
        <w:sz w:val="20"/>
        <w:lang w:val="hr-HR"/>
      </w:rPr>
      <w:t>1210/12</w:t>
    </w:r>
  </w:p>
  <w:p w:rsidRDefault="002727C2" w:rsidR="002727C2">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6610"/>
    <w:rsid w:val="000059B2"/>
    <w:rsid w:val="00012111"/>
    <w:rsid w:val="00032C8F"/>
    <w:rsid w:val="00037F0A"/>
    <w:rsid w:val="0004696A"/>
    <w:rsid w:val="000728F1"/>
    <w:rsid w:val="00087B2E"/>
    <w:rsid w:val="000C5196"/>
    <w:rsid w:val="000D2237"/>
    <w:rsid w:val="001A6B42"/>
    <w:rsid w:val="00205B89"/>
    <w:rsid w:val="00206A33"/>
    <w:rsid w:val="00241213"/>
    <w:rsid w:val="002459C6"/>
    <w:rsid w:val="002727C2"/>
    <w:rsid w:val="00280A41"/>
    <w:rsid w:val="00282375"/>
    <w:rsid w:val="00294769"/>
    <w:rsid w:val="002977F1"/>
    <w:rsid w:val="002B1C77"/>
    <w:rsid w:val="002D4C0C"/>
    <w:rsid w:val="002F3848"/>
    <w:rsid w:val="00310634"/>
    <w:rsid w:val="00325A77"/>
    <w:rsid w:val="00343B50"/>
    <w:rsid w:val="0035523C"/>
    <w:rsid w:val="003B5857"/>
    <w:rsid w:val="003F718C"/>
    <w:rsid w:val="0040617E"/>
    <w:rsid w:val="004101F6"/>
    <w:rsid w:val="00417E81"/>
    <w:rsid w:val="00457FA8"/>
    <w:rsid w:val="00462EB2"/>
    <w:rsid w:val="004C2CB7"/>
    <w:rsid w:val="004E657F"/>
    <w:rsid w:val="00512F4A"/>
    <w:rsid w:val="00517F39"/>
    <w:rsid w:val="00525CEA"/>
    <w:rsid w:val="0057170A"/>
    <w:rsid w:val="00597F9B"/>
    <w:rsid w:val="006341D0"/>
    <w:rsid w:val="00681F38"/>
    <w:rsid w:val="00687763"/>
    <w:rsid w:val="00696610"/>
    <w:rsid w:val="006D307B"/>
    <w:rsid w:val="006F2AC7"/>
    <w:rsid w:val="0070039A"/>
    <w:rsid w:val="00704647"/>
    <w:rsid w:val="00756FB0"/>
    <w:rsid w:val="007648BF"/>
    <w:rsid w:val="007879C2"/>
    <w:rsid w:val="00795C4F"/>
    <w:rsid w:val="007C3667"/>
    <w:rsid w:val="007C4E8D"/>
    <w:rsid w:val="007C6A2B"/>
    <w:rsid w:val="007D2ECA"/>
    <w:rsid w:val="007E2475"/>
    <w:rsid w:val="008376FD"/>
    <w:rsid w:val="0084398C"/>
    <w:rsid w:val="00844531"/>
    <w:rsid w:val="008539D3"/>
    <w:rsid w:val="008D14CD"/>
    <w:rsid w:val="008D3C5E"/>
    <w:rsid w:val="008E18B7"/>
    <w:rsid w:val="008E42F7"/>
    <w:rsid w:val="008F0B90"/>
    <w:rsid w:val="00925313"/>
    <w:rsid w:val="00935556"/>
    <w:rsid w:val="00960139"/>
    <w:rsid w:val="00961CAC"/>
    <w:rsid w:val="00966A94"/>
    <w:rsid w:val="00967F36"/>
    <w:rsid w:val="009F7044"/>
    <w:rsid w:val="00A1141C"/>
    <w:rsid w:val="00A1490D"/>
    <w:rsid w:val="00A35123"/>
    <w:rsid w:val="00A40E3D"/>
    <w:rsid w:val="00A62241"/>
    <w:rsid w:val="00A65E6E"/>
    <w:rsid w:val="00AE5D4C"/>
    <w:rsid w:val="00AF1E61"/>
    <w:rsid w:val="00B24EC0"/>
    <w:rsid w:val="00B37247"/>
    <w:rsid w:val="00BC5661"/>
    <w:rsid w:val="00BD2ECC"/>
    <w:rsid w:val="00BD3CA9"/>
    <w:rsid w:val="00C01819"/>
    <w:rsid w:val="00C114F2"/>
    <w:rsid w:val="00C2477C"/>
    <w:rsid w:val="00C611CB"/>
    <w:rsid w:val="00C73569"/>
    <w:rsid w:val="00C94946"/>
    <w:rsid w:val="00CB15F4"/>
    <w:rsid w:val="00D13EAF"/>
    <w:rsid w:val="00D56543"/>
    <w:rsid w:val="00D567DC"/>
    <w:rsid w:val="00D8607D"/>
    <w:rsid w:val="00D9401B"/>
    <w:rsid w:val="00D95AF9"/>
    <w:rsid w:val="00DD7699"/>
    <w:rsid w:val="00E13D93"/>
    <w:rsid w:val="00E437AB"/>
    <w:rsid w:val="00E43F32"/>
    <w:rsid w:val="00E642C0"/>
    <w:rsid w:val="00E77BFB"/>
    <w:rsid w:val="00F03487"/>
    <w:rsid w:val="00F07D79"/>
    <w:rsid w:val="00F2012C"/>
    <w:rsid w:val="00F375E9"/>
    <w:rsid w:val="00F66210"/>
    <w:rsid w:val="00F67C33"/>
    <w:rsid w:val="00F75E50"/>
    <w:rsid w:val="00F8014F"/>
    <w:rsid w:val="00F90D0C"/>
    <w:rsid w:val="00FA07FB"/>
    <w:rsid w:val="00FC0AFD"/>
    <w:rsid w:val="00FC7898"/>
    <w:rsid w:val="00FD06BB"/>
    <w:rsid w:val="00FF09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96610"/>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96610"/>
    <w:pPr>
      <w:tabs>
        <w:tab w:pos="4536" w:val="center"/>
        <w:tab w:pos="9072" w:val="right"/>
      </w:tabs>
    </w:pPr>
  </w:style>
  <w:style w:styleId="Brojstranice" w:type="character">
    <w:name w:val="page number"/>
    <w:basedOn w:val="Zadanifontodlomka"/>
    <w:rsid w:val="00696610"/>
  </w:style>
  <w:style w:styleId="Podnoje" w:type="paragraph">
    <w:name w:val="footer"/>
    <w:basedOn w:val="Normal"/>
    <w:rsid w:val="00696610"/>
    <w:pPr>
      <w:tabs>
        <w:tab w:pos="4536" w:val="center"/>
        <w:tab w:pos="9072" w:val="right"/>
      </w:tabs>
    </w:pPr>
  </w:style>
  <w:style w:styleId="Tekstbalonia" w:type="paragraph">
    <w:name w:val="Balloon Text"/>
    <w:basedOn w:val="Normal"/>
    <w:link w:val="TekstbaloniaChar"/>
    <w:rsid w:val="00E437AB"/>
    <w:rPr>
      <w:rFonts w:cs="Tahoma" w:hAnsi="Tahoma" w:ascii="Tahoma"/>
      <w:sz w:val="16"/>
      <w:szCs w:val="16"/>
    </w:rPr>
  </w:style>
  <w:style w:customStyle="true" w:styleId="TekstbaloniaChar" w:type="character">
    <w:name w:val="Tekst balončića Char"/>
    <w:basedOn w:val="Zadanifontodlomka"/>
    <w:link w:val="Tekstbalonia"/>
    <w:rsid w:val="00E437AB"/>
    <w:rPr>
      <w:rFonts w:cs="Tahoma" w:hAnsi="Tahoma" w:ascii="Tahoma"/>
      <w:sz w:val="16"/>
      <w:szCs w:val="16"/>
      <w:lang w:val="en-AU"/>
    </w:rPr>
  </w:style>
  <w:style w:styleId="Tekstrezerviranogmjesta" w:type="character">
    <w:name w:val="Placeholder Text"/>
    <w:basedOn w:val="Zadanifontodlomka"/>
    <w:uiPriority w:val="99"/>
    <w:semiHidden/>
    <w:rsid w:val="004E657F"/>
    <w:rPr>
      <w:color w:val="808080"/>
      <w:bdr w:space="0" w:sz="0" w:color="auto" w:val="none"/>
      <w:shd w:fill="auto" w:color="auto" w:val="clear"/>
    </w:rPr>
  </w:style>
  <w:style w:customStyle="true" w:styleId="eSPISCCParagraphDefaultFont" w:type="character">
    <w:name w:val="eSPIS_CC_Paragraph Default Font"/>
    <w:basedOn w:val="Zadanifontodlomka"/>
    <w:rsid w:val="004E657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E657F"/>
    <w:rPr>
      <w:szCs w:val="24"/>
      <w:bdr w:space="0" w:sz="0" w:color="auto" w:val="none"/>
      <w:shd w:fill="FFFFCC" w:color="auto" w:val="clear"/>
      <w:lang w:val="hr-HR"/>
    </w:rPr>
  </w:style>
  <w:style w:customStyle="true" w:styleId="PozadinaSvijetloCrvena" w:type="character">
    <w:name w:val="Pozadina_SvijetloCrvena"/>
    <w:basedOn w:val="eSPISCCParagraphDefaultFont"/>
    <w:rsid w:val="004E657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E657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96610"/>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96610"/>
    <w:pPr>
      <w:tabs>
        <w:tab w:pos="4536" w:val="center"/>
        <w:tab w:pos="9072" w:val="right"/>
      </w:tabs>
    </w:pPr>
  </w:style>
  <w:style w:styleId="Brojstranice" w:type="character">
    <w:name w:val="page number"/>
    <w:basedOn w:val="Zadanifontodlomka"/>
    <w:rsid w:val="00696610"/>
  </w:style>
  <w:style w:styleId="Podnoje" w:type="paragraph">
    <w:name w:val="footer"/>
    <w:basedOn w:val="Normal"/>
    <w:rsid w:val="00696610"/>
    <w:pPr>
      <w:tabs>
        <w:tab w:pos="4536" w:val="center"/>
        <w:tab w:pos="9072" w:val="right"/>
      </w:tabs>
    </w:pPr>
  </w:style>
  <w:style w:styleId="Tekstbalonia" w:type="paragraph">
    <w:name w:val="Balloon Text"/>
    <w:basedOn w:val="Normal"/>
    <w:link w:val="TekstbaloniaChar"/>
    <w:rsid w:val="00E437AB"/>
    <w:rPr>
      <w:rFonts w:ascii="Tahoma" w:cs="Tahoma" w:hAnsi="Tahoma"/>
      <w:sz w:val="16"/>
      <w:szCs w:val="16"/>
    </w:rPr>
  </w:style>
  <w:style w:customStyle="1" w:styleId="TekstbaloniaChar" w:type="character">
    <w:name w:val="Tekst balončića Char"/>
    <w:basedOn w:val="Zadanifontodlomka"/>
    <w:link w:val="Tekstbalonia"/>
    <w:rsid w:val="00E437AB"/>
    <w:rPr>
      <w:rFonts w:ascii="Tahoma" w:cs="Tahoma" w:hAnsi="Tahoma"/>
      <w:sz w:val="16"/>
      <w:szCs w:val="16"/>
      <w:lang w:val="en-AU"/>
    </w:rPr>
  </w:style>
  <w:style w:styleId="Tekstrezerviranogmjesta" w:type="character">
    <w:name w:val="Placeholder Text"/>
    <w:basedOn w:val="Zadanifontodlomka"/>
    <w:uiPriority w:val="99"/>
    <w:semiHidden/>
    <w:rsid w:val="004E657F"/>
    <w:rPr>
      <w:color w:val="808080"/>
      <w:bdr w:color="auto" w:space="0" w:sz="0" w:val="none"/>
      <w:shd w:color="auto" w:fill="auto" w:val="clear"/>
    </w:rPr>
  </w:style>
  <w:style w:customStyle="1" w:styleId="eSPISCCParagraphDefaultFont" w:type="character">
    <w:name w:val="eSPIS_CC_Paragraph Default Font"/>
    <w:basedOn w:val="Zadanifontodlomka"/>
    <w:rsid w:val="004E657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E657F"/>
    <w:rPr>
      <w:szCs w:val="24"/>
      <w:bdr w:color="auto" w:space="0" w:sz="0" w:val="none"/>
      <w:shd w:color="auto" w:fill="FFFFCC" w:val="clear"/>
      <w:lang w:val="hr-HR"/>
    </w:rPr>
  </w:style>
  <w:style w:customStyle="1" w:styleId="PozadinaSvijetloCrvena" w:type="character">
    <w:name w:val="Pozadina_SvijetloCrvena"/>
    <w:basedOn w:val="eSPISCCParagraphDefaultFont"/>
    <w:rsid w:val="004E657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E657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49098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ožujka 2017.</izvorni_sadrzaj>
    <derivirana_varijabla naziv="DomainObject.DatumDonosenjaOdluke_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ispravak rješenja o dosudi i zaključka o 
predaji</izvorni_sadrzaj>
    <derivirana_varijabla naziv="DomainObject.Primjedba_1">ispravak rješenja o dosudi i zaključka o 
predaji</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1210</izvorni_sadrzaj>
    <derivirana_varijabla naziv="DomainObject.Predmet.Broj_1">1210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2012.</izvorni_sadrzaj>
    <derivirana_varijabla naziv="DomainObject.Predmet.DatumOsnivanja_1">30.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St-1210/2012</izvorni_sadrzaj>
    <derivirana_varijabla naziv="DomainObject.Predmet.OznakaBroj_1">St-1210/2012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INFOMART d.o.o.</izvorni_sadrzaj>
    <derivirana_varijabla naziv="DomainObject.Predmet.ProtustrankaFormated_1">  INFOMART d.o.o.</derivirana_varijabla>
  </DomainObject.Predmet.ProtustrankaFormated>
  <DomainObject.Predmet.ProtustrankaFormatedOIB>
    <izvorni_sadrzaj>  INFOMART d.o.o., OIB 24092669025</izvorni_sadrzaj>
    <derivirana_varijabla naziv="DomainObject.Predmet.ProtustrankaFormatedOIB_1">  INFOMART d.o.o., OIB 24092669025</derivirana_varijabla>
  </DomainObject.Predmet.ProtustrankaFormatedOIB>
  <DomainObject.Predmet.ProtustrankaFormatedWithAdress>
    <izvorni_sadrzaj> INFOMART d.o.o., Obrtnička 10, 44000 Sisak</izvorni_sadrzaj>
    <derivirana_varijabla naziv="DomainObject.Predmet.ProtustrankaFormatedWithAdress_1"> INFOMART d.o.o., Obrtnička 10, 44000 Sisak</derivirana_varijabla>
  </DomainObject.Predmet.ProtustrankaFormatedWithAdress>
  <DomainObject.Predmet.ProtustrankaFormatedWithAdressOIB>
    <izvorni_sadrzaj> INFOMART d.o.o., OIB 24092669025, Obrtnička 10, 44000 Sisak</izvorni_sadrzaj>
    <derivirana_varijabla naziv="DomainObject.Predmet.ProtustrankaFormatedWithAdressOIB_1"> INFOMART d.o.o., OIB 24092669025, Obrtnička 10, 44000 Sisak</derivirana_varijabla>
  </DomainObject.Predmet.ProtustrankaFormatedWithAdressOIB>
  <DomainObject.Predmet.ProtustrankaWithAdress>
    <izvorni_sadrzaj>INFOMART d.o.o. Obrtnička 10, 44000 Sisak</izvorni_sadrzaj>
    <derivirana_varijabla naziv="DomainObject.Predmet.ProtustrankaWithAdress_1">INFOMART d.o.o. Obrtnička 10, 44000 Sisak</derivirana_varijabla>
  </DomainObject.Predmet.ProtustrankaWithAdress>
  <DomainObject.Predmet.ProtustrankaWithAdressOIB>
    <izvorni_sadrzaj>INFOMART d.o.o., OIB 24092669025, Obrtnička 10, 44000 Sisak</izvorni_sadrzaj>
    <derivirana_varijabla naziv="DomainObject.Predmet.ProtustrankaWithAdressOIB_1">INFOMART d.o.o., OIB 24092669025, Obrtnička 10, 44000 Sisak</derivirana_varijabla>
  </DomainObject.Predmet.ProtustrankaWithAdressOIB>
  <DomainObject.Predmet.ProtustrankaNazivFormated>
    <izvorni_sadrzaj>INFOMART d.o.o.</izvorni_sadrzaj>
    <derivirana_varijabla naziv="DomainObject.Predmet.ProtustrankaNazivFormated_1">INFOMART d.o.o.</derivirana_varijabla>
  </DomainObject.Predmet.ProtustrankaNazivFormated>
  <DomainObject.Predmet.ProtustrankaNazivFormatedOIB>
    <izvorni_sadrzaj>INFOMART d.o.o., OIB 24092669025</izvorni_sadrzaj>
    <derivirana_varijabla naziv="DomainObject.Predmet.ProtustrankaNazivFormatedOIB_1">INFOMART d.o.o., OIB 24092669025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AGROCHEM-MAKS d.o.o. za trgovinu, proizvodnju i usluge; Raiffeisenbank St. Stefan-Jageberg-Wolfsberg; Mira Damjanović; NAMJEŠTAJ DENI j.d.o.o. za izradu namještaja; SISCIA SUB d.o.o. za usluge; Infomart Zagreb d.o.o. za trgovinu, usluge i djelatnost turističke agencije; Dragana Bubalo</izvorni_sadrzaj>
    <derivirana_varijabla naziv="DomainObject.Predmet.StrankaFormated_1">  AGROCHEM-MAKS d.o.o. za trgovinu, proizvodnju i usluge; Raiffeisenbank St. Stefan-Jageberg-Wolfsberg; Mira Damjanović; NAMJEŠTAJ DENI j.d.o.o. za izradu namještaja; SISCIA SUB d.o.o. za usluge; Infomart Zagreb d.o.o. za trgovinu, usluge i djelatnost turističke agencije; Dragana Bubalo</derivirana_varijabla>
  </DomainObject.Predmet.StrankaFormated>
  <DomainObject.Predmet.StrankaFormatedOIB>
    <izvorni_sadrzaj>  AGROCHEM-MAKS d.o.o. za trgovinu, proizvodnju i usluge, OIB 74907633394; Raiffeisenbank St. Stefan-Jageberg-Wolfsberg, OIB 11609308792; Mira Damjanović, OIB 19085616827; NAMJEŠTAJ DENI j.d.o.o. za izradu namještaja, OIB 16367764959; SISCIA SUB d.o.o. za usluge, OIB 95946501467; Infomart Zagreb d.o.o. za trgovinu, usluge i djelatnost turističke agencije, OIB 97786650388; Dragana Bubalo, OIB 70616540145</izvorni_sadrzaj>
    <derivirana_varijabla naziv="DomainObject.Predmet.StrankaFormatedOIB_1">  AGROCHEM-MAKS d.o.o. za trgovinu, proizvodnju i usluge, OIB 74907633394; Raiffeisenbank St. Stefan-Jageberg-Wolfsberg, OIB 11609308792; Mira Damjanović, OIB 19085616827; NAMJEŠTAJ DENI j.d.o.o. za izradu namještaja, OIB 16367764959; SISCIA SUB d.o.o. za usluge, OIB 95946501467; Infomart Zagreb d.o.o. za trgovinu, usluge i djelatnost turističke agencije, OIB 97786650388; Dragana Bubalo, OIB 70616540145</derivirana_varijabla>
  </DomainObject.Predmet.StrankaFormatedOIB>
  <DomainObject.Predmet.StrankaFormatedWithAdress>
    <izvorni_sadrzaj> AGROCHEM-MAKS d.o.o. za trgovinu, proizvodnju i usluge, Kneza Borne 14, 10000 Zagreb; Raiffeisenbank St. Stefan-Jageberg-Wolfsberg, Murecker str. 23, 8083 St.Stefan; Mira Damjanović, Slavka Kolara 50, 10410 Velika Gorica; NAMJEŠTAJ DENI j.d.o.o. za izradu namještaja, Kneza Domagoja 19, 44000 Sisak; SISCIA SUB d.o.o. za usluge, Trg grada Heidenheima 1, 44000 Sisak; Infomart Zagreb d.o.o. za trgovinu, usluge i djelatnost turističke agencije, Obrtnička 10, 44000 Sisak; Dragana Bubalo, Tina Ujevića 43, 44000 Sisak</izvorni_sadrzaj>
    <derivirana_varijabla naziv="DomainObject.Predmet.StrankaFormatedWithAdress_1"> AGROCHEM-MAKS d.o.o. za trgovinu, proizvodnju i usluge, Kneza Borne 14, 10000 Zagreb; Raiffeisenbank St. Stefan-Jageberg-Wolfsberg, Murecker str. 23, 8083 St.Stefan; Mira Damjanović, Slavka Kolara 50, 10410 Velika Gorica; NAMJEŠTAJ DENI j.d.o.o. za izradu namještaja, Kneza Domagoja 19, 44000 Sisak; SISCIA SUB d.o.o. za usluge, Trg grada Heidenheima 1, 44000 Sisak; Infomart Zagreb d.o.o. za trgovinu, usluge i djelatnost turističke agencije, Obrtnička 10, 44000 Sisak; Dragana Bubalo, Tina Ujevića 43, 44000 Sisak</derivirana_varijabla>
  </DomainObject.Predmet.StrankaFormatedWithAdress>
  <DomainObject.Predmet.StrankaFormatedWithAdressOIB>
    <izvorni_sadrzaj> AGROCHEM-MAKS d.o.o. za trgovinu, proizvodnju i usluge, OIB 74907633394, Kneza Borne 14, 10000 Zagreb; Raiffeisenbank St. Stefan-Jageberg-Wolfsberg, OIB 11609308792, Murecker str. 23, 8083 St.Stefan; Mira Damjanović, OIB 19085616827, Slavka Kolara 50, 10410 Velika Gorica; NAMJEŠTAJ DENI j.d.o.o. za izradu namještaja, OIB 16367764959, Kneza Domagoja 19, 44000 Sisak; SISCIA SUB d.o.o. za usluge, OIB 95946501467, Trg grada Heidenheima 1, 44000 Sisak; Infomart Zagreb d.o.o. za trgovinu, usluge i djelatnost turističke agencije, OIB 97786650388, Obrtnička 10, 44000 Sisak; Dragana Bubalo, OIB 70616540145, Tina Ujevića 43, 44000 Sisak</izvorni_sadrzaj>
    <derivirana_varijabla naziv="DomainObject.Predmet.StrankaFormatedWithAdressOIB_1"> AGROCHEM-MAKS d.o.o. za trgovinu, proizvodnju i usluge, OIB 74907633394, Kneza Borne 14, 10000 Zagreb; Raiffeisenbank St. Stefan-Jageberg-Wolfsberg, OIB 11609308792, Murecker str. 23, 8083 St.Stefan; Mira Damjanović, OIB 19085616827, Slavka Kolara 50, 10410 Velika Gorica; NAMJEŠTAJ DENI j.d.o.o. za izradu namještaja, OIB 16367764959, Kneza Domagoja 19, 44000 Sisak; SISCIA SUB d.o.o. za usluge, OIB 95946501467, Trg grada Heidenheima 1, 44000 Sisak; Infomart Zagreb d.o.o. za trgovinu, usluge i djelatnost turističke agencije, OIB 97786650388, Obrtnička 10, 44000 Sisak; Dragana Bubalo, OIB 70616540145, Tina Ujevića 43, 44000 Sisak</derivirana_varijabla>
  </DomainObject.Predmet.StrankaFormatedWithAdressOIB>
  <DomainObject.Predmet.StrankaWithAdress>
    <izvorni_sadrzaj>AGROCHEM-MAKS d.o.o. za trgovinu, proizvodnju i usluge Kneza Borne 14,10000 Zagreb,Raiffeisenbank St. Stefan-Jageberg-Wolfsberg Murecker str. 23,8083 St.Stefan,Mira Damjanović Slavka Kolara 50,10410 Velika Gorica,NAMJEŠTAJ DENI j.d.o.o. za izradu namještaja Kneza Domagoja 19,44000 Sisak,SISCIA SUB d.o.o. za usluge Trg grada Heidenheima 1,44000 Sisak,Infomart Zagreb d.o.o. za trgovinu, usluge i djelatnost turističke agencije Obrtnička 10,44000 Sisak,Dragana Bubalo Tina Ujevića 43,44000 Sisak</izvorni_sadrzaj>
    <derivirana_varijabla naziv="DomainObject.Predmet.StrankaWithAdress_1">AGROCHEM-MAKS d.o.o. za trgovinu, proizvodnju i usluge Kneza Borne 14,10000 Zagreb,Raiffeisenbank St. Stefan-Jageberg-Wolfsberg Murecker str. 23,8083 St.Stefan,Mira Damjanović Slavka Kolara 50,10410 Velika Gorica,NAMJEŠTAJ DENI j.d.o.o. za izradu namještaja Kneza Domagoja 19,44000 Sisak,SISCIA SUB d.o.o. za usluge Trg grada Heidenheima 1,44000 Sisak,Infomart Zagreb d.o.o. za trgovinu, usluge i djelatnost turističke agencije Obrtnička 10,44000 Sisak,Dragana Bubalo Tina Ujevića 43,44000 Sisak</derivirana_varijabla>
  </DomainObject.Predmet.StrankaWithAdress>
  <DomainObject.Predmet.StrankaWithAdressOIB>
    <izvorni_sadrzaj>AGROCHEM-MAKS d.o.o. za trgovinu, proizvodnju i usluge, OIB 74907633394, Kneza Borne 14,10000 Zagreb,Raiffeisenbank St. Stefan-Jageberg-Wolfsberg, OIB 11609308792, Murecker str. 23,8083 St.Stefan,Mira Damjanović, OIB 19085616827, Slavka Kolara 50,10410 Velika Gorica,NAMJEŠTAJ DENI j.d.o.o. za izradu namještaja, OIB 16367764959, Kneza Domagoja 19,44000 Sisak,SISCIA SUB d.o.o. za usluge, OIB 95946501467, Trg grada Heidenheima 1,44000 Sisak,Infomart Zagreb d.o.o. za trgovinu, usluge i djelatnost turističke agencije, OIB 97786650388, Obrtnička 10,44000 Sisak,Dragana Bubalo, OIB 70616540145, Tina Ujevića 43,44000 Sisak</izvorni_sadrzaj>
    <derivirana_varijabla naziv="DomainObject.Predmet.StrankaWithAdressOIB_1">AGROCHEM-MAKS d.o.o. za trgovinu, proizvodnju i usluge, OIB 74907633394, Kneza Borne 14,10000 Zagreb,Raiffeisenbank St. Stefan-Jageberg-Wolfsberg, OIB 11609308792, Murecker str. 23,8083 St.Stefan,Mira Damjanović, OIB 19085616827, Slavka Kolara 50,10410 Velika Gorica,NAMJEŠTAJ DENI j.d.o.o. za izradu namještaja, OIB 16367764959, Kneza Domagoja 19,44000 Sisak,SISCIA SUB d.o.o. za usluge, OIB 95946501467, Trg grada Heidenheima 1,44000 Sisak,Infomart Zagreb d.o.o. za trgovinu, usluge i djelatnost turističke agencije, OIB 97786650388, Obrtnička 10,44000 Sisak,Dragana Bubalo, OIB 70616540145, Tina Ujevića 43,44000 Sisak</derivirana_varijabla>
  </DomainObject.Predmet.StrankaWithAdressOIB>
  <DomainObject.Predmet.StrankaNazivFormated>
    <izvorni_sadrzaj>AGROCHEM-MAKS d.o.o. za trgovinu, proizvodnju i usluge,Raiffeisenbank St. Stefan-Jageberg-Wolfsberg,Mira Damjanović,NAMJEŠTAJ DENI j.d.o.o. za izradu namještaja,SISCIA SUB d.o.o. za usluge,Infomart Zagreb d.o.o. za trgovinu, usluge i djelatnost turističke agencije,Dragana Bubalo</izvorni_sadrzaj>
    <derivirana_varijabla naziv="DomainObject.Predmet.StrankaNazivFormated_1">AGROCHEM-MAKS d.o.o. za trgovinu, proizvodnju i usluge,Raiffeisenbank St. Stefan-Jageberg-Wolfsberg,Mira Damjanović,NAMJEŠTAJ DENI j.d.o.o. za izradu namještaja,SISCIA SUB d.o.o. za usluge,Infomart Zagreb d.o.o. za trgovinu, usluge i djelatnost turističke agencije,Dragana Bubalo</derivirana_varijabla>
  </DomainObject.Predmet.StrankaNazivFormated>
  <DomainObject.Predmet.StrankaNazivFormatedOIB>
    <izvorni_sadrzaj>AGROCHEM-MAKS d.o.o. za trgovinu, proizvodnju i usluge, OIB 74907633394,Raiffeisenbank St. Stefan-Jageberg-Wolfsberg, OIB 11609308792,Mira Damjanović, OIB 19085616827,NAMJEŠTAJ DENI j.d.o.o. za izradu namještaja, OIB 16367764959,SISCIA SUB d.o.o. za usluge, OIB 95946501467,Infomart Zagreb d.o.o. za trgovinu, usluge i djelatnost turističke agencije, OIB 97786650388,Dragana Bubalo, OIB 70616540145</izvorni_sadrzaj>
    <derivirana_varijabla naziv="DomainObject.Predmet.StrankaNazivFormatedOIB_1">AGROCHEM-MAKS d.o.o. za trgovinu, proizvodnju i usluge, OIB 74907633394,Raiffeisenbank St. Stefan-Jageberg-Wolfsberg, OIB 11609308792,Mira Damjanović, OIB 19085616827,NAMJEŠTAJ DENI j.d.o.o. za izradu namještaja, OIB 16367764959,SISCIA SUB d.o.o. za usluge, OIB 95946501467,Infomart Zagreb d.o.o. za trgovinu, usluge i djelatnost turističke agencije, OIB 97786650388,Dragana Bubalo, OIB 70616540145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item>Dragana Bubalo</item>
    </izvorni_sadrzaj>
    <derivirana_varijabla naziv="DomainObject.Predmet.StrankaListFormated_1">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item>Dragana Bubalo</item>
    </derivirana_varijabla>
  </DomainObject.Predmet.StrankaListFormated>
  <DomainObject.Predmet.StrankaListFormatedOIB>
    <izvorni_sadrzaj>
      <item>AGROCHEM-MAKS d.o.o. za trgovinu, proizvodnju i usluge, OIB 74907633394</item>
      <item>Raiffeisenbank St. Stefan-Jageberg-Wolfsberg, OIB 11609308792</item>
      <item>Mira Damjanović, OIB 19085616827</item>
      <item>NAMJEŠTAJ DENI j.d.o.o. za izradu namještaja, OIB 16367764959</item>
      <item>SISCIA SUB d.o.o. za usluge, OIB 95946501467</item>
      <item>Infomart Zagreb d.o.o. za trgovinu, usluge i djelatnost turističke agencije, OIB 97786650388</item>
      <item>Dragana Bubalo, OIB 70616540145</item>
    </izvorni_sadrzaj>
    <derivirana_varijabla naziv="DomainObject.Predmet.StrankaListFormatedOIB_1">
      <item>AGROCHEM-MAKS d.o.o. za trgovinu, proizvodnju i usluge, OIB 74907633394</item>
      <item>Raiffeisenbank St. Stefan-Jageberg-Wolfsberg, OIB 11609308792</item>
      <item>Mira Damjanović, OIB 19085616827</item>
      <item>NAMJEŠTAJ DENI j.d.o.o. za izradu namještaja, OIB 16367764959</item>
      <item>SISCIA SUB d.o.o. za usluge, OIB 95946501467</item>
      <item>Infomart Zagreb d.o.o. za trgovinu, usluge i djelatnost turističke agencije, OIB 97786650388</item>
      <item>Dragana Bubalo, OIB 70616540145</item>
    </derivirana_varijabla>
  </DomainObject.Predmet.StrankaListFormatedOIB>
  <DomainObject.Predmet.StrankaListFormatedWithAdress>
    <izvorni_sadrzaj>
      <item>AGROCHEM-MAKS d.o.o. za trgovinu, proizvodnju i usluge, Kneza Borne 14, 10000 Zagreb</item>
      <item>Raiffeisenbank St. Stefan-Jageberg-Wolfsberg, Murecker str. 23, 8083 St.Stefan</item>
      <item>Mira Damjanović, Slavka Kolara 50, 10410 Velika Gorica</item>
      <item>NAMJEŠTAJ DENI j.d.o.o. za izradu namještaja, Kneza Domagoja 19, 44000 Sisak</item>
      <item>SISCIA SUB d.o.o. za usluge, Trg grada Heidenheima 1, 44000 Sisak</item>
      <item>Infomart Zagreb d.o.o. za trgovinu, usluge i djelatnost turističke agencije, Obrtnička 10, 44000 Sisak</item>
      <item>Dragana Bubalo, Tina Ujevića 43, 44000 Sisak</item>
    </izvorni_sadrzaj>
    <derivirana_varijabla naziv="DomainObject.Predmet.StrankaListFormatedWithAdress_1">
      <item>AGROCHEM-MAKS d.o.o. za trgovinu, proizvodnju i usluge, Kneza Borne 14, 10000 Zagreb</item>
      <item>Raiffeisenbank St. Stefan-Jageberg-Wolfsberg, Murecker str. 23, 8083 St.Stefan</item>
      <item>Mira Damjanović, Slavka Kolara 50, 10410 Velika Gorica</item>
      <item>NAMJEŠTAJ DENI j.d.o.o. za izradu namještaja, Kneza Domagoja 19, 44000 Sisak</item>
      <item>SISCIA SUB d.o.o. za usluge, Trg grada Heidenheima 1, 44000 Sisak</item>
      <item>Infomart Zagreb d.o.o. za trgovinu, usluge i djelatnost turističke agencije, Obrtnička 10, 44000 Sisak</item>
      <item>Dragana Bubalo, Tina Ujevića 43, 44000 Sisak</item>
    </derivirana_varijabla>
  </DomainObject.Predmet.StrankaListFormatedWithAdress>
  <DomainObject.Predmet.StrankaListFormatedWithAdressOIB>
    <izvorni_sadrzaj>
      <item>AGROCHEM-MAKS d.o.o. za trgovinu, proizvodnju i usluge, OIB 74907633394, Kneza Borne 14, 10000 Zagreb</item>
      <item>Raiffeisenbank St. Stefan-Jageberg-Wolfsberg, OIB 11609308792, Murecker str. 23, 8083 St.Stefan</item>
      <item>Mira Damjanović, OIB 19085616827, Slavka Kolara 50, 10410 Velika Gorica</item>
      <item>NAMJEŠTAJ DENI j.d.o.o. za izradu namještaja, OIB 16367764959, Kneza Domagoja 19, 44000 Sisak</item>
      <item>SISCIA SUB d.o.o. za usluge, OIB 95946501467, Trg grada Heidenheima 1, 44000 Sisak</item>
      <item>Infomart Zagreb d.o.o. za trgovinu, usluge i djelatnost turističke agencije, OIB 97786650388, Obrtnička 10, 44000 Sisak</item>
      <item>Dragana Bubalo, OIB 70616540145, Tina Ujevića 43, 44000 Sisak</item>
    </izvorni_sadrzaj>
    <derivirana_varijabla naziv="DomainObject.Predmet.StrankaListFormatedWithAdressOIB_1">
      <item>AGROCHEM-MAKS d.o.o. za trgovinu, proizvodnju i usluge, OIB 74907633394, Kneza Borne 14, 10000 Zagreb</item>
      <item>Raiffeisenbank St. Stefan-Jageberg-Wolfsberg, OIB 11609308792, Murecker str. 23, 8083 St.Stefan</item>
      <item>Mira Damjanović, OIB 19085616827, Slavka Kolara 50, 10410 Velika Gorica</item>
      <item>NAMJEŠTAJ DENI j.d.o.o. za izradu namještaja, OIB 16367764959, Kneza Domagoja 19, 44000 Sisak</item>
      <item>SISCIA SUB d.o.o. za usluge, OIB 95946501467, Trg grada Heidenheima 1, 44000 Sisak</item>
      <item>Infomart Zagreb d.o.o. za trgovinu, usluge i djelatnost turističke agencije, OIB 97786650388, Obrtnička 10, 44000 Sisak</item>
      <item>Dragana Bubalo, OIB 70616540145, Tina Ujevića 43, 44000 Sisak</item>
    </derivirana_varijabla>
  </DomainObject.Predmet.StrankaListFormatedWithAdressOIB>
  <DomainObject.Predmet.StrankaListNazivFormated>
    <izvorni_sadrzaj>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item>Dragana Bubalo</item>
    </izvorni_sadrzaj>
    <derivirana_varijabla naziv="DomainObject.Predmet.StrankaListNazivFormated_1">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item>Dragana Bubalo</item>
    </derivirana_varijabla>
  </DomainObject.Predmet.StrankaListNazivFormated>
  <DomainObject.Predmet.StrankaListNazivFormatedOIB>
    <izvorni_sadrzaj>
      <item>AGROCHEM-MAKS d.o.o. za trgovinu, proizvodnju i usluge, OIB 74907633394</item>
      <item>Raiffeisenbank St. Stefan-Jageberg-Wolfsberg, OIB 11609308792</item>
      <item>Mira Damjanović, OIB 19085616827</item>
      <item>NAMJEŠTAJ DENI j.d.o.o. za izradu namještaja, OIB 16367764959</item>
      <item>SISCIA SUB d.o.o. za usluge, OIB 95946501467</item>
      <item>Infomart Zagreb d.o.o. za trgovinu, usluge i djelatnost turističke agencije, OIB 97786650388</item>
      <item>Dragana Bubalo, OIB 70616540145</item>
    </izvorni_sadrzaj>
    <derivirana_varijabla naziv="DomainObject.Predmet.StrankaListNazivFormatedOIB_1">
      <item>AGROCHEM-MAKS d.o.o. za trgovinu, proizvodnju i usluge, OIB 74907633394</item>
      <item>Raiffeisenbank St. Stefan-Jageberg-Wolfsberg, OIB 11609308792</item>
      <item>Mira Damjanović, OIB 19085616827</item>
      <item>NAMJEŠTAJ DENI j.d.o.o. za izradu namještaja, OIB 16367764959</item>
      <item>SISCIA SUB d.o.o. za usluge, OIB 95946501467</item>
      <item>Infomart Zagreb d.o.o. za trgovinu, usluge i djelatnost turističke agencije, OIB 97786650388</item>
      <item>Dragana Bubalo, OIB 70616540145</item>
    </derivirana_varijabla>
  </DomainObject.Predmet.StrankaListNazivFormatedOIB>
  <DomainObject.Predmet.ProtuStrankaListFormated>
    <izvorni_sadrzaj>
      <item>INFOMART d.o.o.</item>
    </izvorni_sadrzaj>
    <derivirana_varijabla naziv="DomainObject.Predmet.ProtuStrankaListFormated_1">
      <item>INFOMART d.o.o.</item>
    </derivirana_varijabla>
  </DomainObject.Predmet.ProtuStrankaListFormated>
  <DomainObject.Predmet.ProtuStrankaListFormatedOIB>
    <izvorni_sadrzaj>
      <item>INFOMART d.o.o., OIB 24092669025</item>
    </izvorni_sadrzaj>
    <derivirana_varijabla naziv="DomainObject.Predmet.ProtuStrankaListFormatedOIB_1">
      <item>INFOMART d.o.o., OIB 24092669025</item>
    </derivirana_varijabla>
  </DomainObject.Predmet.ProtuStrankaListFormatedOIB>
  <DomainObject.Predmet.ProtuStrankaListFormatedWithAdress>
    <izvorni_sadrzaj>
      <item>INFOMART d.o.o., Obrtnička 10, 44000 Sisak</item>
    </izvorni_sadrzaj>
    <derivirana_varijabla naziv="DomainObject.Predmet.ProtuStrankaListFormatedWithAdress_1">
      <item>INFOMART d.o.o., Obrtnička 10, 44000 Sisak</item>
    </derivirana_varijabla>
  </DomainObject.Predmet.ProtuStrankaListFormatedWithAdress>
  <DomainObject.Predmet.ProtuStrankaListFormatedWithAdressOIB>
    <izvorni_sadrzaj>
      <item>INFOMART d.o.o., OIB 24092669025, Obrtnička 10, 44000 Sisak</item>
    </izvorni_sadrzaj>
    <derivirana_varijabla naziv="DomainObject.Predmet.ProtuStrankaListFormatedWithAdressOIB_1">
      <item>INFOMART d.o.o., OIB 24092669025, Obrtnička 10, 44000 Sisak</item>
    </derivirana_varijabla>
  </DomainObject.Predmet.ProtuStrankaListFormatedWithAdressOIB>
  <DomainObject.Predmet.ProtuStrankaListNazivFormated>
    <izvorni_sadrzaj>
      <item>INFOMART d.o.o.</item>
    </izvorni_sadrzaj>
    <derivirana_varijabla naziv="DomainObject.Predmet.ProtuStrankaListNazivFormated_1">
      <item>INFOMART d.o.o.</item>
    </derivirana_varijabla>
  </DomainObject.Predmet.ProtuStrankaListNazivFormated>
  <DomainObject.Predmet.ProtuStrankaListNazivFormatedOIB>
    <izvorni_sadrzaj>
      <item>INFOMART d.o.o., OIB 24092669025</item>
    </izvorni_sadrzaj>
    <derivirana_varijabla naziv="DomainObject.Predmet.ProtuStrankaListNazivFormatedOIB_1">
      <item>INFOMART d.o.o., OIB 24092669025</item>
    </derivirana_varijabla>
  </DomainObject.Predmet.ProtuStrankaListNazivFormatedOIB>
  <DomainObject.Predmet.OstaliListFormated>
    <izvorni_sadrzaj>
      <item>Damir Ivanković</item>
      <item>H-ABDUCO društvo s ograničenom odgovornošću za usluge</item>
      <item>Financijska agencija</item>
      <item>Berislav Balenović</item>
      <item>Županijsko državno odvjetništvo u Zagrebu, GUO</item>
      <item>Vesna Kocbek</item>
      <item>PODRAVSKA BANKA dioničko društvo</item>
      <item>HYPO ALPE-ADRIA-BANK dioničko društvo</item>
      <item>AGROCHEM-MAKS d.o.o. za trgovinu, proizvodnju i usluge</item>
    </izvorni_sadrzaj>
    <derivirana_varijabla naziv="DomainObject.Predmet.OstaliListFormated_1">
      <item>Damir Ivanković</item>
      <item>H-ABDUCO društvo s ograničenom odgovornošću za usluge</item>
      <item>Financijska agencija</item>
      <item>Berislav Balenović</item>
      <item>Županijsko državno odvjetništvo u Zagrebu, GUO</item>
      <item>Vesna Kocbek</item>
      <item>PODRAVSKA BANKA dioničko društvo</item>
      <item>HYPO ALPE-ADRIA-BANK dioničko društvo</item>
      <item>AGROCHEM-MAKS d.o.o. za trgovinu, proizvodnju i usluge</item>
    </derivirana_varijabla>
  </DomainObject.Predmet.OstaliListFormated>
  <DomainObject.Predmet.OstaliListFormatedOIB>
    <izvorni_sadrzaj>
      <item>Damir Ivanković</item>
      <item>H-ABDUCO društvo s ograničenom odgovornošću za usluge, OIB 13667298928</item>
      <item>Financijska agencija, OIB 85821130368</item>
      <item>Berislav Balenović, OIB 73068157348</item>
      <item>Županijsko državno odvjetništvo u Zagrebu, GUO, OIB 16488001145</item>
      <item>Vesna Kocbek, OIB 64935258953</item>
      <item>PODRAVSKA BANKA dioničko društvo, OIB 97326283154</item>
      <item>HYPO ALPE-ADRIA-BANK dioničko društvo, OIB 14036333877</item>
      <item>AGROCHEM-MAKS d.o.o. za trgovinu, proizvodnju i usluge, OIB 74907633394</item>
    </izvorni_sadrzaj>
    <derivirana_varijabla naziv="DomainObject.Predmet.OstaliListFormatedOIB_1">
      <item>Damir Ivanković</item>
      <item>H-ABDUCO društvo s ograničenom odgovornošću za usluge, OIB 13667298928</item>
      <item>Financijska agencija, OIB 85821130368</item>
      <item>Berislav Balenović, OIB 73068157348</item>
      <item>Županijsko državno odvjetništvo u Zagrebu, GUO, OIB 16488001145</item>
      <item>Vesna Kocbek, OIB 64935258953</item>
      <item>PODRAVSKA BANKA dioničko društvo, OIB 97326283154</item>
      <item>HYPO ALPE-ADRIA-BANK dioničko društvo, OIB 14036333877</item>
      <item>AGROCHEM-MAKS d.o.o. za trgovinu, proizvodnju i usluge, OIB 74907633394</item>
    </derivirana_varijabla>
  </DomainObject.Predmet.OstaliListFormatedOIB>
  <DomainObject.Predmet.OstaliListFormatedWithAdress>
    <izvorni_sadrzaj>
      <item>Damir Ivanković, Ivane Brlić Mažuranić, 44000 Sisak</item>
      <item>H-ABDUCO društvo s ograničenom odgovornošću za usluge, Slavonska avenija 6A, 10000 Zagreb</item>
      <item>Financijska agencija, I.K.Sakcinskog 1, 44000 Sisak</item>
      <item>Berislav Balenović, S. i A. Radića 8a, 44000 Sisak</item>
      <item>Županijsko državno odvjetništvo u Zagrebu, GUO, Savska cesta 41, 10000 Zagreb</item>
      <item>Vesna Kocbek, Trg Nikole Zrinskog 17, 10000 Zagreb</item>
      <item>PODRAVSKA BANKA dioničko društvo, Opatička 3, 48000 Koprivnica</item>
      <item>HYPO ALPE-ADRIA-BANK dioničko društvo, Slavonska avenija 6, 10000 Zagreb</item>
      <item>AGROCHEM-MAKS d.o.o. za trgovinu, proizvodnju i usluge, Kneza Borne 14, 10000 Zagreb</item>
    </izvorni_sadrzaj>
    <derivirana_varijabla naziv="DomainObject.Predmet.OstaliListFormatedWithAdress_1">
      <item>Damir Ivanković, Ivane Brlić Mažuranić, 44000 Sisak</item>
      <item>H-ABDUCO društvo s ograničenom odgovornošću za usluge, Slavonska avenija 6A, 10000 Zagreb</item>
      <item>Financijska agencija, I.K.Sakcinskog 1, 44000 Sisak</item>
      <item>Berislav Balenović, S. i A. Radića 8a, 44000 Sisak</item>
      <item>Županijsko državno odvjetništvo u Zagrebu, GUO, Savska cesta 41, 10000 Zagreb</item>
      <item>Vesna Kocbek, Trg Nikole Zrinskog 17, 10000 Zagreb</item>
      <item>PODRAVSKA BANKA dioničko društvo, Opatička 3, 48000 Koprivnica</item>
      <item>HYPO ALPE-ADRIA-BANK dioničko društvo, Slavonska avenija 6, 10000 Zagreb</item>
      <item>AGROCHEM-MAKS d.o.o. za trgovinu, proizvodnju i usluge, Kneza Borne 14, 10000 Zagreb</item>
    </derivirana_varijabla>
  </DomainObject.Predmet.OstaliListFormatedWithAdress>
  <DomainObject.Predmet.OstaliListFormatedWithAdressOIB>
    <izvorni_sadrzaj>
      <item>Damir Ivanković, Ivane Brlić Mažuranić, 44000 Sisak</item>
      <item>H-ABDUCO društvo s ograničenom odgovornošću za usluge, OIB 13667298928, Slavonska avenija 6A, 10000 Zagreb</item>
      <item>Financijska agencija, OIB 85821130368, I.K.Sakcinskog 1, 44000 Sisak</item>
      <item>Berislav Balenović, OIB 73068157348, S. i A. Radića 8a, 44000 Sisak</item>
      <item>Županijsko državno odvjetništvo u Zagrebu, GUO, OIB 16488001145, Savska cesta 41, 10000 Zagreb</item>
      <item>Vesna Kocbek, OIB 64935258953, Trg Nikole Zrinskog 17, 10000 Zagreb</item>
      <item>PODRAVSKA BANKA dioničko društvo, OIB 97326283154, Opatička 3, 48000 Koprivnica</item>
      <item>HYPO ALPE-ADRIA-BANK dioničko društvo, OIB 14036333877, Slavonska avenija 6, 10000 Zagreb</item>
      <item>AGROCHEM-MAKS d.o.o. za trgovinu, proizvodnju i usluge, OIB 74907633394, Kneza Borne 14, 10000 Zagreb</item>
    </izvorni_sadrzaj>
    <derivirana_varijabla naziv="DomainObject.Predmet.OstaliListFormatedWithAdressOIB_1">
      <item>Damir Ivanković, Ivane Brlić Mažuranić, 44000 Sisak</item>
      <item>H-ABDUCO društvo s ograničenom odgovornošću za usluge, OIB 13667298928, Slavonska avenija 6A, 10000 Zagreb</item>
      <item>Financijska agencija, OIB 85821130368, I.K.Sakcinskog 1, 44000 Sisak</item>
      <item>Berislav Balenović, OIB 73068157348, S. i A. Radića 8a, 44000 Sisak</item>
      <item>Županijsko državno odvjetništvo u Zagrebu, GUO, OIB 16488001145, Savska cesta 41, 10000 Zagreb</item>
      <item>Vesna Kocbek, OIB 64935258953, Trg Nikole Zrinskog 17, 10000 Zagreb</item>
      <item>PODRAVSKA BANKA dioničko društvo, OIB 97326283154, Opatička 3, 48000 Koprivnica</item>
      <item>HYPO ALPE-ADRIA-BANK dioničko društvo, OIB 14036333877, Slavonska avenija 6, 10000 Zagreb</item>
      <item>AGROCHEM-MAKS d.o.o. za trgovinu, proizvodnju i usluge, OIB 74907633394, Kneza Borne 14, 10000 Zagreb</item>
    </derivirana_varijabla>
  </DomainObject.Predmet.OstaliListFormatedWithAdressOIB>
  <DomainObject.Predmet.OstaliListNazivFormated>
    <izvorni_sadrzaj>
      <item>Damir Ivanković</item>
      <item>H-ABDUCO društvo s ograničenom odgovornošću za usluge</item>
      <item>Financijska agencija</item>
      <item>Berislav Balenović</item>
      <item>Županijsko državno odvjetništvo u Zagrebu, GUO</item>
      <item>Vesna Kocbek</item>
      <item>PODRAVSKA BANKA dioničko društvo</item>
      <item>HYPO ALPE-ADRIA-BANK dioničko društvo</item>
      <item>AGROCHEM-MAKS d.o.o. za trgovinu, proizvodnju i usluge</item>
    </izvorni_sadrzaj>
    <derivirana_varijabla naziv="DomainObject.Predmet.OstaliListNazivFormated_1">
      <item>Damir Ivanković</item>
      <item>H-ABDUCO društvo s ograničenom odgovornošću za usluge</item>
      <item>Financijska agencija</item>
      <item>Berislav Balenović</item>
      <item>Županijsko državno odvjetništvo u Zagrebu, GUO</item>
      <item>Vesna Kocbek</item>
      <item>PODRAVSKA BANKA dioničko društvo</item>
      <item>HYPO ALPE-ADRIA-BANK dioničko društvo</item>
      <item>AGROCHEM-MAKS d.o.o. za trgovinu, proizvodnju i usluge</item>
    </derivirana_varijabla>
  </DomainObject.Predmet.OstaliListNazivFormated>
  <DomainObject.Predmet.OstaliListNazivFormatedOIB>
    <izvorni_sadrzaj>
      <item>Damir Ivanković</item>
      <item>H-ABDUCO društvo s ograničenom odgovornošću za usluge, OIB 13667298928</item>
      <item>Financijska agencija, OIB 85821130368</item>
      <item>Berislav Balenović, OIB 73068157348</item>
      <item>Županijsko državno odvjetništvo u Zagrebu, GUO, OIB 16488001145</item>
      <item>Vesna Kocbek, OIB 64935258953</item>
      <item>PODRAVSKA BANKA dioničko društvo, OIB 97326283154</item>
      <item>HYPO ALPE-ADRIA-BANK dioničko društvo, OIB 14036333877</item>
      <item>AGROCHEM-MAKS d.o.o. za trgovinu, proizvodnju i usluge, OIB 74907633394</item>
    </izvorni_sadrzaj>
    <derivirana_varijabla naziv="DomainObject.Predmet.OstaliListNazivFormatedOIB_1">
      <item>Damir Ivanković</item>
      <item>H-ABDUCO društvo s ograničenom odgovornošću za usluge, OIB 13667298928</item>
      <item>Financijska agencija, OIB 85821130368</item>
      <item>Berislav Balenović, OIB 73068157348</item>
      <item>Županijsko državno odvjetništvo u Zagrebu, GUO, OIB 16488001145</item>
      <item>Vesna Kocbek, OIB 64935258953</item>
      <item>PODRAVSKA BANKA dioničko društvo, OIB 97326283154</item>
      <item>HYPO ALPE-ADRIA-BANK dioničko društvo, OIB 14036333877</item>
      <item>AGROCHEM-MAKS d.o.o. za trgovinu, proizvodnju i usluge, OIB 74907633394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2017.</izvorni_sadrzaj>
    <derivirana_varijabla naziv="DomainObject.Datum_1">3. ožujka 2017.</derivirana_varijabla>
  </DomainObject.Datum>
  <DomainObject.PoslovniBrojDokumenta>
    <izvorni_sadrzaj/>
    <derivirana_varijabla naziv="DomainObject.PoslovniBrojDokumenta_1"/>
  </DomainObject.PoslovniBrojDokumenta>
  <DomainObject.Predmet.StrankaIDrugi>
    <izvorni_sadrzaj>Dragana Bubalo i dr.</izvorni_sadrzaj>
    <derivirana_varijabla naziv="DomainObject.Predmet.StrankaIDrugi_1">Dragana Bubalo i dr.</derivirana_varijabla>
  </DomainObject.Predmet.StrankaIDrugi>
  <DomainObject.Predmet.ProtustrankaIDrugi>
    <izvorni_sadrzaj>INFOMART d.o.o.</izvorni_sadrzaj>
    <derivirana_varijabla naziv="DomainObject.Predmet.ProtustrankaIDrugi_1">INFOMART d.o.o.</derivirana_varijabla>
  </DomainObject.Predmet.ProtustrankaIDrugi>
  <DomainObject.Predmet.StrankaIDrugiAdressOIB>
    <izvorni_sadrzaj>Dragana Bubalo, OIB 70616540145, Tina Ujevića 43, 44000 Sisak i dr.</izvorni_sadrzaj>
    <derivirana_varijabla naziv="DomainObject.Predmet.StrankaIDrugiAdressOIB_1">Dragana Bubalo, OIB 70616540145, Tina Ujevića 43, 44000 Sisak i dr.</derivirana_varijabla>
  </DomainObject.Predmet.StrankaIDrugiAdressOIB>
  <DomainObject.Predmet.ProtustrankaIDrugiAdressOIB>
    <izvorni_sadrzaj>INFOMART d.o.o., OIB 24092669025, Obrtnička 10, 44000 Sisak</izvorni_sadrzaj>
    <derivirana_varijabla naziv="DomainObject.Predmet.ProtustrankaIDrugiAdressOIB_1">INFOMART d.o.o., OIB 24092669025, Obrtnička 10,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INFOMART d.o.o.</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item>Dragana Bubalo</item>
      <item>Damir Ivanković</item>
      <item>H-ABDUCO društvo s ograničenom odgovornošću za usluge</item>
      <item>Financijska agencija</item>
      <item>Berislav Balenović</item>
      <item>Županijsko državno odvjetništvo u Zagrebu, GUO</item>
      <item>Vesna Kocbek</item>
      <item>PODRAVSKA BANKA dioničko društvo</item>
      <item>HYPO ALPE-ADRIA-BANK dioničko društvo</item>
      <item>AGROCHEM-MAKS d.o.o. za trgovinu, proizvodnju i usluge</item>
    </izvorni_sadrzaj>
    <derivirana_varijabla naziv="DomainObject.Predmet.SudioniciListNaziv_1">
      <item>INFOMART d.o.o.</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item>Dragana Bubalo</item>
      <item>Damir Ivanković</item>
      <item>H-ABDUCO društvo s ograničenom odgovornošću za usluge</item>
      <item>Financijska agencija</item>
      <item>Berislav Balenović</item>
      <item>Županijsko državno odvjetništvo u Zagrebu, GUO</item>
      <item>Vesna Kocbek</item>
      <item>PODRAVSKA BANKA dioničko društvo</item>
      <item>HYPO ALPE-ADRIA-BANK dioničko društvo</item>
      <item>AGROCHEM-MAKS d.o.o. za trgovinu, proizvodnju i usluge</item>
    </derivirana_varijabla>
  </DomainObject.Predmet.SudioniciListNaziv>
  <DomainObject.Predmet.SudioniciListAdressOIB>
    <izvorni_sadrzaj>
      <item>INFOMART d.o.o., OIB 24092669025, Obrtnička 10,44000 Sisak</item>
      <item>AGROCHEM-MAKS d.o.o. za trgovinu, proizvodnju i usluge, OIB 74907633394, Kneza Borne 14,10000 Zagreb</item>
      <item>Raiffeisenbank St. Stefan-Jageberg-Wolfsberg, OIB 11609308792, Murecker str. 23,8083 St.Stefan</item>
      <item>Mira Damjanović, OIB 19085616827, Slavka Kolara 50,10410 Velika Gorica</item>
      <item>NAMJEŠTAJ DENI j.d.o.o. za izradu namještaja, OIB 16367764959, Kneza Domagoja 19,44000 Sisak</item>
      <item>SISCIA SUB d.o.o. za usluge, OIB 95946501467, Trg grada Heidenheima 1,44000 Sisak</item>
      <item>Infomart Zagreb d.o.o. za trgovinu, usluge i djelatnost turističke agencije, OIB 97786650388, Obrtnička 10,44000 Sisak</item>
      <item>Dragana Bubalo, OIB 70616540145, Tina Ujevića 43,44000 Sisak</item>
      <item>Damir Ivanković, Ivane Brlić Mažuranić,44000 Sisak</item>
      <item>H-ABDUCO društvo s ograničenom odgovornošću za usluge, OIB 13667298928, Slavonska avenija 6A,10000 Zagreb</item>
      <item>Financijska agencija, OIB 85821130368, I.K.Sakcinskog 1,44000 Sisak</item>
      <item>Berislav Balenović, OIB 73068157348, S. i A. Radića 8a,44000 Sisak</item>
      <item>Županijsko državno odvjetništvo u Zagrebu, GUO, OIB 16488001145, Savska cesta 41,10000 Zagreb</item>
      <item>Vesna Kocbek, OIB 64935258953, Trg Nikole Zrinskog 17,10000 Zagreb</item>
      <item>PODRAVSKA BANKA dioničko društvo, OIB 97326283154, Opatička 3,48000 Koprivnica</item>
      <item>HYPO ALPE-ADRIA-BANK dioničko društvo, OIB 14036333877, Slavonska avenija 6,10000 Zagreb</item>
      <item>AGROCHEM-MAKS d.o.o. za trgovinu, proizvodnju i usluge, OIB 74907633394, Kneza Borne 14,10000 Zagreb</item>
    </izvorni_sadrzaj>
    <derivirana_varijabla naziv="DomainObject.Predmet.SudioniciListAdressOIB_1">
      <item>INFOMART d.o.o., OIB 24092669025, Obrtnička 10,44000 Sisak</item>
      <item>AGROCHEM-MAKS d.o.o. za trgovinu, proizvodnju i usluge, OIB 74907633394, Kneza Borne 14,10000 Zagreb</item>
      <item>Raiffeisenbank St. Stefan-Jageberg-Wolfsberg, OIB 11609308792, Murecker str. 23,8083 St.Stefan</item>
      <item>Mira Damjanović, OIB 19085616827, Slavka Kolara 50,10410 Velika Gorica</item>
      <item>NAMJEŠTAJ DENI j.d.o.o. za izradu namještaja, OIB 16367764959, Kneza Domagoja 19,44000 Sisak</item>
      <item>SISCIA SUB d.o.o. za usluge, OIB 95946501467, Trg grada Heidenheima 1,44000 Sisak</item>
      <item>Infomart Zagreb d.o.o. za trgovinu, usluge i djelatnost turističke agencije, OIB 97786650388, Obrtnička 10,44000 Sisak</item>
      <item>Dragana Bubalo, OIB 70616540145, Tina Ujevića 43,44000 Sisak</item>
      <item>Damir Ivanković, Ivane Brlić Mažuranić,44000 Sisak</item>
      <item>H-ABDUCO društvo s ograničenom odgovornošću za usluge, OIB 13667298928, Slavonska avenija 6A,10000 Zagreb</item>
      <item>Financijska agencija, OIB 85821130368, I.K.Sakcinskog 1,44000 Sisak</item>
      <item>Berislav Balenović, OIB 73068157348, S. i A. Radića 8a,44000 Sisak</item>
      <item>Županijsko državno odvjetništvo u Zagrebu, GUO, OIB 16488001145, Savska cesta 41,10000 Zagreb</item>
      <item>Vesna Kocbek, OIB 64935258953, Trg Nikole Zrinskog 17,10000 Zagreb</item>
      <item>PODRAVSKA BANKA dioničko društvo, OIB 97326283154, Opatička 3,48000 Koprivnica</item>
      <item>HYPO ALPE-ADRIA-BANK dioničko društvo, OIB 14036333877, Slavonska avenija 6,10000 Zagreb</item>
      <item>AGROCHEM-MAKS d.o.o. za trgovinu, proizvodnju i usluge, OIB 74907633394, Kneza Borne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24092669025</item>
      <item>, OIB 74907633394</item>
      <item>, OIB 11609308792</item>
      <item>, OIB 19085616827</item>
      <item>, OIB 16367764959</item>
      <item>, OIB 95946501467</item>
      <item>, OIB 97786650388</item>
      <item>, OIB 70616540145</item>
      <item>, OIB null</item>
      <item>, OIB 13667298928</item>
      <item>, OIB 85821130368</item>
      <item>, OIB 73068157348</item>
      <item>, OIB 16488001145</item>
      <item>, OIB 64935258953</item>
      <item>, OIB 97326283154</item>
      <item>, OIB 14036333877</item>
      <item>, OIB 74907633394</item>
    </izvorni_sadrzaj>
    <derivirana_varijabla naziv="DomainObject.Predmet.SudioniciListNazivOIB_1">
      <item>, OIB 24092669025</item>
      <item>, OIB 74907633394</item>
      <item>, OIB 11609308792</item>
      <item>, OIB 19085616827</item>
      <item>, OIB 16367764959</item>
      <item>, OIB 95946501467</item>
      <item>, OIB 97786650388</item>
      <item>, OIB 70616540145</item>
      <item>, OIB null</item>
      <item>, OIB 13667298928</item>
      <item>, OIB 85821130368</item>
      <item>, OIB 73068157348</item>
      <item>, OIB 16488001145</item>
      <item>, OIB 64935258953</item>
      <item>, OIB 97326283154</item>
      <item>, OIB 14036333877</item>
      <item>, OIB 74907633394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Kocbek, OIB 64935258953, Trg Nikole Zrinskog 17 Zagreb</item>
    </izvorni_sadrzaj>
    <derivirana_varijabla naziv="DomainObject.Predmet.StecajniUpraviteljiListAddressOIB_1">
      <item>Vesna Kocbek, OIB 64935258953, Trg Nikole Zrinskog 17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1335</properties:Words>
  <properties:Characters>7311</properties:Characters>
  <properties:Lines>130</properties:Lines>
  <properties:Paragraphs>32</properties:Paragraphs>
  <properties:TotalTime>86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8704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2017-03-02T08:52:00Z</dcterms:created>
  <dc:creator>ksvajger</dc:creator>
  <cp:lastModifiedBy>Kristina Švajger</cp:lastModifiedBy>
  <cp:lastPrinted>2017-03-03T09:34:00Z</cp:lastPrinted>
  <dcterms:modified xmlns:xsi="http://www.w3.org/2001/XMLSchema-instance" xsi:type="dcterms:W3CDTF">2017-03-03T09:35:00Z</dcterms:modified>
  <cp:revision>21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