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361b" w14:paraId="6cf361b" w:rsidRDefault="007D5558" w:rsidP="007D5558" w:rsidR="007D5558">
      <w:pPr>
        <w15:collapsed w:val="false"/>
        <w:rPr>
          <w:rStyle w:val="Naglaeno"/>
        </w:rPr>
      </w:pPr>
    </w:p>
    <w:p w:rsidRDefault="007D5558" w:rsidP="007D5558" w:rsidR="007D5558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14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48</w:t>
      </w:r>
      <w:proofErr w:type="spellEnd"/>
    </w:p>
    <w:p w:rsidRDefault="007D5558" w:rsidP="007D5558" w:rsidR="007D555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558" w:rsidP="007D5558" w:rsidR="007D5558" w:rsidRPr="00D21A2C"/>
    <w:p w:rsidRDefault="007D5558" w:rsidP="007D5558" w:rsidR="007D55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5558" w:rsidP="007D5558" w:rsidR="007D5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D5558" w:rsidP="007D5558" w:rsidR="007D5558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5558" w:rsidP="007D5558" w:rsidR="007D5558"/>
    <w:p w:rsidRDefault="007D5558" w:rsidP="007D5558" w:rsidR="007D5558" w:rsidRPr="002B343B">
      <w:pPr>
        <w:jc w:val="center"/>
      </w:pPr>
      <w:r w:rsidRPr="002B343B">
        <w:t>R E P U B L I K A    H R V A T S K A</w:t>
      </w:r>
    </w:p>
    <w:p w:rsidRDefault="007D5558" w:rsidP="007D5558" w:rsidR="007D5558" w:rsidRPr="006C327B">
      <w:pPr>
        <w:pStyle w:val="Naslov1"/>
        <w:rPr>
          <w:b w:val="false"/>
          <w:bCs w:val="false"/>
          <w:sz w:val="24"/>
        </w:rPr>
      </w:pPr>
      <w:r w:rsidRPr="006C327B">
        <w:rPr>
          <w:b w:val="false"/>
          <w:bCs w:val="false"/>
          <w:sz w:val="24"/>
        </w:rPr>
        <w:t>R J E Š E N J E</w:t>
      </w:r>
    </w:p>
    <w:p w:rsidRDefault="007D5558" w:rsidP="007D5558" w:rsidR="007D5558"/>
    <w:p w:rsidRDefault="007D5558" w:rsidP="007D5558" w:rsidR="007D5558" w:rsidRPr="00F870B7"/>
    <w:p w:rsidRDefault="007D5558" w:rsidP="007D5558" w:rsidR="007D5558">
      <w:pPr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HERODOS</w:t>
      </w:r>
      <w:proofErr w:type="spellEnd"/>
      <w:r>
        <w:t xml:space="preserve"> d.o.o. za trgovinu, usluge i ugostiteljstvo, u stečaju, Vukovar, Vladimira Nazora </w:t>
      </w:r>
      <w:proofErr w:type="spellStart"/>
      <w:r>
        <w:t>16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030085011</w:t>
      </w:r>
      <w:proofErr w:type="spellEnd"/>
      <w:r>
        <w:t xml:space="preserve">, </w:t>
      </w:r>
      <w:proofErr w:type="spellStart"/>
      <w:r>
        <w:t>O</w:t>
      </w:r>
      <w:r w:rsidR="002738CA">
        <w:t>IB</w:t>
      </w:r>
      <w:proofErr w:type="spellEnd"/>
      <w:r w:rsidR="002738CA">
        <w:t xml:space="preserve"> </w:t>
      </w:r>
      <w:proofErr w:type="spellStart"/>
      <w:r w:rsidR="002738CA">
        <w:t>66642001263</w:t>
      </w:r>
      <w:proofErr w:type="spellEnd"/>
      <w:r w:rsidR="002738CA">
        <w:t>, dana 2.  prosinca</w:t>
      </w:r>
      <w:r>
        <w:t xml:space="preserve"> </w:t>
      </w:r>
      <w:proofErr w:type="spellStart"/>
      <w:r>
        <w:t>2016</w:t>
      </w:r>
      <w:proofErr w:type="spellEnd"/>
      <w:r>
        <w:t xml:space="preserve">. </w:t>
      </w:r>
      <w:r w:rsidRPr="00F870B7">
        <w:t xml:space="preserve">      </w:t>
      </w:r>
    </w:p>
    <w:p w:rsidRDefault="007D5558" w:rsidP="007D5558" w:rsidR="007D5558">
      <w:pPr>
        <w:jc w:val="both"/>
      </w:pPr>
    </w:p>
    <w:p w:rsidRDefault="007D5558" w:rsidP="007D5558" w:rsidR="00A349A4">
      <w:pPr>
        <w:jc w:val="center"/>
      </w:pPr>
      <w:r>
        <w:t>r i j e š i o   j e</w:t>
      </w:r>
    </w:p>
    <w:p w:rsidRDefault="007D5558" w:rsidP="007D5558" w:rsidR="007D5558">
      <w:pPr>
        <w:jc w:val="center"/>
      </w:pPr>
    </w:p>
    <w:p w:rsidRDefault="007D5558" w:rsidP="007D5558" w:rsidR="007D5558">
      <w:pPr>
        <w:jc w:val="center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>na način namirenja vjerovnika I</w:t>
      </w:r>
      <w:r>
        <w:t xml:space="preserve"> višeg isplatnog reda u iznosu od </w:t>
      </w:r>
      <w:proofErr w:type="spellStart"/>
      <w:r w:rsidR="007D5558">
        <w:t>62.627</w:t>
      </w:r>
      <w:proofErr w:type="spellEnd"/>
      <w:r w:rsidR="007D5558">
        <w:t>,</w:t>
      </w:r>
      <w:proofErr w:type="spellStart"/>
      <w:r w:rsidR="007D5558">
        <w:t>87</w:t>
      </w:r>
      <w:proofErr w:type="spellEnd"/>
      <w:r w:rsidR="007D5558">
        <w:t xml:space="preserve"> </w:t>
      </w:r>
      <w:r w:rsidR="00A349A4">
        <w:t xml:space="preserve"> kn</w:t>
      </w:r>
      <w:r>
        <w:t xml:space="preserve"> ili </w:t>
      </w:r>
      <w:proofErr w:type="spellStart"/>
      <w:r w:rsidR="005743A1">
        <w:t>6</w:t>
      </w:r>
      <w:r w:rsidR="007D5558">
        <w:t>4</w:t>
      </w:r>
      <w:proofErr w:type="spellEnd"/>
      <w:r w:rsidR="007D5558">
        <w:t>,</w:t>
      </w:r>
      <w:proofErr w:type="spellStart"/>
      <w:r w:rsidR="007D5558">
        <w:t>15</w:t>
      </w:r>
      <w:proofErr w:type="spellEnd"/>
      <w:r>
        <w:t xml:space="preserve">  % </w:t>
      </w:r>
      <w:r w:rsidR="00A349A4">
        <w:t xml:space="preserve">utvrđenih i </w:t>
      </w:r>
      <w:r w:rsidR="00BF7CDC">
        <w:t>priznatih tražbina vjerovnika 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7D5558" w:rsidP="00FD56F5" w:rsidR="00FD56F5">
      <w:pPr>
        <w:ind w:left="720"/>
        <w:jc w:val="center"/>
      </w:pPr>
      <w:proofErr w:type="spellStart"/>
      <w:r>
        <w:t>11</w:t>
      </w:r>
      <w:proofErr w:type="spellEnd"/>
      <w:r>
        <w:t xml:space="preserve">. siječanj </w:t>
      </w:r>
      <w:proofErr w:type="spellStart"/>
      <w:r>
        <w:t>2017</w:t>
      </w:r>
      <w:proofErr w:type="spellEnd"/>
      <w:r>
        <w:t xml:space="preserve">. </w:t>
      </w:r>
      <w:r w:rsidR="00FD56F5">
        <w:t xml:space="preserve">godine s početkom u </w:t>
      </w:r>
      <w:proofErr w:type="spellStart"/>
      <w:r w:rsidR="00FD56F5">
        <w:t>1</w:t>
      </w:r>
      <w:r w:rsidR="00A349A4">
        <w:t>0</w:t>
      </w:r>
      <w:proofErr w:type="spellEnd"/>
      <w:r w:rsidR="00BF7CDC">
        <w:t>,</w:t>
      </w:r>
      <w:proofErr w:type="spellStart"/>
      <w:r w:rsidR="005743A1">
        <w:t>0</w:t>
      </w:r>
      <w:r w:rsidR="00BF7CDC">
        <w:t>0</w:t>
      </w:r>
      <w:proofErr w:type="spellEnd"/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</w:t>
      </w:r>
      <w:r w:rsidR="007D5558">
        <w:t xml:space="preserve">, Zagrebačka 2, soba </w:t>
      </w:r>
      <w:proofErr w:type="spellStart"/>
      <w:r w:rsidR="007D5558">
        <w:t>22</w:t>
      </w:r>
      <w:proofErr w:type="spellEnd"/>
      <w:r w:rsidR="007D5558">
        <w:t xml:space="preserve">/I </w:t>
      </w:r>
      <w:r>
        <w:t>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III </w:t>
      </w:r>
      <w:r w:rsidR="007D5558">
        <w:t>Ovo rješenje, uz</w:t>
      </w:r>
      <w:r>
        <w:t xml:space="preserve"> diobni popis izložit će se na </w:t>
      </w:r>
      <w:r w:rsidR="007D5558">
        <w:t>mrežnim stranicama e-</w:t>
      </w:r>
      <w:r w:rsidR="006C327B">
        <w:t>oglasna ploča</w:t>
      </w:r>
      <w:r>
        <w:t xml:space="preserve"> s</w:t>
      </w:r>
      <w:r w:rsidR="006C327B">
        <w:t>uda i u stečajnoj pisarnici.</w:t>
      </w:r>
    </w:p>
    <w:p w:rsidRDefault="00FD56F5" w:rsidP="00FD56F5" w:rsidR="00FD56F5">
      <w:pPr>
        <w:ind w:left="720"/>
        <w:jc w:val="both"/>
      </w:pPr>
    </w:p>
    <w:p w:rsidRDefault="00FD56F5" w:rsidP="007101E8" w:rsidR="007101E8">
      <w:pPr>
        <w:ind w:left="720"/>
        <w:jc w:val="center"/>
      </w:pPr>
      <w:r>
        <w:t>U Osijeku</w:t>
      </w:r>
      <w:r w:rsidR="007D5558">
        <w:t xml:space="preserve"> </w:t>
      </w:r>
      <w:proofErr w:type="spellStart"/>
      <w:r w:rsidR="002738CA">
        <w:t>02</w:t>
      </w:r>
      <w:proofErr w:type="spellEnd"/>
      <w:r w:rsidR="002738CA">
        <w:t>. prosinac</w:t>
      </w:r>
      <w:bookmarkStart w:name="_GoBack" w:id="0"/>
      <w:bookmarkEnd w:id="0"/>
      <w:r w:rsidR="006C327B">
        <w:t xml:space="preserve"> </w:t>
      </w:r>
      <w:r w:rsidR="007D5558">
        <w:t xml:space="preserve"> </w:t>
      </w:r>
      <w:proofErr w:type="spellStart"/>
      <w:r w:rsidR="007101E8">
        <w:t>2016</w:t>
      </w:r>
      <w:proofErr w:type="spellEnd"/>
      <w:r w:rsidR="007101E8">
        <w:t xml:space="preserve">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</w:t>
      </w:r>
      <w:r w:rsidR="006C327B">
        <w:t xml:space="preserve">ešenja nije dopuštena žalba (članak </w:t>
      </w:r>
      <w:proofErr w:type="spellStart"/>
      <w:r w:rsidR="006C327B">
        <w:t>278</w:t>
      </w:r>
      <w:proofErr w:type="spellEnd"/>
      <w:r w:rsidR="006C327B">
        <w:t xml:space="preserve">. stav 2. </w:t>
      </w:r>
      <w:proofErr w:type="spellStart"/>
      <w:r w:rsidR="006C327B">
        <w:t>ZPP</w:t>
      </w:r>
      <w:proofErr w:type="spellEnd"/>
      <w:r w:rsidR="006C327B">
        <w:t>-a u vezi s člankom</w:t>
      </w:r>
      <w:r>
        <w:t xml:space="preserve"> 6. </w:t>
      </w:r>
      <w:proofErr w:type="spellStart"/>
      <w:r>
        <w:t>SZ</w:t>
      </w:r>
      <w:proofErr w:type="spellEnd"/>
      <w:r>
        <w:t>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Stečajni upravitelj</w:t>
      </w:r>
      <w:r w:rsidR="007101E8">
        <w:t xml:space="preserve"> </w:t>
      </w:r>
      <w:proofErr w:type="spellStart"/>
      <w:r w:rsidR="006C327B">
        <w:t>Mirsad</w:t>
      </w:r>
      <w:proofErr w:type="spellEnd"/>
      <w:r w:rsidR="006C327B">
        <w:t xml:space="preserve"> </w:t>
      </w:r>
      <w:proofErr w:type="spellStart"/>
      <w:r w:rsidR="006C327B">
        <w:t>Demirović</w:t>
      </w:r>
      <w:proofErr w:type="spellEnd"/>
    </w:p>
    <w:p w:rsidRDefault="00C8431B" w:rsidP="00FD56F5" w:rsidR="00C8431B">
      <w:pPr>
        <w:jc w:val="both"/>
      </w:pPr>
      <w:r>
        <w:t xml:space="preserve">2. e-oglasna ploča </w:t>
      </w:r>
      <w:r w:rsidR="006C327B">
        <w:t xml:space="preserve">uz diobni popis (str. </w:t>
      </w:r>
      <w:proofErr w:type="spellStart"/>
      <w:r w:rsidR="006C327B">
        <w:t>216</w:t>
      </w:r>
      <w:proofErr w:type="spellEnd"/>
      <w:r w:rsidR="006C327B">
        <w:t xml:space="preserve"> spisa)</w:t>
      </w:r>
    </w:p>
    <w:p w:rsidRDefault="006C327B" w:rsidP="005743A1" w:rsidR="000C20F1">
      <w:pPr>
        <w:jc w:val="both"/>
      </w:pPr>
      <w:r>
        <w:t xml:space="preserve">3.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11</w:t>
      </w:r>
      <w:proofErr w:type="spellEnd"/>
      <w:r>
        <w:t>/1/</w:t>
      </w:r>
      <w:proofErr w:type="spellStart"/>
      <w:r>
        <w:t>17</w:t>
      </w:r>
      <w:proofErr w:type="spellEnd"/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38CA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65384"/>
    <w:rsid w:val="005700BB"/>
    <w:rsid w:val="005743A1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327B"/>
    <w:rsid w:val="006C6791"/>
    <w:rsid w:val="006E4601"/>
    <w:rsid w:val="006F4276"/>
    <w:rsid w:val="007060D4"/>
    <w:rsid w:val="007101E8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5558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5221C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3BA3"/>
    <w:rsid w:val="00EC45B6"/>
    <w:rsid w:val="00EC61E5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Naslov1Char" w:type="character">
    <w:name w:val="Naslov 1 Char"/>
    <w:link w:val="Naslov1"/>
    <w:rsid w:val="007101E8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3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653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653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3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3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Naslov1Char" w:type="character">
    <w:name w:val="Naslov 1 Char"/>
    <w:link w:val="Naslov1"/>
    <w:rsid w:val="007101E8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3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653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653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3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3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St-13/2014-48</izvorni_sadrzaj>
    <derivirana_varijabla naziv="DomainObject.Oznaka_1">St-13/2014-48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2014.</izvorni_sadrzaj>
    <derivirana_varijabla naziv="DomainObject.Predmet.DatumOsnivanja_1">10.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HERODOS, d.o.o. za trgovinu, usluge i ugostiteljstvo</izvorni_sadrzaj>
    <derivirana_varijabla naziv="DomainObject.Predmet.ProtustrankaFormated_1">  HERODOS, d.o.o. za trgovinu, usluge i ugostiteljstvo</derivirana_varijabla>
  </DomainObject.Predmet.ProtustrankaFormated>
  <DomainObject.Predmet.ProtustrankaFormatedOIB>
    <izvorni_sadrzaj>  HERODOS, d.o.o. za trgovinu, usluge i ugostiteljstvo, OIB 66642001263</izvorni_sadrzaj>
    <derivirana_varijabla naziv="DomainObject.Predmet.ProtustrankaFormatedOIB_1">  HERODOS, d.o.o. za trgovinu, usluge i ugostiteljstvo, OIB 66642001263</derivirana_varijabla>
  </DomainObject.Predmet.ProtustrankaFormatedOIB>
  <DomainObject.Predmet.ProtustrankaFormatedWithAdress>
    <izvorni_sadrzaj> HERODOS, d.o.o. za trgovinu, usluge i ugostiteljstvo, Vladimira Nazora 16, Vukovar</izvorni_sadrzaj>
    <derivirana_varijabla naziv="DomainObject.Predmet.ProtustrankaFormatedWithAdress_1"> HERODOS, d.o.o. za trgovinu, usluge i ugostiteljstvo, Vladimira Nazora 16, Vukovar</derivirana_varijabla>
  </DomainObject.Predmet.ProtustrankaFormatedWithAdress>
  <DomainObject.Predmet.ProtustrankaFormatedWithAdressOIB>
    <izvorni_sadrzaj> HERODOS, d.o.o. za trgovinu, usluge i ugostiteljstvo, OIB 66642001263, Vladimira Nazora 16, Vukovar</izvorni_sadrzaj>
    <derivirana_varijabla naziv="DomainObject.Predmet.ProtustrankaFormatedWithAdressOIB_1"> HERODOS, d.o.o. za trgovinu, usluge i ugostiteljstvo, OIB 66642001263, Vladimira Nazora 16, Vukovar</derivirana_varijabla>
  </DomainObject.Predmet.ProtustrankaFormatedWithAdressOIB>
  <DomainObject.Predmet.ProtustrankaWithAdress>
    <izvorni_sadrzaj>HERODOS, d.o.o. za trgovinu, usluge i ugostiteljstvo Vladimira Nazora 16, Vukovar</izvorni_sadrzaj>
    <derivirana_varijabla naziv="DomainObject.Predmet.ProtustrankaWithAdress_1">HERODOS, d.o.o. za trgovinu, usluge i ugostiteljstvo Vladimira Nazora 16, Vukovar</derivirana_varijabla>
  </DomainObject.Predmet.ProtustrankaWithAdress>
  <DomainObject.Predmet.ProtustrankaWithAdressOIB>
    <izvorni_sadrzaj>HERODOS, d.o.o. za trgovinu, usluge i ugostiteljstvo, OIB 66642001263, Vladimira Nazora 16, Vukovar</izvorni_sadrzaj>
    <derivirana_varijabla naziv="DomainObject.Predmet.ProtustrankaWithAdressOIB_1">HERODOS, d.o.o. za trgovinu, usluge i ugostiteljstvo, OIB 66642001263, Vladimira Nazora 16, Vukovar</derivirana_varijabla>
  </DomainObject.Predmet.ProtustrankaWithAdressOIB>
  <DomainObject.Predmet.ProtustrankaNazivFormated>
    <izvorni_sadrzaj>HERODOS, d.o.o. za trgovinu, usluge i ugostiteljstvo</izvorni_sadrzaj>
    <derivirana_varijabla naziv="DomainObject.Predmet.ProtustrankaNazivFormated_1">HERODOS, d.o.o. za trgovinu, usluge i ugostiteljstvo</derivirana_varijabla>
  </DomainObject.Predmet.ProtustrankaNazivFormated>
  <DomainObject.Predmet.ProtustrankaNazivFormatedOIB>
    <izvorni_sadrzaj>HERODOS, d.o.o. za trgovinu, usluge i ugostiteljstvo, OIB 66642001263</izvorni_sadrzaj>
    <derivirana_varijabla naziv="DomainObject.Predmet.ProtustrankaNazivFormatedOIB_1">HERODOS, d.o.o. za trgovinu, usluge i ugostiteljstvo, OIB 66642001263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HERODOS, d.o.o. za trgovinu, usluge i ugostiteljstvo</item>
    </izvorni_sadrzaj>
    <derivirana_varijabla naziv="DomainObject.Predmet.ProtuStrankaListFormated_1">
      <item>HERODOS, d.o.o. za trgovinu, usluge i ugostiteljstvo</item>
    </derivirana_varijabla>
  </DomainObject.Predmet.ProtuStrankaListFormated>
  <DomainObject.Predmet.ProtuStrankaListFormatedOIB>
    <izvorni_sadrzaj>
      <item>HERODOS, d.o.o. za trgovinu, usluge i ugostiteljstvo, OIB 66642001263</item>
    </izvorni_sadrzaj>
    <derivirana_varijabla naziv="DomainObject.Predmet.ProtuStrankaListFormatedOIB_1">
      <item>HERODOS, d.o.o. za trgovinu, usluge i ugostiteljstvo, OIB 66642001263</item>
    </derivirana_varijabla>
  </DomainObject.Predmet.ProtuStrankaListFormatedOIB>
  <DomainObject.Predmet.ProtuStrankaListFormatedWithAdress>
    <izvorni_sadrzaj>
      <item>HERODOS, d.o.o. za trgovinu, usluge i ugostiteljstvo, Vladimira Nazora 16, Vukovar</item>
    </izvorni_sadrzaj>
    <derivirana_varijabla naziv="DomainObject.Predmet.ProtuStrankaListFormatedWithAdress_1">
      <item>HERODOS, d.o.o. za trgovinu, usluge i ugostiteljstvo, Vladimira Nazora 16, Vukovar</item>
    </derivirana_varijabla>
  </DomainObject.Predmet.ProtuStrankaListFormatedWithAdress>
  <DomainObject.Predmet.ProtuStrankaListFormatedWithAdressOIB>
    <izvorni_sadrzaj>
      <item>HERODOS, d.o.o. za trgovinu, usluge i ugostiteljstvo, OIB 66642001263, Vladimira Nazora 16, Vukovar</item>
    </izvorni_sadrzaj>
    <derivirana_varijabla naziv="DomainObject.Predmet.ProtuStrankaListFormatedWithAdressOIB_1">
      <item>HERODOS, d.o.o. za trgovinu, usluge i ugostiteljstvo, OIB 66642001263, Vladimira Nazora 16, Vukovar</item>
    </derivirana_varijabla>
  </DomainObject.Predmet.ProtuStrankaListFormatedWithAdressOIB>
  <DomainObject.Predmet.ProtuStrankaListNazivFormated>
    <izvorni_sadrzaj>
      <item>HERODOS, d.o.o. za trgovinu, usluge i ugostiteljstvo</item>
    </izvorni_sadrzaj>
    <derivirana_varijabla naziv="DomainObject.Predmet.ProtuStrankaListNazivFormated_1">
      <item>HERODOS, d.o.o. za trgovinu, usluge i ugostiteljstvo</item>
    </derivirana_varijabla>
  </DomainObject.Predmet.ProtuStrankaListNazivFormated>
  <DomainObject.Predmet.ProtuStrankaListNazivFormatedOIB>
    <izvorni_sadrzaj>
      <item>HERODOS, d.o.o. za trgovinu, usluge i ugostiteljstvo, OIB 66642001263</item>
    </izvorni_sadrzaj>
    <derivirana_varijabla naziv="DomainObject.Predmet.ProtuStrankaListNazivFormatedOIB_1">
      <item>HERODOS, d.o.o. za trgovinu, usluge i ugostiteljstvo, OIB 66642001263</item>
    </derivirana_varijabla>
  </DomainObject.Predmet.ProtuStrankaListNazivFormatedOIB>
  <DomainObject.Predmet.OstaliListFormated>
    <izvorni_sadrzaj>
      <item>Mirsad Demirović</item>
      <item>oglasna ploča suda</item>
      <item>ŽDO Vukovar</item>
    </izvorni_sadrzaj>
    <derivirana_varijabla naziv="DomainObject.Predmet.OstaliListFormated_1">
      <item>Mirsad Demirović</item>
      <item>oglasna ploča suda</item>
      <item>ŽDO Vukovar</item>
    </derivirana_varijabla>
  </DomainObject.Predmet.OstaliListFormated>
  <DomainObject.Predmet.OstaliListFormatedOIB>
    <izvorni_sadrzaj>
      <item>Mirsad Demirović, OIB 18540805456</item>
      <item>oglasna ploča suda</item>
      <item>ŽDO Vukovar</item>
    </izvorni_sadrzaj>
    <derivirana_varijabla naziv="DomainObject.Predmet.OstaliListFormatedOIB_1">
      <item>Mirsad Demirović, OIB 18540805456</item>
      <item>oglasna ploča suda</item>
      <item>ŽDO Vukovar</item>
    </derivirana_varijabla>
  </DomainObject.Predmet.OstaliListFormatedOIB>
  <DomainObject.Predmet.OstaliListFormatedWithAdress>
    <izvorni_sadrzaj>
      <item>Mirsad Demirović, Kolodvorska 4, 32260 Gunja</item>
      <item>oglasna ploča suda</item>
      <item>ŽDO Vukovar, bb, 32000 Vukovar</item>
    </izvorni_sadrzaj>
    <derivirana_varijabla naziv="DomainObject.Predmet.OstaliListFormatedWithAdress_1">
      <item>Mirsad Demirović, Kolodvorska 4, 32260 Gunja</item>
      <item>oglasna ploča suda</item>
      <item>ŽDO Vukovar, bb, 32000 Vukovar</item>
    </derivirana_varijabla>
  </DomainObject.Predmet.OstaliListFormatedWithAdress>
  <DomainObject.Predmet.OstaliListFormatedWithAdressOIB>
    <izvorni_sadrzaj>
      <item>Mirsad Demirović, OIB 18540805456, Kolodvorska 4, 32260 Gunja</item>
      <item>oglasna ploča suda</item>
      <item>ŽDO Vukovar, bb, 32000 Vukovar</item>
    </izvorni_sadrzaj>
    <derivirana_varijabla naziv="DomainObject.Predmet.OstaliListFormatedWithAdressOIB_1">
      <item>Mirsad Demirović, OIB 18540805456, Kolodvorska 4, 32260 Gunja</item>
      <item>oglasna ploča suda</item>
      <item>ŽDO Vukovar, bb, 32000 Vukovar</item>
    </derivirana_varijabla>
  </DomainObject.Predmet.OstaliListFormatedWithAdressOIB>
  <DomainObject.Predmet.OstaliListNazivFormated>
    <izvorni_sadrzaj>
      <item>Mirsad Demirović</item>
      <item>oglasna ploča suda</item>
      <item>ŽDO Vukovar</item>
    </izvorni_sadrzaj>
    <derivirana_varijabla naziv="DomainObject.Predmet.OstaliListNazivFormated_1">
      <item>Mirsad Demirović</item>
      <item>oglasna ploča suda</item>
      <item>ŽDO Vukovar</item>
    </derivirana_varijabla>
  </DomainObject.Predmet.OstaliListNazivFormated>
  <DomainObject.Predmet.OstaliListNazivFormatedOIB>
    <izvorni_sadrzaj>
      <item>Mirsad Demirović, OIB 18540805456</item>
      <item>oglasna ploča suda</item>
      <item>ŽDO Vukovar</item>
    </izvorni_sadrzaj>
    <derivirana_varijabla naziv="DomainObject.Predmet.OstaliListNazivFormatedOIB_1">
      <item>Mirsad Demirović, OIB 18540805456</item>
      <item>oglasna ploča suda</item>
      <item>ŽDO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St-13/2014-48</izvorni_sadrzaj>
    <derivirana_varijabla naziv="DomainObject.PoslovniBrojDokumenta_1">St-13/2014-48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HERODOS, d.o.o. za trgovinu, usluge i ugostiteljstvo</izvorni_sadrzaj>
    <derivirana_varijabla naziv="DomainObject.Predmet.ProtustrankaIDrugi_1">HERODOS, d.o.o. za trgovinu, usluge i ugostiteljstvo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HERODOS, d.o.o. za trgovinu, usluge i ugostiteljstvo, OIB 66642001263, Vladimira Nazora 16, Vukovar</izvorni_sadrzaj>
    <derivirana_varijabla naziv="DomainObject.Predmet.ProtustrankaIDrugiAdressOIB_1">HERODOS, d.o.o. za trgovinu, usluge i ugostiteljstvo, OIB 66642001263, Vladimira Nazora 16,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HERODOS, d.o.o. za trgovinu, usluge i ugostiteljstvo</item>
      <item>Mirsad Demirović</item>
      <item>oglasna ploča suda</item>
      <item>ŽDO Vukovar</item>
    </izvorni_sadrzaj>
    <derivirana_varijabla naziv="DomainObject.Predmet.SudioniciListNaziv_1">
      <item>FINA Regionalni centar Osijek</item>
      <item>HERODOS, d.o.o. za trgovinu, usluge i ugostiteljstvo</item>
      <item>Mirsad Demirović</item>
      <item>oglasna ploča suda</item>
      <item>ŽDO Vukovar</item>
    </derivirana_varijabla>
  </DomainObject.Predmet.SudioniciListNaziv>
  <DomainObject.Predmet.SudioniciListAdressOIB>
    <izvorni_sadrzaj>
      <item>FINA Regionalni centar Osijek, L. Jaegera 1-3,31000 Osijek</item>
      <item>HERODOS, d.o.o. za trgovinu, usluge i ugostiteljstvo, OIB 66642001263, Vladimira Nazora 16,Vukovar</item>
      <item>Mirsad Demirović, OIB 18540805456, Kolodvorska 4,32260 Gunja</item>
      <item>oglasna ploča suda</item>
      <item>ŽDO Vukovar, bb,32000 Vukovar</item>
    </izvorni_sadrzaj>
    <derivirana_varijabla naziv="DomainObject.Predmet.SudioniciListAdressOIB_1">
      <item>FINA Regionalni centar Osijek, L. Jaegera 1-3,31000 Osijek</item>
      <item>HERODOS, d.o.o. za trgovinu, usluge i ugostiteljstvo, OIB 66642001263, Vladimira Nazora 16,Vukovar</item>
      <item>Mirsad Demirović, OIB 18540805456, Kolodvorska 4,32260 Gunja</item>
      <item>oglasna ploča suda</item>
      <item>ŽDO Vukovar,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66642001263</item>
      <item>, OIB 18540805456</item>
      <item>, OIB null</item>
      <item>, OIB null</item>
    </izvorni_sadrzaj>
    <derivirana_varijabla naziv="DomainObject.Predmet.SudioniciListNazivOIB_1">
      <item>, OIB null</item>
      <item>, OIB 66642001263</item>
      <item>, OIB 18540805456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1121</properties:Characters>
  <properties:Lines>50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2016-12-02T08:35:00Z</dcterms:created>
  <dc:creator>hermanj</dc:creator>
  <cp:lastModifiedBy>Maja Kocijan</cp:lastModifiedBy>
  <cp:lastPrinted>2016-12-02T08:39:00Z</cp:lastPrinted>
  <dcterms:modified xmlns:xsi="http://www.w3.org/2001/XMLSchema-instance" xsi:type="dcterms:W3CDTF">2016-12-02T10:56:00Z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St-13/2014-48 / Odluka - Rješenje - određivanje završnog ročišta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