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b686" w14:paraId="0a9b686" w:rsidRDefault="00D52898" w:rsidP="009C680D" w:rsidR="00785B34">
      <w:pPr>
        <w:jc w:val="both"/>
        <w15:collapsed w:val="false"/>
      </w:pPr>
      <w:bookmarkStart w:name="_GoBack" w:id="0"/>
      <w:bookmarkEnd w:id="0"/>
      <w:r>
        <w:t xml:space="preserve">                   </w:t>
      </w:r>
      <w:r w:rsidRPr="006C4727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462" w:rsidP="00D52898" w:rsidR="00D52898">
      <w:pPr>
        <w:jc w:val="both"/>
      </w:pPr>
      <w:r>
        <w:t xml:space="preserve">     </w:t>
      </w:r>
      <w:r w:rsidR="00D52898">
        <w:t>REPUBLIKA HRVATSKA</w:t>
      </w:r>
    </w:p>
    <w:p w:rsidRDefault="00D52898" w:rsidP="00D52898" w:rsidR="00D52898">
      <w:pPr>
        <w:jc w:val="both"/>
      </w:pPr>
      <w:r>
        <w:t>TRGOVAČKI SUD U ZAGREBU</w:t>
      </w:r>
    </w:p>
    <w:p w:rsidRDefault="00D52898" w:rsidP="00D52898" w:rsidR="00D52898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</w:t>
      </w:r>
    </w:p>
    <w:p w:rsidRDefault="00D269DD" w:rsidP="008F450A" w:rsidR="00476069">
      <w:pPr>
        <w:jc w:val="right"/>
      </w:pPr>
      <w:r>
        <w:t>30</w:t>
      </w:r>
      <w:r w:rsidR="00D52898">
        <w:t>. St-</w:t>
      </w:r>
      <w:r w:rsidR="00462D51">
        <w:t>1</w:t>
      </w:r>
      <w:r w:rsidR="00885EF9">
        <w:t>17</w:t>
      </w:r>
      <w:r w:rsidR="00462D51">
        <w:t>/2017</w:t>
      </w:r>
    </w:p>
    <w:p w:rsidRDefault="005008C8" w:rsidP="00D52898" w:rsidR="005008C8">
      <w:pPr>
        <w:jc w:val="center"/>
      </w:pPr>
    </w:p>
    <w:p w:rsidRDefault="00D52898" w:rsidP="00D52898" w:rsidR="00D52898">
      <w:pPr>
        <w:jc w:val="center"/>
      </w:pPr>
      <w:r>
        <w:t>U  I M E  R E P U B L I K E   H R V A T S K E</w:t>
      </w:r>
    </w:p>
    <w:p w:rsidRDefault="00D52898" w:rsidP="00D52898" w:rsidR="00D52898">
      <w:pPr>
        <w:jc w:val="center"/>
      </w:pPr>
    </w:p>
    <w:p w:rsidRDefault="00D52898" w:rsidP="00D52898" w:rsidR="00D52898">
      <w:pPr>
        <w:jc w:val="center"/>
      </w:pPr>
      <w:r>
        <w:t>R J E Š E N J E</w:t>
      </w:r>
    </w:p>
    <w:p w:rsidRDefault="00D52898" w:rsidP="00D52898" w:rsidR="00D52898">
      <w:pPr>
        <w:jc w:val="both"/>
      </w:pPr>
    </w:p>
    <w:p w:rsidRDefault="00D52898" w:rsidP="00E010F6" w:rsidR="003E096F">
      <w:pPr>
        <w:ind w:firstLine="708"/>
        <w:jc w:val="both"/>
      </w:pPr>
      <w:r>
        <w:t xml:space="preserve">Trgovački sud u Zagrebu, po sudskom </w:t>
      </w:r>
      <w:r w:rsidR="005008C8">
        <w:t xml:space="preserve">savjetniku tog suda Ivanu </w:t>
      </w:r>
      <w:proofErr w:type="spellStart"/>
      <w:r w:rsidR="005008C8">
        <w:t>Bešliću</w:t>
      </w:r>
      <w:proofErr w:type="spellEnd"/>
      <w:r>
        <w:t xml:space="preserve">, u stečajnom predmetu povodom zahtjeva FINANCIJSKE AGENCIJE, za provedbu skraćenog </w:t>
      </w:r>
      <w:r w:rsidR="003E096F">
        <w:t>stečajnog postupka nad dužnikom</w:t>
      </w:r>
      <w:r w:rsidR="00885EF9">
        <w:t xml:space="preserve"> </w:t>
      </w:r>
      <w:r w:rsidR="00885EF9" w:rsidRPr="00885EF9">
        <w:t>METOPOLIS PLAN d.o.o., Savska cesta 41, Zagreb, OIB: 84169437422</w:t>
      </w:r>
      <w:r w:rsidR="003E096F" w:rsidRPr="003E096F">
        <w:t xml:space="preserve">, </w:t>
      </w:r>
      <w:r w:rsidR="00602A37">
        <w:t>dan</w:t>
      </w:r>
      <w:r w:rsidR="00885EF9">
        <w:t>a 19</w:t>
      </w:r>
      <w:r w:rsidR="00D269DD">
        <w:t>. travnja</w:t>
      </w:r>
      <w:r w:rsidR="00602A37" w:rsidRPr="00602A37">
        <w:t xml:space="preserve"> 2017.</w:t>
      </w:r>
    </w:p>
    <w:p w:rsidRDefault="00790468" w:rsidP="00785B34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462D51" w:rsidR="003E096F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885EF9">
        <w:t>12</w:t>
      </w:r>
      <w:r w:rsidR="009C680D">
        <w:t xml:space="preserve">. </w:t>
      </w:r>
      <w:r w:rsidR="00462D51">
        <w:t>siječnja 2017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>stečajnog postupka nad dužnikom</w:t>
      </w:r>
      <w:r w:rsidR="00660B9B" w:rsidRPr="00660B9B">
        <w:t xml:space="preserve"> </w:t>
      </w:r>
      <w:r w:rsidR="00885EF9" w:rsidRPr="00885EF9">
        <w:t>METOPOLIS PLAN d.o.o., Savska cesta 41, Zagreb, OIB: 84169437422</w:t>
      </w:r>
      <w:r w:rsidR="002C682E">
        <w:t>.</w:t>
      </w:r>
    </w:p>
    <w:p w:rsidRDefault="00790468" w:rsidP="00E010F6" w:rsidR="00790468">
      <w:pPr>
        <w:jc w:val="center"/>
      </w:pPr>
      <w:r w:rsidRPr="008A5F15">
        <w:t>Obrazloženje</w:t>
      </w:r>
    </w:p>
    <w:p w:rsidRDefault="00E010F6" w:rsidP="00E010F6" w:rsidR="00E010F6" w:rsidRPr="008A5F15">
      <w:pPr>
        <w:jc w:val="center"/>
      </w:pPr>
    </w:p>
    <w:p w:rsidRDefault="008A5F15" w:rsidP="000D3FAD" w:rsidR="002C682E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A446F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2C682E" w:rsidRPr="002C682E">
        <w:t>METOPOLIS PLAN d.o.o., Savska cesta 41, Zagreb, OIB: 84169437422.</w:t>
      </w:r>
    </w:p>
    <w:p w:rsidRDefault="00051497" w:rsidP="000D3FAD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3E096F" w:rsidR="00051497">
      <w:pPr>
        <w:ind w:firstLine="708"/>
        <w:jc w:val="both"/>
      </w:pPr>
      <w:r>
        <w:t xml:space="preserve">Iz </w:t>
      </w:r>
      <w:r w:rsidR="0006269B">
        <w:t>potvrde</w:t>
      </w:r>
      <w:r>
        <w:t xml:space="preserve"> podnositelja zahtjeva od </w:t>
      </w:r>
      <w:r w:rsidR="002C682E">
        <w:t>14</w:t>
      </w:r>
      <w:r w:rsidR="00F94E12">
        <w:t>. travnja 2017</w:t>
      </w:r>
      <w:r w:rsidR="0006269B">
        <w:t xml:space="preserve">. (list </w:t>
      </w:r>
      <w:r w:rsidR="002C682E">
        <w:t>26</w:t>
      </w:r>
      <w:r w:rsidR="0006269B">
        <w:t xml:space="preserve"> spisa) </w:t>
      </w:r>
      <w:r>
        <w:t xml:space="preserve">proizlazi da </w:t>
      </w:r>
      <w:r w:rsidR="0006269B">
        <w:t>dužnik</w:t>
      </w:r>
      <w:r w:rsidR="002C682E">
        <w:t xml:space="preserve"> </w:t>
      </w:r>
      <w:r w:rsidR="002C682E" w:rsidRPr="002C682E">
        <w:t>METOPOLIS PLAN d.o.o., Savska ces</w:t>
      </w:r>
      <w:r w:rsidR="002C682E">
        <w:t>ta 41, Zagreb, OIB: 84169437422</w:t>
      </w:r>
      <w:r w:rsidR="004C6A87">
        <w:t xml:space="preserve">, </w:t>
      </w:r>
      <w:r w:rsidR="0006269B">
        <w:t>u Očevidniku redoslijeda osnova plaćan</w:t>
      </w:r>
      <w:r w:rsidR="004C6A87">
        <w:t>ja na dan izdavanja potvrde ima</w:t>
      </w:r>
      <w:r w:rsidR="008B6BA3">
        <w:t xml:space="preserve"> 0 dana neprekidne blokade, te mu nepodmirene obveze na dan izdavanja potvrde iznose 0,00 kn.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9C680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123DD1">
        <w:t>19</w:t>
      </w:r>
      <w:r w:rsidR="004E5222">
        <w:t>. travnja</w:t>
      </w:r>
      <w:r w:rsidR="00A64621" w:rsidRPr="00602A37">
        <w:t xml:space="preserve"> 2017.</w:t>
      </w:r>
      <w:r w:rsidR="00876A4D">
        <w:t xml:space="preserve"> godine</w:t>
      </w:r>
    </w:p>
    <w:p w:rsidRDefault="00A42F20" w:rsidP="00B54819" w:rsidR="00A42F20">
      <w:pPr>
        <w:ind w:left="6372"/>
        <w:jc w:val="right"/>
      </w:pPr>
      <w:r>
        <w:t>S</w:t>
      </w:r>
      <w:r w:rsidR="00B54819">
        <w:t>udski savjetnik</w:t>
      </w:r>
    </w:p>
    <w:p w:rsidRDefault="00660B9B" w:rsidP="00660B9B" w:rsidR="00660B9B">
      <w:pPr>
        <w:ind w:firstLine="708" w:left="6372"/>
      </w:pPr>
      <w:r>
        <w:t xml:space="preserve">       </w:t>
      </w:r>
      <w:r w:rsidR="004E5222">
        <w:t>Ivan Bešlić</w:t>
      </w:r>
      <w:r w:rsidR="00FF29C3">
        <w:t>, v.r.</w:t>
      </w:r>
    </w:p>
    <w:p w:rsidRDefault="00476069" w:rsidP="008F450A" w:rsidR="00476069" w:rsidRPr="008F450A">
      <w:pPr>
        <w:jc w:val="both"/>
      </w:pPr>
      <w:r w:rsidRPr="00476069">
        <w:rPr>
          <w:lang w:val="pl-PL"/>
        </w:rPr>
        <w:t>POUKA O PRAVNOM LIJEKU:</w:t>
      </w:r>
    </w:p>
    <w:p w:rsidRDefault="00476069" w:rsidP="008F450A" w:rsidR="00476069">
      <w:pPr>
        <w:jc w:val="both"/>
      </w:pPr>
      <w:r w:rsidRPr="00476069">
        <w:rPr>
          <w:lang w:val="pl-PL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 st. 1 i 2 SZ).</w:t>
      </w:r>
    </w:p>
    <w:p w:rsidRDefault="00994C6A" w:rsidP="00790468" w:rsidR="00994C6A"/>
    <w:p w:rsidRDefault="00FF29C3" w:rsidP="00720C69" w:rsidR="00FF29C3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FF29C3" w:rsidP="00720C69" w:rsidR="00FF29C3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994C6A" w:rsidP="00790468" w:rsidR="00994C6A"/>
    <w:p w:rsidRDefault="00994C6A" w:rsidP="00790468" w:rsidR="00994C6A"/>
    <w:sectPr w:rsidSect="008F450A" w:rsidR="00994C6A">
      <w:headerReference w:type="default" r:id="rId11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AA8" w:rsidP="00A64621" w:rsidR="00726AA8">
      <w:r>
        <w:separator/>
      </w:r>
    </w:p>
  </w:endnote>
  <w:endnote w:id="0" w:type="continuationSeparator">
    <w:p w:rsidRDefault="00726AA8" w:rsidP="00A64621" w:rsidR="00726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AA8" w:rsidP="00A64621" w:rsidR="00726AA8">
      <w:r>
        <w:separator/>
      </w:r>
    </w:p>
  </w:footnote>
  <w:footnote w:id="0" w:type="continuationSeparator">
    <w:p w:rsidRDefault="00726AA8" w:rsidP="00A64621" w:rsidR="00726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621" w:rsidP="00A64621" w:rsidR="00A64621">
    <w:pPr>
      <w:pStyle w:val="Zaglavlje"/>
      <w:jc w:val="center"/>
    </w:pPr>
    <w:r>
      <w:tab/>
      <w:t>2</w:t>
    </w:r>
    <w:r>
      <w:tab/>
    </w:r>
    <w:r w:rsidR="00994C6A">
      <w:t>30</w:t>
    </w:r>
    <w:r w:rsidRPr="00A64621">
      <w:t>. St-</w:t>
    </w:r>
    <w:r w:rsidR="00E010F6">
      <w:t>1</w:t>
    </w:r>
    <w:r w:rsidR="00123DD1">
      <w:t>6</w:t>
    </w:r>
    <w:r w:rsidR="00E010F6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3722"/>
    <w:rsid w:val="00051497"/>
    <w:rsid w:val="0006269B"/>
    <w:rsid w:val="000C1894"/>
    <w:rsid w:val="000D3FAD"/>
    <w:rsid w:val="00123DD1"/>
    <w:rsid w:val="00133144"/>
    <w:rsid w:val="001624CF"/>
    <w:rsid w:val="00292277"/>
    <w:rsid w:val="002C682E"/>
    <w:rsid w:val="003E096F"/>
    <w:rsid w:val="00462D51"/>
    <w:rsid w:val="00471F1E"/>
    <w:rsid w:val="00476069"/>
    <w:rsid w:val="004C6A87"/>
    <w:rsid w:val="004E5222"/>
    <w:rsid w:val="005008C8"/>
    <w:rsid w:val="00516090"/>
    <w:rsid w:val="0053094C"/>
    <w:rsid w:val="005F7462"/>
    <w:rsid w:val="00602A37"/>
    <w:rsid w:val="00660B9B"/>
    <w:rsid w:val="006F1C31"/>
    <w:rsid w:val="00726AA8"/>
    <w:rsid w:val="00726ADB"/>
    <w:rsid w:val="0075354F"/>
    <w:rsid w:val="00761DE7"/>
    <w:rsid w:val="00785B34"/>
    <w:rsid w:val="00790468"/>
    <w:rsid w:val="007C06F3"/>
    <w:rsid w:val="0081598C"/>
    <w:rsid w:val="00876A4D"/>
    <w:rsid w:val="00885EF9"/>
    <w:rsid w:val="008A5F15"/>
    <w:rsid w:val="008B6BA3"/>
    <w:rsid w:val="008F450A"/>
    <w:rsid w:val="00916DB0"/>
    <w:rsid w:val="00994C6A"/>
    <w:rsid w:val="009C680D"/>
    <w:rsid w:val="00A42F20"/>
    <w:rsid w:val="00A446FD"/>
    <w:rsid w:val="00A64621"/>
    <w:rsid w:val="00B54819"/>
    <w:rsid w:val="00B73EB4"/>
    <w:rsid w:val="00BA30E8"/>
    <w:rsid w:val="00BD4BA1"/>
    <w:rsid w:val="00D269DD"/>
    <w:rsid w:val="00D42F06"/>
    <w:rsid w:val="00D52898"/>
    <w:rsid w:val="00D800D7"/>
    <w:rsid w:val="00D8549C"/>
    <w:rsid w:val="00DD4CF9"/>
    <w:rsid w:val="00DE42E3"/>
    <w:rsid w:val="00E010F6"/>
    <w:rsid w:val="00E1184B"/>
    <w:rsid w:val="00E77574"/>
    <w:rsid w:val="00F33C75"/>
    <w:rsid w:val="00F47268"/>
    <w:rsid w:val="00F94E12"/>
    <w:rsid w:val="00FC65EF"/>
    <w:rsid w:val="00FD378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F29C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F29C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13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METROPOLIS PLAN d.o.o. zastupanog po punomoćniku SAŠA RAKAR; OLIVER TOŠIĆ; MERVAN BEGOVIĆ</izvorni_sadrzaj>
    <derivirana_varijabla naziv="DomainObject.Predmet.ProtustrankaFormated_1">  METROPOLIS PLAN d.o.o. zastupanog po punomoćniku SAŠA RAKAR; OLIVER TOŠIĆ; MERVAN BEGOVIĆ</derivirana_varijabla>
  </DomainObject.Predmet.ProtustrankaFormated>
  <DomainObject.Predmet.ProtustrankaFormatedOIB>
    <izvorni_sadrzaj>  METROPOLIS PLAN d.o.o., OIB 84169437422 zastupanog po punomoćniku SAŠA RAKAR; OLIVER TOŠIĆ; MERVAN BEGOVIĆ</izvorni_sadrzaj>
    <derivirana_varijabla naziv="DomainObject.Predmet.ProtustrankaFormatedOIB_1">  METROPOLIS PLAN d.o.o., OIB 84169437422 zastupanog po punomoćniku SAŠA RAKAR; OLIVER TOŠIĆ; MERVAN BEGOVIĆ</derivirana_varijabla>
  </DomainObject.Predmet.ProtustrankaFormatedOIB>
  <DomainObject.Predmet.ProtustrankaFormatedWithAdress>
    <izvorni_sadrzaj> METROPOLIS PLAN d.o.o., Savska cesta 41, 10000 Zagreb zastupanog po punomoćniku SAŠA RAKAR; OLIVER TOŠIĆ; MERVAN BEGOVIĆ</izvorni_sadrzaj>
    <derivirana_varijabla naziv="DomainObject.Predmet.ProtustrankaFormatedWithAdress_1"> METROPOLIS PLAN d.o.o., Savska cesta 41, 10000 Zagreb zastupanog po punomoćniku SAŠA RAKAR; OLIVER TOŠIĆ; MERVAN BEGOVIĆ</derivirana_varijabla>
  </DomainObject.Predmet.ProtustrankaFormatedWithAdress>
  <DomainObject.Predmet.ProtustrankaFormatedWithAdressOIB>
    <izvorni_sadrzaj> METROPOLIS PLAN d.o.o., OIB 84169437422, Savska cesta 41, 10000 Zagreb zastupanog po punomoćniku SAŠA RAKAR; OLIVER TOŠIĆ; MERVAN BEGOVIĆ</izvorni_sadrzaj>
    <derivirana_varijabla naziv="DomainObject.Predmet.ProtustrankaFormatedWithAdressOIB_1"> METROPOLIS PLAN d.o.o., OIB 84169437422, Savska cesta 41, 10000 Zagreb zastupanog po punomoćniku SAŠA RAKAR; OLIVER TOŠIĆ; MERVAN BEGOVIĆ</derivirana_varijabla>
  </DomainObject.Predmet.ProtustrankaFormatedWithAdressOIB>
  <DomainObject.Predmet.ProtustrankaWithAdress>
    <izvorni_sadrzaj>METROPOLIS PLAN d.o.o. Savska cesta 41, 10000 Zagreb</izvorni_sadrzaj>
    <derivirana_varijabla naziv="DomainObject.Predmet.ProtustrankaWithAdress_1">METROPOLIS PLAN d.o.o. Savska cesta 41, 10000 Zagreb</derivirana_varijabla>
  </DomainObject.Predmet.ProtustrankaWithAdress>
  <DomainObject.Predmet.ProtustrankaWithAdressOIB>
    <izvorni_sadrzaj>METROPOLIS PLAN d.o.o., OIB 84169437422, Savska cesta 41, 10000 Zagreb</izvorni_sadrzaj>
    <derivirana_varijabla naziv="DomainObject.Predmet.ProtustrankaWithAdressOIB_1">METROPOLIS PLAN d.o.o., OIB 84169437422, Savska cesta 41, 10000 Zagreb</derivirana_varijabla>
  </DomainObject.Predmet.ProtustrankaWithAdressOIB>
  <DomainObject.Predmet.ProtustrankaNazivFormated>
    <izvorni_sadrzaj>METROPOLIS PLAN d.o.o.</izvorni_sadrzaj>
    <derivirana_varijabla naziv="DomainObject.Predmet.ProtustrankaNazivFormated_1">METROPOLIS PLAN d.o.o.</derivirana_varijabla>
  </DomainObject.Predmet.ProtustrankaNazivFormated>
  <DomainObject.Predmet.ProtustrankaNazivFormatedOIB>
    <izvorni_sadrzaj>METROPOLIS PLAN d.o.o., OIB 84169437422</izvorni_sadrzaj>
    <derivirana_varijabla naziv="DomainObject.Predmet.ProtustrankaNazivFormatedOIB_1">METROPOLIS PLAN d.o.o., OIB 84169437422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METROPOLIS PLAN d.o.o. zastupanog po punomoćniku SAŠA RAKAR; OLIVER TOŠIĆ; MERVAN BEGOVIĆ</item>
    </izvorni_sadrzaj>
    <derivirana_varijabla naziv="DomainObject.Predmet.ProtuStrankaListFormated_1">
      <item>METROPOLIS PLAN d.o.o. zastupanog po punomoćniku SAŠA RAKAR; OLIVER TOŠIĆ; MERVAN BEGOVIĆ</item>
    </derivirana_varijabla>
  </DomainObject.Predmet.ProtuStrankaListFormated>
  <DomainObject.Predmet.ProtuStrankaListFormatedOIB>
    <izvorni_sadrzaj>
      <item>METROPOLIS PLAN d.o.o., OIB 84169437422 zastupanog po punomoćniku SAŠA RAKAR; OLIVER TOŠIĆ; MERVAN BEGOVIĆ</item>
    </izvorni_sadrzaj>
    <derivirana_varijabla naziv="DomainObject.Predmet.ProtuStrankaListFormatedOIB_1">
      <item>METROPOLIS PLAN d.o.o., OIB 84169437422 zastupanog po punomoćniku SAŠA RAKAR; OLIVER TOŠIĆ; MERVAN BEGOVIĆ</item>
    </derivirana_varijabla>
  </DomainObject.Predmet.ProtuStrankaListFormatedOIB>
  <DomainObject.Predmet.ProtuStrankaListFormatedWithAdress>
    <izvorni_sadrzaj>
      <item>METROPOLIS PLAN d.o.o., Savska cesta 41, 10000 Zagreb zastupanog po punomoćniku SAŠA RAKAR; OLIVER TOŠIĆ; MERVAN BEGOVIĆ</item>
    </izvorni_sadrzaj>
    <derivirana_varijabla naziv="DomainObject.Predmet.ProtuStrankaListFormatedWithAdress_1">
      <item>METROPOLIS PLAN d.o.o., Savska cesta 41, 10000 Zagreb zastupanog po punomoćniku SAŠA RAKAR; OLIVER TOŠIĆ; MERVAN BEGOVIĆ</item>
    </derivirana_varijabla>
  </DomainObject.Predmet.ProtuStrankaListFormatedWithAdress>
  <DomainObject.Predmet.ProtuStrankaListFormatedWithAdressOIB>
    <izvorni_sadrzaj>
      <item>METROPOLIS PLAN d.o.o., OIB 84169437422, Savska cesta 41, 10000 Zagreb zastupanog po punomoćniku SAŠA RAKAR; OLIVER TOŠIĆ; MERVAN BEGOVIĆ</item>
    </izvorni_sadrzaj>
    <derivirana_varijabla naziv="DomainObject.Predmet.ProtuStrankaListFormatedWithAdressOIB_1">
      <item>METROPOLIS PLAN d.o.o., OIB 84169437422, Savska cesta 41, 10000 Zagreb zastupanog po punomoćniku SAŠA RAKAR; OLIVER TOŠIĆ; MERVAN BEGOVIĆ</item>
    </derivirana_varijabla>
  </DomainObject.Predmet.ProtuStrankaListFormatedWithAdressOIB>
  <DomainObject.Predmet.ProtuStrankaListNazivFormated>
    <izvorni_sadrzaj>
      <item>METROPOLIS PLAN d.o.o.</item>
    </izvorni_sadrzaj>
    <derivirana_varijabla naziv="DomainObject.Predmet.ProtuStrankaListNazivFormated_1">
      <item>METROPOLIS PLAN d.o.o.</item>
    </derivirana_varijabla>
  </DomainObject.Predmet.ProtuStrankaListNazivFormated>
  <DomainObject.Predmet.ProtuStrankaListNazivFormatedOIB>
    <izvorni_sadrzaj>
      <item>METROPOLIS PLAN d.o.o., OIB 84169437422</item>
    </izvorni_sadrzaj>
    <derivirana_varijabla naziv="DomainObject.Predmet.ProtuStrankaListNazivFormatedOIB_1">
      <item>METROPOLIS PLAN d.o.o., OIB 84169437422</item>
    </derivirana_varijabla>
  </DomainObject.Predmet.ProtuStrankaListNazivFormatedOIB>
  <DomainObject.Predmet.OstaliListFormated>
    <izvorni_sadrzaj>
      <item>SAŠA RAKAR punomoćnik sudionika u postupku METROPOLIS PLAN d.o.o.</item>
      <item>OLIVER TOŠIĆ punomoćnik sudionika u postupku METROPOLIS PLAN d.o.o.</item>
      <item>MERVAN BEGOVIĆ punomoćnik sudionika u postupku METROPOLIS PLAN d.o.o.</item>
      <item>ŽDO u Zagrebu punomoćnik sudionika u postupku RH MF Porezna uprava Zagreb</item>
    </izvorni_sadrzaj>
    <derivirana_varijabla naziv="DomainObject.Predmet.OstaliListFormated_1">
      <item>SAŠA RAKAR punomoćnik sudionika u postupku METROPOLIS PLAN d.o.o.</item>
      <item>OLIVER TOŠIĆ punomoćnik sudionika u postupku METROPOLIS PLAN d.o.o.</item>
      <item>MERVAN BEGOVIĆ punomoćnik sudionika u postupku METROPOLIS PLAN d.o.o.</item>
      <item>ŽDO u Zagrebu punomoćnik sudionika u postupku RH MF Porezna uprava Zagreb</item>
    </derivirana_varijabla>
  </DomainObject.Predmet.OstaliListFormated>
  <DomainObject.Predmet.OstaliListFormatedOIB>
    <izvorni_sadrzaj>
      <item>SAŠA RAKAR, OIB 75444366583 punomoćnik sudionika u postupku METROPOLIS PLAN d.o.o.</item>
      <item>OLIVER TOŠIĆ, OIB 08020741989 punomoćnik sudionika u postupku METROPOLIS PLAN d.o.o.</item>
      <item>MERVAN BEGOVIĆ punomoćnik sudionika u postupku METROPOLIS PLAN d.o.o.</item>
      <item>ŽDO u Zagrebu, OIB 16488001145 punomoćnik sudionika u postupku RH MF Porezna uprava Zagreb</item>
    </izvorni_sadrzaj>
    <derivirana_varijabla naziv="DomainObject.Predmet.OstaliListFormatedOIB_1">
      <item>SAŠA RAKAR, OIB 75444366583 punomoćnik sudionika u postupku METROPOLIS PLAN d.o.o.</item>
      <item>OLIVER TOŠIĆ, OIB 08020741989 punomoćnik sudionika u postupku METROPOLIS PLAN d.o.o.</item>
      <item>MERVAN BEGOVIĆ punomoćnik sudionika u postupku METROPOLIS PLAN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SAŠA RAKAR, GRAČANSKO ŠETALIŠTE 8, 10000 Zagreb punomoćnik sudionika u postupku METROPOLIS PLAN d.o.o.</item>
      <item>OLIVER TOŠIĆ, KRČMARIĆI 22, 10010 Buzin punomoćnik sudionika u postupku METROPOLIS PLAN d.o.o.</item>
      <item>MERVAN BEGOVIĆ, Vinceta iz Kastva 10, 10000 Zagreb punomoćnik sudionika u postupku METROPOLIS PLAN d.o.o.</item>
      <item>ŽDO u Zagrebu, Savska cesta 41, 10000 Zagreb punomoćnik sudionika u postupku RH MF Porezna uprava Zagreb</item>
    </izvorni_sadrzaj>
    <derivirana_varijabla naziv="DomainObject.Predmet.OstaliListFormatedWithAdress_1">
      <item>SAŠA RAKAR, GRAČANSKO ŠETALIŠTE 8, 10000 Zagreb punomoćnik sudionika u postupku METROPOLIS PLAN d.o.o.</item>
      <item>OLIVER TOŠIĆ, KRČMARIĆI 22, 10010 Buzin punomoćnik sudionika u postupku METROPOLIS PLAN d.o.o.</item>
      <item>MERVAN BEGOVIĆ, Vinceta iz Kastva 10, 10000 Zagreb punomoćnik sudionika u postupku METROPOLIS PLAN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SAŠA RAKAR, OIB 75444366583, GRAČANSKO ŠETALIŠTE 8, 10000 Zagreb punomoćnik sudionika u postupku METROPOLIS PLAN d.o.o.</item>
      <item>OLIVER TOŠIĆ, OIB 08020741989, KRČMARIĆI 22, 10010 Buzin punomoćnik sudionika u postupku METROPOLIS PLAN d.o.o.</item>
      <item>MERVAN BEGOVIĆ, Vinceta iz Kastva 10, 10000 Zagreb punomoćnik sudionika u postupku METROPOLIS PLAN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SAŠA RAKAR, OIB 75444366583, GRAČANSKO ŠETALIŠTE 8, 10000 Zagreb punomoćnik sudionika u postupku METROPOLIS PLAN d.o.o.</item>
      <item>OLIVER TOŠIĆ, OIB 08020741989, KRČMARIĆI 22, 10010 Buzin punomoćnik sudionika u postupku METROPOLIS PLAN d.o.o.</item>
      <item>MERVAN BEGOVIĆ, Vinceta iz Kastva 10, 10000 Zagreb punomoćnik sudionika u postupku METROPOLIS PLAN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SAŠA RAKAR</item>
      <item>OLIVER TOŠIĆ</item>
      <item>MERVAN BEGOVIĆ</item>
      <item>ŽDO u Zagrebu</item>
    </izvorni_sadrzaj>
    <derivirana_varijabla naziv="DomainObject.Predmet.OstaliListNazivFormated_1">
      <item>SAŠA RAKAR</item>
      <item>OLIVER TOŠIĆ</item>
      <item>MERVAN BEGOVIĆ</item>
      <item>ŽDO u Zagrebu</item>
    </derivirana_varijabla>
  </DomainObject.Predmet.OstaliListNazivFormated>
  <DomainObject.Predmet.OstaliListNazivFormatedOIB>
    <izvorni_sadrzaj>
      <item>SAŠA RAKAR, OIB 75444366583</item>
      <item>OLIVER TOŠIĆ, OIB 08020741989</item>
      <item>MERVAN BEGOVIĆ</item>
      <item>ŽDO u Zagrebu, OIB 16488001145</item>
    </izvorni_sadrzaj>
    <derivirana_varijabla naziv="DomainObject.Predmet.OstaliListNazivFormatedOIB_1">
      <item>SAŠA RAKAR, OIB 75444366583</item>
      <item>OLIVER TOŠIĆ, OIB 08020741989</item>
      <item>MERVAN BEGOVIĆ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METROPOLIS PLAN d.o.o.</izvorni_sadrzaj>
    <derivirana_varijabla naziv="DomainObject.Predmet.ProtustrankaIDrugi_1">METROPOLIS PLAN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METROPOLIS PLAN d.o.o., OIB 84169437422, Savska cesta 41, 10000 Zagreb</izvorni_sadrzaj>
    <derivirana_varijabla naziv="DomainObject.Predmet.ProtustrankaIDrugiAdressOIB_1">METROPOLIS PLAN d.o.o., OIB 84169437422,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METROPOLIS PLAN d.o.o.</item>
      <item>SAŠA RAKAR</item>
      <item>OLIVER TOŠIĆ</item>
      <item>MERVAN BEGOVIĆ</item>
      <item>RH MF Porezna uprava Zagreb</item>
      <item>ŽDO u Zagrebu</item>
    </izvorni_sadrzaj>
    <derivirana_varijabla naziv="DomainObject.Predmet.SudioniciListNaziv_1">
      <item>FINA Regionalni centar Zagreb</item>
      <item>METROPOLIS PLAN d.o.o.</item>
      <item>SAŠA RAKAR</item>
      <item>OLIVER TOŠIĆ</item>
      <item>MERVAN BEGOVIĆ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METROPOLIS PLAN d.o.o., OIB 84169437422, Savska cesta 41,10000 Zagreb</item>
      <item>SAŠA RAKAR, OIB 75444366583, GRAČANSKO ŠETALIŠTE 8,10000 Zagreb</item>
      <item>OLIVER TOŠIĆ, OIB 08020741989, KRČMARIĆI 22,10010 Buzin</item>
      <item>MERVAN BEGOVIĆ, Vinceta iz Kastva 10,10000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br. 1,10000 Zagreb</item>
      <item>METROPOLIS PLAN d.o.o., OIB 84169437422, Savska cesta 41,10000 Zagreb</item>
      <item>SAŠA RAKAR, OIB 75444366583, GRAČANSKO ŠETALIŠTE 8,10000 Zagreb</item>
      <item>OLIVER TOŠIĆ, OIB 08020741989, KRČMARIĆI 22,10010 Buzin</item>
      <item>MERVAN BEGOVIĆ, Vinceta iz Kastva 10,10000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84169437422</item>
      <item>, OIB 75444366583</item>
      <item>, OIB 08020741989</item>
      <item>, OIB null</item>
      <item>, OIB 18683136487</item>
      <item>, OIB 16488001145</item>
    </izvorni_sadrzaj>
    <derivirana_varijabla naziv="DomainObject.Predmet.SudioniciListNazivOIB_1">
      <item>, OIB 85821130368</item>
      <item>, OIB 84169437422</item>
      <item>, OIB 75444366583</item>
      <item>, OIB 08020741989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C91FA-5BB4-4C33-B385-78C6EF03B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1822</properties:Characters>
  <properties:Lines>48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2017-03-29T11:07:00Z</dcterms:created>
  <dc:creator>Maja Hilje</dc:creator>
  <cp:lastModifiedBy>Melanija Krilčić</cp:lastModifiedBy>
  <cp:lastPrinted>2017-04-19T09:09:00Z</cp:lastPrinted>
  <dcterms:modified xmlns:xsi="http://www.w3.org/2001/XMLSchema-instance" xsi:type="dcterms:W3CDTF">2017-04-19T09:09:00Z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