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1ae9" w14:paraId="6e71ae9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5362C9">
        <w:t>1328</w:t>
      </w:r>
      <w:r w:rsidRPr="00816265">
        <w:t>/1</w:t>
      </w:r>
      <w:r w:rsidR="005362C9">
        <w:t>6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5A5AC6" w:rsidRPr="00816265">
        <w:t>Ljudevita Šestića 4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1411E1" w:rsidR="001411E1" w:rsidRPr="00816265"/>
    <w:p w:rsidRDefault="00212DFE" w:rsidR="00212DFE" w:rsidRPr="00816265"/>
    <w:p w:rsidRDefault="003606D0" w:rsidP="000A2AAB" w:rsidR="000A2AAB" w:rsidRPr="00816265">
      <w:pPr>
        <w:jc w:val="both"/>
      </w:pPr>
      <w:r w:rsidRPr="00816265">
        <w:t xml:space="preserve">           </w:t>
      </w:r>
      <w:r w:rsidR="0021206B">
        <w:t>Trgovački sud u Zagrebu, Stalna služba,</w:t>
      </w:r>
      <w:r w:rsidR="00B73B8C" w:rsidRPr="00816265">
        <w:t xml:space="preserve"> </w:t>
      </w:r>
      <w:r w:rsidR="00A73933" w:rsidRPr="00816265">
        <w:t>po sucu</w:t>
      </w:r>
      <w:r w:rsidR="00EB171E" w:rsidRPr="00816265">
        <w:t xml:space="preserve"> </w:t>
      </w:r>
      <w:r w:rsidR="00475BEA" w:rsidRPr="00816265">
        <w:t>Goranka Boljkovac</w:t>
      </w:r>
      <w:r w:rsidR="00A33D12" w:rsidRPr="00816265">
        <w:t xml:space="preserve">, </w:t>
      </w:r>
      <w:r w:rsidR="00816265" w:rsidRPr="00816265">
        <w:t xml:space="preserve">u </w:t>
      </w:r>
      <w:r w:rsidR="0021206B">
        <w:t xml:space="preserve">skraćenom </w:t>
      </w:r>
      <w:r w:rsidR="00816265" w:rsidRPr="00816265">
        <w:t xml:space="preserve">stečajnom postupku nad </w:t>
      </w:r>
      <w:r w:rsidR="0021206B">
        <w:t>dužnikom</w:t>
      </w:r>
      <w:r w:rsidR="005362C9">
        <w:t xml:space="preserve"> VEGOMOD TRANSPORTI j.d.o.o., Sesvete, Voloderska 32, OIB 65955742940</w:t>
      </w:r>
      <w:r w:rsidR="00F440F1">
        <w:t>,</w:t>
      </w:r>
      <w:r w:rsidR="000A2AAB" w:rsidRPr="00816265">
        <w:t xml:space="preserve"> dana </w:t>
      </w:r>
      <w:r w:rsidR="005362C9">
        <w:t>11. srpnja</w:t>
      </w:r>
      <w:r w:rsidR="0021206B">
        <w:t xml:space="preserve"> 2016</w:t>
      </w:r>
      <w:r w:rsidR="000A2AAB" w:rsidRPr="00816265">
        <w:t>. godine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444BEC" w:rsidRPr="00816265">
      <w:pPr>
        <w:ind w:firstLine="708"/>
        <w:jc w:val="both"/>
      </w:pPr>
      <w:r w:rsidRPr="00816265">
        <w:t xml:space="preserve">Ispravlja se </w:t>
      </w:r>
      <w:r w:rsidR="00816265">
        <w:t>rješenje ovog suda posl.br. 4 St-</w:t>
      </w:r>
      <w:r w:rsidR="005362C9">
        <w:t xml:space="preserve">1328/16 </w:t>
      </w:r>
      <w:r w:rsidR="00816265">
        <w:t xml:space="preserve">od </w:t>
      </w:r>
      <w:r w:rsidR="005362C9">
        <w:t>27.</w:t>
      </w:r>
      <w:r w:rsidR="00F440F1">
        <w:t xml:space="preserve"> travnja</w:t>
      </w:r>
      <w:r w:rsidR="0021206B">
        <w:t xml:space="preserve"> 2016</w:t>
      </w:r>
      <w:r w:rsidR="00816265">
        <w:t>. godine, u uvodu</w:t>
      </w:r>
      <w:r w:rsidR="0021206B">
        <w:t>,</w:t>
      </w:r>
      <w:r w:rsidR="00816265">
        <w:t xml:space="preserve"> redak </w:t>
      </w:r>
      <w:r w:rsidR="005362C9">
        <w:t>drugi</w:t>
      </w:r>
      <w:r w:rsidR="00C13D83">
        <w:t>;</w:t>
      </w:r>
      <w:r w:rsidR="0021206B">
        <w:t xml:space="preserve"> </w:t>
      </w:r>
      <w:r w:rsidR="00816265">
        <w:t>u</w:t>
      </w:r>
      <w:r w:rsidR="00C13D83">
        <w:t xml:space="preserve"> izreci, točka I., redak </w:t>
      </w:r>
      <w:r w:rsidR="005362C9">
        <w:t>prvi</w:t>
      </w:r>
      <w:r w:rsidR="00C13D83">
        <w:t>; u izreci,</w:t>
      </w:r>
      <w:r w:rsidR="00816265">
        <w:t xml:space="preserve"> točka III., redak </w:t>
      </w:r>
      <w:r w:rsidR="005362C9">
        <w:t>prvi</w:t>
      </w:r>
      <w:r w:rsidR="00C13D83">
        <w:t>; u izreci,</w:t>
      </w:r>
      <w:r w:rsidR="00816265">
        <w:t xml:space="preserve"> </w:t>
      </w:r>
      <w:r w:rsidR="0021206B">
        <w:t xml:space="preserve">točka IV., redak </w:t>
      </w:r>
      <w:r w:rsidR="005362C9">
        <w:t>prvi</w:t>
      </w:r>
      <w:r w:rsidR="00C13D83">
        <w:t>;</w:t>
      </w:r>
      <w:r w:rsidR="0021206B">
        <w:t xml:space="preserve"> te u obrazloženju</w:t>
      </w:r>
      <w:r w:rsidR="00C13D83">
        <w:t>,</w:t>
      </w:r>
      <w:r w:rsidR="0021206B">
        <w:t xml:space="preserve"> stavak prvi, redak </w:t>
      </w:r>
      <w:r w:rsidR="005362C9">
        <w:t>drugi</w:t>
      </w:r>
      <w:r w:rsidR="0021206B">
        <w:t xml:space="preserve">, </w:t>
      </w:r>
      <w:r w:rsidR="00816265">
        <w:t xml:space="preserve">u pogledu </w:t>
      </w:r>
      <w:r w:rsidR="005362C9">
        <w:t>naziva</w:t>
      </w:r>
      <w:r w:rsidR="00816265">
        <w:t xml:space="preserve"> dužnika, tako da umjesto</w:t>
      </w:r>
      <w:r w:rsidR="00444BEC" w:rsidRPr="00816265">
        <w:t xml:space="preserve">: </w:t>
      </w:r>
      <w:r w:rsidR="00816265">
        <w:t>"</w:t>
      </w:r>
      <w:r w:rsidR="005362C9">
        <w:t>VEGEMOD TRANSPORTI j.d.o.o.</w:t>
      </w:r>
      <w:r w:rsidR="00816265">
        <w:t>", 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816265" w:rsidRPr="00816265">
        <w:t xml:space="preserve"> </w:t>
      </w:r>
      <w:r w:rsidR="005362C9">
        <w:t>VEGOMOD TRANSPORTI j.d.o.o.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FB0DC3" w:rsidP="00FB0DC3" w:rsidR="00FB0DC3" w:rsidRPr="00816265">
      <w:pPr>
        <w:ind w:firstLine="708"/>
        <w:jc w:val="both"/>
      </w:pPr>
      <w:r w:rsidRPr="00816265">
        <w:t xml:space="preserve">U </w:t>
      </w:r>
      <w:r w:rsidR="00816265">
        <w:t>rješenju ovog suda posl.br. 4 St-</w:t>
      </w:r>
      <w:r w:rsidR="005362C9">
        <w:t>1328/16</w:t>
      </w:r>
      <w:r w:rsidR="00816265">
        <w:t xml:space="preserve"> od </w:t>
      </w:r>
      <w:r w:rsidR="005362C9">
        <w:t>27</w:t>
      </w:r>
      <w:r w:rsidR="00F440F1">
        <w:t>. travnja</w:t>
      </w:r>
      <w:r w:rsidR="0021206B">
        <w:t xml:space="preserve"> 2016</w:t>
      </w:r>
      <w:r w:rsidR="00816265">
        <w:t>. godine</w:t>
      </w:r>
      <w:r w:rsidR="005C71C1" w:rsidRPr="00816265">
        <w:t xml:space="preserve">, </w:t>
      </w:r>
      <w:r w:rsidR="00512D25" w:rsidRPr="00816265">
        <w:t xml:space="preserve">nastala je očita pogreška u pisanju </w:t>
      </w:r>
      <w:r w:rsidR="005362C9">
        <w:t>naziva</w:t>
      </w:r>
      <w:r w:rsidR="0021206B">
        <w:t xml:space="preserve"> dužnika</w:t>
      </w:r>
      <w:r w:rsidR="00816265">
        <w:t>, slijedom čega je sud</w:t>
      </w:r>
      <w:r w:rsidR="0021206B">
        <w:t>,</w:t>
      </w:r>
      <w:r w:rsidR="005362C9">
        <w:t xml:space="preserve"> po službenoj dužnosti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5362C9">
        <w:t>11. srpnja</w:t>
      </w:r>
      <w:r w:rsidR="0021206B">
        <w:t xml:space="preserve"> 2016</w:t>
      </w:r>
      <w:r w:rsidR="000836FA" w:rsidRPr="00816265">
        <w:t>. godine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>Za točnost otpravka-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741D5E" w:rsidR="00816265">
      <w:pPr>
        <w:tabs>
          <w:tab w:pos="6794" w:val="left"/>
        </w:tabs>
      </w:pPr>
      <w:r>
        <w:tab/>
      </w:r>
      <w:r w:rsidR="005362C9">
        <w:t>Marina Markić</w:t>
      </w:r>
    </w:p>
    <w:p w:rsidRDefault="001411E1" w:rsidP="0021206B" w:rsidR="001411E1" w:rsidRPr="00816265"/>
    <w:sectPr w:rsidSect="000836FA" w:rsidR="001411E1" w:rsidRPr="00816265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0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r>
      <w:t>Stpn-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494755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A166AF"/>
    <w:rsid w:val="00A33D12"/>
    <w:rsid w:val="00A649EC"/>
    <w:rsid w:val="00A73933"/>
    <w:rsid w:val="00AA3E60"/>
    <w:rsid w:val="00AF691B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66A93"/>
    <w:rsid w:val="00E73E3F"/>
    <w:rsid w:val="00EB171E"/>
    <w:rsid w:val="00ED1E25"/>
    <w:rsid w:val="00F112BF"/>
    <w:rsid w:val="00F23AE3"/>
    <w:rsid w:val="00F43077"/>
    <w:rsid w:val="00F440F1"/>
    <w:rsid w:val="00F5523B"/>
    <w:rsid w:val="00F8325E"/>
    <w:rsid w:val="00FA2510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St-1328/2016-8</izvorni_sadrzaj>
    <derivirana_varijabla naziv="DomainObject.Oznaka_1">St-1328/2016-8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VEGOMOD TRANSPORTI jednostavno društvo s ograničenom odgovornošću za prijevoz,  usluge i trgovinu</izvorni_sadrzaj>
    <derivirana_varijabla naziv="DomainObject.Predmet.ProtustrankaFormated_1">  VEGOMOD TRANSPORTI jednostavno društvo s ograničenom odgovornošću za prijevoz,  usluge i trgovinu</derivirana_varijabla>
  </DomainObject.Predmet.ProtustrankaFormated>
  <DomainObject.Predmet.ProtustrankaFormatedOIB>
    <izvorni_sadrzaj>  VEGOMOD TRANSPORTI jednostavno društvo s ograničenom odgovornošću za prijevoz,  usluge i trgovinu, OIB 65955742940</izvorni_sadrzaj>
    <derivirana_varijabla naziv="DomainObject.Predmet.ProtustrankaFormatedOIB_1">  VEGOMOD TRANSPORTI jednostavno društvo s ograničenom odgovornošću za prijevoz,  usluge i trgovinu, OIB 65955742940</derivirana_varijabla>
  </DomainObject.Predmet.ProtustrankaFormatedOIB>
  <DomainObject.Predmet.ProtustrankaFormatedWithAdress>
    <izvorni_sadrzaj> VEGOMOD TRANSPORTI jednostavno društvo s ograničenom odgovornošću za prijevoz,  usluge i trgovinu, Voloderska 32, 10360 Sesvete</izvorni_sadrzaj>
    <derivirana_varijabla naziv="DomainObject.Predmet.ProtustrankaFormatedWithAdress_1"> VEGOMOD TRANSPORTI jednostavno društvo s ograničenom odgovornošću za prijevoz,  usluge i trgovinu, Voloderska 32, 10360 Sesvete</derivirana_varijabla>
  </DomainObject.Predmet.ProtustrankaFormatedWithAdress>
  <DomainObject.Predmet.ProtustrankaFormatedWithAdressOIB>
    <izvorni_sadrzaj> VEGOMOD TRANSPORTI jednostavno društvo s ograničenom odgovornošću za prijevoz,  usluge i trgovinu, OIB 65955742940, Voloderska 32, 10360 Sesvete</izvorni_sadrzaj>
    <derivirana_varijabla naziv="DomainObject.Predmet.ProtustrankaFormatedWithAdressOIB_1"> VEGOMOD TRANSPORTI jednostavno društvo s ograničenom odgovornošću za prijevoz,  usluge i trgovinu, OIB 65955742940, Voloderska 32, 10360 Sesvete</derivirana_varijabla>
  </DomainObject.Predmet.ProtustrankaFormatedWithAdressOIB>
  <DomainObject.Predmet.ProtustrankaWithAdress>
    <izvorni_sadrzaj>VEGOMOD TRANSPORTI jednostavno društvo s ograničenom odgovornošću za prijevoz,  usluge i trgovinu Voloderska 32, 10360 Sesvete</izvorni_sadrzaj>
    <derivirana_varijabla naziv="DomainObject.Predmet.ProtustrankaWithAdress_1">VEGOMOD TRANSPORTI jednostavno društvo s ograničenom odgovornošću za prijevoz,  usluge i trgovinu Voloderska 32, 10360 Sesvete</derivirana_varijabla>
  </DomainObject.Predmet.ProtustrankaWithAdress>
  <DomainObject.Predmet.ProtustrankaWithAdressOIB>
    <izvorni_sadrzaj>VEGOMOD TRANSPORTI jednostavno društvo s ograničenom odgovornošću za prijevoz,  usluge i trgovinu, OIB 65955742940, Voloderska 32, 10360 Sesvete</izvorni_sadrzaj>
    <derivirana_varijabla naziv="DomainObject.Predmet.ProtustrankaWithAdressOIB_1">VEGOMOD TRANSPORTI jednostavno društvo s ograničenom odgovornošću za prijevoz,  usluge i trgovinu, OIB 65955742940, Voloderska 32, 10360 Sesvete</derivirana_varijabla>
  </DomainObject.Predmet.ProtustrankaWithAdressOIB>
  <DomainObject.Predmet.ProtustrankaNazivFormated>
    <izvorni_sadrzaj>VEGOMOD TRANSPORTI jednostavno društvo s ograničenom odgovornošću za prijevoz,  usluge i trgovinu</izvorni_sadrzaj>
    <derivirana_varijabla naziv="DomainObject.Predmet.ProtustrankaNazivFormated_1">VEGOMOD TRANSPORTI jednostavno društvo s ograničenom odgovornošću za prijevoz,  usluge i trgovinu</derivirana_varijabla>
  </DomainObject.Predmet.ProtustrankaNazivFormated>
  <DomainObject.Predmet.ProtustrankaNazivFormatedOIB>
    <izvorni_sadrzaj>VEGOMOD TRANSPORTI jednostavno društvo s ograničenom odgovornošću za prijevoz,  usluge i trgovinu, OIB 65955742940</izvorni_sadrzaj>
    <derivirana_varijabla naziv="DomainObject.Predmet.ProtustrankaNazivFormatedOIB_1">VEGOMOD TRANSPORTI jednostavno društvo s ograničenom odgovornošću za prijevoz,  usluge i trgovinu, OIB 65955742940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VEGOMOD TRANSPORTI jednostavno društvo s ograničenom odgovornošću za prijevoz,  usluge i trgovinu</item>
    </izvorni_sadrzaj>
    <derivirana_varijabla naziv="DomainObject.Predmet.ProtuStrankaListFormated_1">
      <item>VEGOMOD TRANSPORTI jednostavno društvo s ograničenom odgovornošću za prijevoz,  usluge i trgovinu</item>
    </derivirana_varijabla>
  </DomainObject.Predmet.ProtuStrankaListFormated>
  <DomainObject.Predmet.ProtuStrankaListFormatedOIB>
    <izvorni_sadrzaj>
      <item>VEGOMOD TRANSPORTI jednostavno društvo s ograničenom odgovornošću za prijevoz,  usluge i trgovinu, OIB 65955742940</item>
    </izvorni_sadrzaj>
    <derivirana_varijabla naziv="DomainObject.Predmet.ProtuStrankaListFormatedOIB_1">
      <item>VEGOMOD TRANSPORTI jednostavno društvo s ograničenom odgovornošću za prijevoz,  usluge i trgovinu, OIB 65955742940</item>
    </derivirana_varijabla>
  </DomainObject.Predmet.ProtuStrankaListFormatedOIB>
  <DomainObject.Predmet.ProtuStrankaListFormatedWithAdress>
    <izvorni_sadrzaj>
      <item>VEGOMOD TRANSPORTI jednostavno društvo s ograničenom odgovornošću za prijevoz,  usluge i trgovinu, Voloderska 32, 10360 Sesvete</item>
    </izvorni_sadrzaj>
    <derivirana_varijabla naziv="DomainObject.Predmet.ProtuStrankaListFormatedWithAdress_1">
      <item>VEGOMOD TRANSPORTI jednostavno društvo s ograničenom odgovornošću za prijevoz,  usluge i trgovinu, Voloderska 32, 10360 Sesvete</item>
    </derivirana_varijabla>
  </DomainObject.Predmet.ProtuStrankaListFormatedWithAdress>
  <DomainObject.Predmet.ProtuStrankaListFormatedWithAdressOIB>
    <izvorni_sadrzaj>
      <item>VEGOMOD TRANSPORTI jednostavno društvo s ograničenom odgovornošću za prijevoz,  usluge i trgovinu, OIB 65955742940, Voloderska 32, 10360 Sesvete</item>
    </izvorni_sadrzaj>
    <derivirana_varijabla naziv="DomainObject.Predmet.ProtuStrankaListFormatedWithAdressOIB_1">
      <item>VEGOMOD TRANSPORTI jednostavno društvo s ograničenom odgovornošću za prijevoz,  usluge i trgovinu, OIB 65955742940, Voloderska 32, 10360 Sesvete</item>
    </derivirana_varijabla>
  </DomainObject.Predmet.ProtuStrankaListFormatedWithAdressOIB>
  <DomainObject.Predmet.ProtuStrankaListNazivFormated>
    <izvorni_sadrzaj>
      <item>VEGOMOD TRANSPORTI jednostavno društvo s ograničenom odgovornošću za prijevoz,  usluge i trgovinu</item>
    </izvorni_sadrzaj>
    <derivirana_varijabla naziv="DomainObject.Predmet.ProtuStrankaListNazivFormated_1">
      <item>VEGOMOD TRANSPORTI jednostavno društvo s ograničenom odgovornošću za prijevoz,  usluge i trgovinu</item>
    </derivirana_varijabla>
  </DomainObject.Predmet.ProtuStrankaListNazivFormated>
  <DomainObject.Predmet.ProtuStrankaListNazivFormatedOIB>
    <izvorni_sadrzaj>
      <item>VEGOMOD TRANSPORTI jednostavno društvo s ograničenom odgovornošću za prijevoz,  usluge i trgovinu, OIB 65955742940</item>
    </izvorni_sadrzaj>
    <derivirana_varijabla naziv="DomainObject.Predmet.ProtuStrankaListNazivFormatedOIB_1">
      <item>VEGOMOD TRANSPORTI jednostavno društvo s ograničenom odgovornošću za prijevoz,  usluge i trgovinu, OIB 65955742940</item>
    </derivirana_varijabla>
  </DomainObject.Predmet.ProtuStrankaListNazivFormatedOIB>
  <DomainObject.Predmet.OstaliListFormated>
    <izvorni_sadrzaj>
      <item>Vedran Glavaš</item>
    </izvorni_sadrzaj>
    <derivirana_varijabla naziv="DomainObject.Predmet.OstaliListFormated_1">
      <item>Vedran Glavaš</item>
    </derivirana_varijabla>
  </DomainObject.Predmet.OstaliListFormated>
  <DomainObject.Predmet.OstaliListFormatedOIB>
    <izvorni_sadrzaj>
      <item>Vedran Glavaš, OIB 57515767798</item>
    </izvorni_sadrzaj>
    <derivirana_varijabla naziv="DomainObject.Predmet.OstaliListFormatedOIB_1">
      <item>Vedran Glavaš, OIB 57515767798</item>
    </derivirana_varijabla>
  </DomainObject.Predmet.OstaliListFormatedOIB>
  <DomainObject.Predmet.OstaliListFormatedWithAdress>
    <izvorni_sadrzaj>
      <item>Vedran Glavaš, Voloderska 32, 10360 Sesvete</item>
    </izvorni_sadrzaj>
    <derivirana_varijabla naziv="DomainObject.Predmet.OstaliListFormatedWithAdress_1">
      <item>Vedran Glavaš, Voloderska 32, 10360 Sesvete</item>
    </derivirana_varijabla>
  </DomainObject.Predmet.OstaliListFormatedWithAdress>
  <DomainObject.Predmet.OstaliListFormatedWithAdressOIB>
    <izvorni_sadrzaj>
      <item>Vedran Glavaš, OIB 57515767798, Voloderska 32, 10360 Sesvete</item>
    </izvorni_sadrzaj>
    <derivirana_varijabla naziv="DomainObject.Predmet.OstaliListFormatedWithAdressOIB_1">
      <item>Vedran Glavaš, OIB 57515767798, Voloderska 32, 10360 Sesvete</item>
    </derivirana_varijabla>
  </DomainObject.Predmet.OstaliListFormatedWithAdressOIB>
  <DomainObject.Predmet.OstaliListNazivFormated>
    <izvorni_sadrzaj>
      <item>Vedran Glavaš</item>
    </izvorni_sadrzaj>
    <derivirana_varijabla naziv="DomainObject.Predmet.OstaliListNazivFormated_1">
      <item>Vedran Glavaš</item>
    </derivirana_varijabla>
  </DomainObject.Predmet.OstaliListNazivFormated>
  <DomainObject.Predmet.OstaliListNazivFormatedOIB>
    <izvorni_sadrzaj>
      <item>Vedran Glavaš, OIB 57515767798</item>
    </izvorni_sadrzaj>
    <derivirana_varijabla naziv="DomainObject.Predmet.OstaliListNazivFormatedOIB_1">
      <item>Vedran Glavaš, OIB 57515767798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St-1328/2016-8</izvorni_sadrzaj>
    <derivirana_varijabla naziv="DomainObject.PoslovniBrojDokumenta_1">St-1328/2016-8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VEGOMOD TRANSPORTI jednostavno društvo s ograničenom odgovornošću za prijevoz,  usluge i trgovinu</izvorni_sadrzaj>
    <derivirana_varijabla naziv="DomainObject.Predmet.ProtustrankaIDrugi_1">VEGOMOD TRANSPORTI jednostavno društvo s ograničenom odgovornošću za prijevoz, 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VEGOMOD TRANSPORTI jednostavno društvo s ograničenom odgovornošću za prijevoz,  usluge i trgovinu, OIB 65955742940, Voloderska 32, 10360 Sesvete</izvorni_sadrzaj>
    <derivirana_varijabla naziv="DomainObject.Predmet.ProtustrankaIDrugiAdressOIB_1">VEGOMOD TRANSPORTI jednostavno društvo s ograničenom odgovornošću za prijevoz,  usluge i trgovinu, OIB 65955742940, Voloderska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14. svibnja 2016.</izvorni_sadrzaj>
    <derivirana_varijabla naziv="DomainObject.Predmet.OdlukaRjesenje.DatumPravomocnosti_1">14. svibnja 2016.</derivirana_varijabla>
  </DomainObject.Predmet.OdlukaRjesenje.DatumPravomocnosti>
  <DomainObject.Predmet.OdlukaRjesenje.Oznaka>
    <izvorni_sadrzaj>St-1328/2016-7</izvorni_sadrzaj>
    <derivirana_varijabla naziv="DomainObject.Predmet.OdlukaRjesenje.Oznaka_1">St-1328/2016-7</derivirana_varijabla>
  </DomainObject.Predmet.OdlukaRjesenje.Oznaka>
  <DomainObject.Predmet.SudioniciListNaziv>
    <izvorni_sadrzaj>
      <item>FINA Regionalni centar Zagreb</item>
      <item>VEGOMOD TRANSPORTI jednostavno društvo s ograničenom odgovornošću za prijevoz,  usluge i trgovinu</item>
      <item>Vedran Glavaš</item>
    </izvorni_sadrzaj>
    <derivirana_varijabla naziv="DomainObject.Predmet.SudioniciListNaziv_1">
      <item>FINA Regionalni centar Zagreb</item>
      <item>VEGOMOD TRANSPORTI jednostavno društvo s ograničenom odgovornošću za prijevoz,  usluge i trgovinu</item>
      <item>Vedran Glavaš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VEGOMOD TRANSPORTI jednostavno društvo s ograničenom odgovornošću za prijevoz,  usluge i trgovinu, OIB 65955742940, Voloderska 32,10360 Sesvete</item>
      <item>Vedran Glavaš, OIB 57515767798, Voloderska 32,10360 Sesvete</item>
    </izvorni_sadrzaj>
    <derivirana_varijabla naziv="DomainObject.Predmet.SudioniciListAdressOIB_1">
      <item>FINA Regionalni centar Zagreb, OIB 85821130368, Trg svibanjskih žrtava 1995. br. 1,10000 Zagreb</item>
      <item>VEGOMOD TRANSPORTI jednostavno društvo s ograničenom odgovornošću za prijevoz,  usluge i trgovinu, OIB 65955742940, Voloderska 32,10360 Sesvete</item>
      <item>Vedran Glavaš, OIB 57515767798, Voloderska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65955742940</item>
      <item>, OIB 57515767798</item>
    </izvorni_sadrzaj>
    <derivirana_varijabla naziv="DomainObject.Predmet.SudioniciListNazivOIB_1">
      <item>, OIB 85821130368</item>
      <item>, OIB 65955742940</item>
      <item>, OIB 57515767798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978D6-6598-4A60-A875-8EB216371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1034</properties:Characters>
  <properties:Lines>38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2016-07-11T10:29:00Z</dcterms:created>
  <dc:creator>Korisnik</dc:creator>
  <cp:lastModifiedBy>Goranka Boljkovac</cp:lastModifiedBy>
  <cp:lastPrinted>2016-04-15T08:00:00Z</cp:lastPrinted>
  <dcterms:modified xmlns:xsi="http://www.w3.org/2001/XMLSchema-instance" xsi:type="dcterms:W3CDTF">2016-07-11T10:34:00Z</dcterms:modified>
  <cp:revision>5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St-1328/2016-8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