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6d163" w14:paraId="496d163" w:rsidRDefault="006E227C" w:rsidP="00EC545E" w:rsidR="006E227C" w:rsidRPr="00A13EE3">
      <w:pPr>
        <w:jc w:val="right"/>
        <w15:collapsed w:val="false"/>
      </w:pPr>
      <w:bookmarkStart w:name="_GoBack" w:id="0"/>
      <w:bookmarkEnd w:id="0"/>
      <w:r w:rsidRPr="00A13EE3">
        <w:t xml:space="preserve">Poslovni broj: </w:t>
      </w:r>
      <w:r w:rsidR="00951F6B">
        <w:t>5 St-1031/16-10</w:t>
      </w:r>
    </w:p>
    <w:p w:rsidRDefault="00EC545E" w:rsidP="00EC545E" w:rsidR="00EC545E" w:rsidRPr="00EC545E">
      <w:r w:rsidRPr="00EC545E">
        <w:rPr>
          <w:bCs/>
        </w:rPr>
        <w:t xml:space="preserve">                     </w:t>
      </w:r>
      <w:r w:rsidRPr="00EC545E">
        <w:rPr>
          <w:noProof/>
        </w:rPr>
        <w:drawing>
          <wp:inline distR="0" distL="0" distB="0" distT="0">
            <wp:extent cy="723265" cx="552450"/>
            <wp:effectExtent b="635"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EC545E">
        <w:rPr>
          <w:bCs/>
        </w:rPr>
        <w:tab/>
      </w:r>
      <w:r w:rsidRPr="00EC545E">
        <w:rPr>
          <w:bCs/>
        </w:rPr>
        <w:tab/>
        <w:t xml:space="preserve">                             </w:t>
      </w:r>
    </w:p>
    <w:p w:rsidRDefault="00EC545E" w:rsidP="00EC545E" w:rsidR="00EC545E" w:rsidRPr="00EC545E">
      <w:r w:rsidRPr="00EC545E">
        <w:t xml:space="preserve">       REPUBLIKA HRVATSKA</w:t>
      </w:r>
    </w:p>
    <w:p w:rsidRDefault="00EC545E" w:rsidP="00EC545E" w:rsidR="00EC545E" w:rsidRPr="00EC545E">
      <w:r w:rsidRPr="00EC545E">
        <w:t>TRGOVAČKI SUD U VARAŽDINU</w:t>
      </w:r>
    </w:p>
    <w:p w:rsidRDefault="00EC545E" w:rsidP="00EC545E" w:rsidR="00EC545E" w:rsidRPr="00EC545E">
      <w:pPr>
        <w:rPr>
          <w:bCs/>
        </w:rPr>
      </w:pPr>
      <w:r w:rsidRPr="00EC545E">
        <w:t xml:space="preserve">                  B. Radić 2</w:t>
      </w:r>
      <w:r w:rsidRPr="00EC545E">
        <w:rPr>
          <w:bCs/>
        </w:rPr>
        <w:t xml:space="preserve">                   </w:t>
      </w:r>
      <w:r w:rsidRPr="00EC545E">
        <w:rPr>
          <w:bCs/>
        </w:rPr>
        <w:tab/>
      </w:r>
      <w:r w:rsidRPr="00EC545E">
        <w:rPr>
          <w:bCs/>
        </w:rPr>
        <w:tab/>
      </w:r>
      <w:r w:rsidRPr="00EC545E">
        <w:rPr>
          <w:bCs/>
        </w:rPr>
        <w:tab/>
      </w:r>
    </w:p>
    <w:p w:rsidRDefault="006E227C" w:rsidP="006E227C" w:rsidR="006E227C" w:rsidRPr="00A13EE3"/>
    <w:p w:rsidRDefault="00BB51EE" w:rsidP="00BB51EE" w:rsidR="00BB51EE">
      <w:pPr>
        <w:jc w:val="center"/>
      </w:pPr>
      <w:r>
        <w:t>R E P U B L I K A    H R V A T S K A</w:t>
      </w:r>
    </w:p>
    <w:p w:rsidRDefault="00951F6B" w:rsidP="00BB51EE" w:rsidR="00951F6B" w:rsidRPr="00A13EE3">
      <w:pPr>
        <w:jc w:val="center"/>
      </w:pPr>
    </w:p>
    <w:p w:rsidRDefault="006E227C" w:rsidP="006E227C" w:rsidR="006E227C">
      <w:pPr>
        <w:jc w:val="center"/>
      </w:pPr>
      <w:r w:rsidRPr="00A13EE3">
        <w:t>R J E Š E N J E</w:t>
      </w:r>
    </w:p>
    <w:p w:rsidRDefault="006E227C" w:rsidP="006E227C" w:rsidR="006E227C" w:rsidRPr="00A13EE3">
      <w:pPr>
        <w:jc w:val="center"/>
      </w:pPr>
    </w:p>
    <w:p w:rsidRDefault="00951F6B" w:rsidP="00951F6B" w:rsidR="00951F6B">
      <w:pPr>
        <w:ind w:firstLine="708"/>
        <w:jc w:val="both"/>
      </w:pPr>
      <w:r>
        <w:t xml:space="preserve">Trgovački sud u Varaždinu, po sucu toga suda Kseniji Flack-Makitan, u </w:t>
      </w:r>
      <w:proofErr w:type="spellStart"/>
      <w:r>
        <w:t>predstečajnom</w:t>
      </w:r>
      <w:proofErr w:type="spellEnd"/>
      <w:r>
        <w:t xml:space="preserve"> postupku u povodu prijedloga dužnika MAC-MOBILE d.o.o. za trgovinu i usluge, </w:t>
      </w:r>
      <w:proofErr w:type="spellStart"/>
      <w:r>
        <w:t>Trnovec</w:t>
      </w:r>
      <w:proofErr w:type="spellEnd"/>
      <w:r>
        <w:t>, Gospodarska 1, OIB: 49207706769, 29. studenog 2016.</w:t>
      </w:r>
    </w:p>
    <w:p w:rsidRDefault="006E227C" w:rsidP="00E60C10" w:rsidR="006E227C" w:rsidRPr="00E506FC">
      <w:pPr>
        <w:ind w:hanging="709"/>
        <w:jc w:val="both"/>
      </w:pPr>
    </w:p>
    <w:p w:rsidRDefault="009100AB" w:rsidP="006E227C" w:rsidR="009100AB">
      <w:pPr>
        <w:jc w:val="both"/>
      </w:pPr>
    </w:p>
    <w:p w:rsidRDefault="006E227C" w:rsidP="006E227C" w:rsidR="006E227C" w:rsidRPr="00450943">
      <w:pPr>
        <w:jc w:val="center"/>
      </w:pPr>
      <w:r w:rsidRPr="00450943">
        <w:t>r i j e š i o    j e</w:t>
      </w:r>
    </w:p>
    <w:p w:rsidRDefault="006E227C" w:rsidP="006E227C" w:rsidR="006E227C">
      <w:pPr>
        <w:jc w:val="both"/>
      </w:pPr>
    </w:p>
    <w:p w:rsidRDefault="009100AB" w:rsidP="006E227C" w:rsidR="009100AB" w:rsidRPr="00450943">
      <w:pPr>
        <w:jc w:val="both"/>
      </w:pPr>
    </w:p>
    <w:p w:rsidRDefault="00E73949" w:rsidP="009100AB" w:rsidR="006E227C" w:rsidRPr="00215853">
      <w:pPr>
        <w:jc w:val="both"/>
      </w:pPr>
      <w:r w:rsidRPr="00215853">
        <w:tab/>
      </w:r>
      <w:r w:rsidR="006E227C" w:rsidRPr="00215853">
        <w:t xml:space="preserve">Odgađa se </w:t>
      </w:r>
      <w:r w:rsidR="00935ED3" w:rsidRPr="00215853">
        <w:t xml:space="preserve">ispitno </w:t>
      </w:r>
      <w:r w:rsidR="006E227C" w:rsidRPr="00215853">
        <w:t xml:space="preserve">ročište zakazano </w:t>
      </w:r>
      <w:r w:rsidR="0028038D">
        <w:t xml:space="preserve">kod ovoga suda </w:t>
      </w:r>
      <w:r w:rsidR="006E227C" w:rsidRPr="00215853">
        <w:t xml:space="preserve">za dan </w:t>
      </w:r>
      <w:r w:rsidR="00206E2D">
        <w:t>8. prosinca</w:t>
      </w:r>
      <w:r w:rsidR="006E227C" w:rsidRPr="00215853">
        <w:t xml:space="preserve"> 201</w:t>
      </w:r>
      <w:r w:rsidR="005E4F52" w:rsidRPr="00215853">
        <w:t>6</w:t>
      </w:r>
      <w:r w:rsidR="006E227C" w:rsidRPr="00215853">
        <w:t xml:space="preserve">. u </w:t>
      </w:r>
      <w:r w:rsidR="00206E2D">
        <w:t>08</w:t>
      </w:r>
      <w:r w:rsidR="004C56FA" w:rsidRPr="00215853">
        <w:t>,</w:t>
      </w:r>
      <w:r w:rsidR="00953E46" w:rsidRPr="00215853">
        <w:t>00</w:t>
      </w:r>
      <w:r w:rsidR="006E227C" w:rsidRPr="00215853">
        <w:t xml:space="preserve"> sati, </w:t>
      </w:r>
      <w:r w:rsidR="0028038D">
        <w:t>zbog toga što u vrijeme kada je isto zakazano još neće proteći svi zakonom propisani rokovi vezano na provođenje radnji koje su neophodne za ispitivanje tražbina vjerovnika, te se novo ispitno ročište zakazuje kod ovoga suda, soba broj 232/II, za 23. siječnja 2017. u 09,00 sati.</w:t>
      </w:r>
    </w:p>
    <w:p w:rsidRDefault="00BF751C" w:rsidP="006E227C" w:rsidR="00BF751C">
      <w:pPr>
        <w:jc w:val="both"/>
      </w:pPr>
    </w:p>
    <w:p w:rsidRDefault="00BB51EE" w:rsidP="006E227C" w:rsidR="00BB51EE">
      <w:pPr>
        <w:jc w:val="both"/>
      </w:pPr>
    </w:p>
    <w:p w:rsidRDefault="006E227C" w:rsidP="00430C1D" w:rsidR="006E227C">
      <w:pPr>
        <w:jc w:val="center"/>
      </w:pPr>
      <w:r>
        <w:t>U Va</w:t>
      </w:r>
      <w:r w:rsidR="00EC545E">
        <w:t>raždinu</w:t>
      </w:r>
      <w:r w:rsidR="002D75CC">
        <w:t xml:space="preserve">, </w:t>
      </w:r>
      <w:r w:rsidR="00951F6B">
        <w:t xml:space="preserve">29. studenog </w:t>
      </w:r>
      <w:r>
        <w:t>201</w:t>
      </w:r>
      <w:r w:rsidR="005E4F52">
        <w:t>6</w:t>
      </w:r>
      <w:r w:rsidRPr="00450943">
        <w:t>.</w:t>
      </w:r>
    </w:p>
    <w:p w:rsidRDefault="00951F6B" w:rsidP="00430C1D" w:rsidR="00951F6B">
      <w:pPr>
        <w:jc w:val="center"/>
      </w:pPr>
    </w:p>
    <w:p w:rsidRDefault="00951F6B" w:rsidP="00951F6B" w:rsidR="00951F6B">
      <w:pPr>
        <w:ind w:firstLine="708" w:left="5664"/>
        <w:jc w:val="both"/>
      </w:pPr>
      <w:r w:rsidRPr="0064211F">
        <w:t>SUDAC</w:t>
      </w:r>
    </w:p>
    <w:p w:rsidRDefault="00951F6B" w:rsidP="00951F6B" w:rsidR="00951F6B" w:rsidRPr="0064211F">
      <w:pPr>
        <w:ind w:left="5664"/>
        <w:jc w:val="both"/>
      </w:pPr>
    </w:p>
    <w:p w:rsidRDefault="00951F6B" w:rsidP="00951F6B" w:rsidR="00951F6B">
      <w:pPr>
        <w:ind w:firstLine="708" w:left="4956"/>
        <w:jc w:val="both"/>
      </w:pPr>
      <w:r w:rsidRPr="0064211F">
        <w:t>Ksenija Flack-Makitan, v.r.</w:t>
      </w:r>
    </w:p>
    <w:p w:rsidRDefault="00951F6B" w:rsidP="00951F6B" w:rsidR="00951F6B" w:rsidRPr="0064211F">
      <w:pPr>
        <w:ind w:firstLine="708" w:left="4956"/>
        <w:jc w:val="both"/>
      </w:pPr>
    </w:p>
    <w:p w:rsidRDefault="00951F6B" w:rsidP="00951F6B" w:rsidR="00951F6B">
      <w:pPr>
        <w:ind w:left="4956"/>
        <w:jc w:val="both"/>
      </w:pPr>
      <w:r w:rsidRPr="0064211F">
        <w:t xml:space="preserve">Za točnost </w:t>
      </w:r>
      <w:proofErr w:type="spellStart"/>
      <w:r w:rsidRPr="0064211F">
        <w:t>otpravka</w:t>
      </w:r>
      <w:proofErr w:type="spellEnd"/>
      <w:r w:rsidRPr="0064211F">
        <w:t xml:space="preserve"> – ovlašteni službenik:</w:t>
      </w:r>
    </w:p>
    <w:p w:rsidRDefault="00951F6B" w:rsidP="00430C1D" w:rsidR="00951F6B" w:rsidRPr="00450943">
      <w:pPr>
        <w:jc w:val="center"/>
      </w:pPr>
    </w:p>
    <w:p w:rsidRDefault="006E227C" w:rsidP="006E227C" w:rsidR="002D75CC">
      <w:pPr>
        <w:jc w:val="both"/>
      </w:pPr>
      <w:r w:rsidRPr="00450943">
        <w:tab/>
      </w:r>
      <w:r w:rsidRPr="00450943">
        <w:tab/>
      </w:r>
      <w:r w:rsidRPr="00450943">
        <w:tab/>
      </w:r>
      <w:r w:rsidRPr="00450943">
        <w:tab/>
      </w:r>
      <w:r w:rsidRPr="00450943">
        <w:tab/>
      </w:r>
      <w:r w:rsidRPr="00450943">
        <w:tab/>
      </w:r>
      <w:r w:rsidRPr="00450943">
        <w:tab/>
      </w:r>
      <w:r>
        <w:t xml:space="preserve">   </w:t>
      </w:r>
      <w:r w:rsidR="00BB51EE">
        <w:tab/>
      </w:r>
    </w:p>
    <w:p w:rsidRDefault="006E227C" w:rsidP="006E227C" w:rsidR="006E227C" w:rsidRPr="00450943">
      <w:pPr>
        <w:jc w:val="both"/>
      </w:pPr>
      <w:r w:rsidRPr="00450943">
        <w:t>Pouka o pravnom lijeku:</w:t>
      </w:r>
    </w:p>
    <w:p w:rsidRDefault="006E227C" w:rsidP="006E227C" w:rsidR="006E227C">
      <w:pPr>
        <w:jc w:val="both"/>
      </w:pPr>
      <w:r w:rsidRPr="00450943">
        <w:t>Protiv ovog rješenja žalba nije dopuštena.</w:t>
      </w:r>
    </w:p>
    <w:p w:rsidRDefault="00206E2D" w:rsidP="006E227C" w:rsidR="00206E2D">
      <w:pPr>
        <w:jc w:val="both"/>
      </w:pPr>
    </w:p>
    <w:p w:rsidRDefault="00206E2D" w:rsidP="00206E2D" w:rsidR="00206E2D" w:rsidRPr="00E27A4E"/>
    <w:p w:rsidRDefault="00206E2D" w:rsidP="00206E2D" w:rsidR="00206E2D">
      <w:r w:rsidRPr="00E27A4E">
        <w:t>DNA:</w:t>
      </w:r>
    </w:p>
    <w:p w:rsidRDefault="00206E2D" w:rsidP="00206E2D" w:rsidR="00206E2D" w:rsidRPr="003D67AB">
      <w:pPr>
        <w:pStyle w:val="Odlomakpopisa"/>
        <w:numPr>
          <w:ilvl w:val="0"/>
          <w:numId w:val="5"/>
        </w:numPr>
        <w:spacing w:after="200"/>
        <w:jc w:val="both"/>
      </w:pPr>
      <w:r w:rsidRPr="003D67AB">
        <w:t xml:space="preserve">Financijska agencija Varaždin, A. </w:t>
      </w:r>
      <w:r>
        <w:t>Cesarca 2,</w:t>
      </w:r>
    </w:p>
    <w:p w:rsidRDefault="00206E2D" w:rsidP="00206E2D" w:rsidR="00206E2D">
      <w:pPr>
        <w:pStyle w:val="Odlomakpopisa"/>
        <w:numPr>
          <w:ilvl w:val="0"/>
          <w:numId w:val="5"/>
        </w:numPr>
        <w:spacing w:after="200"/>
        <w:jc w:val="both"/>
      </w:pPr>
      <w:r>
        <w:t xml:space="preserve">Povjerenik Katarina </w:t>
      </w:r>
      <w:proofErr w:type="spellStart"/>
      <w:r>
        <w:t>Conar</w:t>
      </w:r>
      <w:proofErr w:type="spellEnd"/>
      <w:r>
        <w:t xml:space="preserve">-Brod, Varaždin, </w:t>
      </w:r>
      <w:proofErr w:type="spellStart"/>
      <w:r>
        <w:t>Križanićeva</w:t>
      </w:r>
      <w:proofErr w:type="spellEnd"/>
      <w:r>
        <w:t xml:space="preserve"> 92,</w:t>
      </w:r>
    </w:p>
    <w:p w:rsidRDefault="00206E2D" w:rsidP="00206E2D" w:rsidR="00206E2D">
      <w:pPr>
        <w:pStyle w:val="Odlomakpopisa"/>
        <w:numPr>
          <w:ilvl w:val="0"/>
          <w:numId w:val="5"/>
        </w:numPr>
        <w:spacing w:after="200"/>
        <w:jc w:val="both"/>
      </w:pPr>
      <w:r>
        <w:t>e-Oglasna ploča suda,</w:t>
      </w:r>
    </w:p>
    <w:p w:rsidRDefault="00206E2D" w:rsidP="006E227C" w:rsidR="00206E2D" w:rsidRPr="00450943">
      <w:pPr>
        <w:jc w:val="both"/>
      </w:pPr>
    </w:p>
    <w:p w:rsidRDefault="006E227C" w:rsidP="006E227C" w:rsidR="006E227C" w:rsidRPr="00450943">
      <w:pPr>
        <w:jc w:val="both"/>
      </w:pPr>
    </w:p>
    <w:p w:rsidRDefault="006E227C" w:rsidP="002D4DD2" w:rsidR="006E227C">
      <w:pPr>
        <w:jc w:val="both"/>
      </w:pPr>
    </w:p>
    <w:sectPr w:rsidSect="00BB51EE" w:rsidR="006E227C">
      <w:pgSz w:h="16838" w:w="11906"/>
      <w:pgMar w:gutter="567" w:footer="709" w:header="709" w:left="851"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120A3E"/>
    <w:multiLevelType w:val="hybridMultilevel"/>
    <w:tmpl w:val="D6A8A818"/>
    <w:lvl w:tplc="539627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2F1D34CF"/>
    <w:multiLevelType w:val="hybridMultilevel"/>
    <w:tmpl w:val="C4380CC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3CB10070"/>
    <w:multiLevelType w:val="hybridMultilevel"/>
    <w:tmpl w:val="538EE75E"/>
    <w:lvl w:tplc="588698E6" w:ilvl="0">
      <w:start w:val="2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570478F5"/>
    <w:multiLevelType w:val="hybridMultilevel"/>
    <w:tmpl w:val="8E500A3A"/>
    <w:lvl w:tplc="96E2EF7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D1E0CA0"/>
    <w:multiLevelType w:val="hybridMultilevel"/>
    <w:tmpl w:val="340617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drawingGridHorizontalSpacing w:val="110"/>
  <w:drawingGridVerticalSpacing w:val="163"/>
  <w:displayHorizontalDrawingGridEvery w:val="0"/>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227C"/>
    <w:rsid w:val="000070E2"/>
    <w:rsid w:val="0001462A"/>
    <w:rsid w:val="00044EA4"/>
    <w:rsid w:val="0005180B"/>
    <w:rsid w:val="00054577"/>
    <w:rsid w:val="00096410"/>
    <w:rsid w:val="000A542D"/>
    <w:rsid w:val="000B655B"/>
    <w:rsid w:val="000D63EA"/>
    <w:rsid w:val="000E1119"/>
    <w:rsid w:val="001010EC"/>
    <w:rsid w:val="00115058"/>
    <w:rsid w:val="00131486"/>
    <w:rsid w:val="001378FB"/>
    <w:rsid w:val="00157F2E"/>
    <w:rsid w:val="00171B7F"/>
    <w:rsid w:val="00184319"/>
    <w:rsid w:val="001A4F65"/>
    <w:rsid w:val="001A6AA7"/>
    <w:rsid w:val="001B6B83"/>
    <w:rsid w:val="001D4F77"/>
    <w:rsid w:val="001D55F8"/>
    <w:rsid w:val="001F1393"/>
    <w:rsid w:val="001F1643"/>
    <w:rsid w:val="001F6BCA"/>
    <w:rsid w:val="002053E5"/>
    <w:rsid w:val="00206E2D"/>
    <w:rsid w:val="00215853"/>
    <w:rsid w:val="002549A9"/>
    <w:rsid w:val="0028038D"/>
    <w:rsid w:val="002846A2"/>
    <w:rsid w:val="002C5D2E"/>
    <w:rsid w:val="002D4DD2"/>
    <w:rsid w:val="002D75CC"/>
    <w:rsid w:val="00304A30"/>
    <w:rsid w:val="00322B32"/>
    <w:rsid w:val="003346CE"/>
    <w:rsid w:val="00365855"/>
    <w:rsid w:val="003E2AE0"/>
    <w:rsid w:val="003F120C"/>
    <w:rsid w:val="004274AF"/>
    <w:rsid w:val="00430C1D"/>
    <w:rsid w:val="004630C8"/>
    <w:rsid w:val="004834B4"/>
    <w:rsid w:val="00483530"/>
    <w:rsid w:val="00497129"/>
    <w:rsid w:val="004C1E71"/>
    <w:rsid w:val="004C56FA"/>
    <w:rsid w:val="004C7E44"/>
    <w:rsid w:val="00500521"/>
    <w:rsid w:val="005234B2"/>
    <w:rsid w:val="00525276"/>
    <w:rsid w:val="00544D19"/>
    <w:rsid w:val="00552B1C"/>
    <w:rsid w:val="00581316"/>
    <w:rsid w:val="005D21C7"/>
    <w:rsid w:val="005E4F52"/>
    <w:rsid w:val="005E7ACB"/>
    <w:rsid w:val="005F39DA"/>
    <w:rsid w:val="0063224D"/>
    <w:rsid w:val="00660FB3"/>
    <w:rsid w:val="00693CD2"/>
    <w:rsid w:val="006C1AAA"/>
    <w:rsid w:val="006C51EB"/>
    <w:rsid w:val="006C5AE8"/>
    <w:rsid w:val="006E227C"/>
    <w:rsid w:val="006F25A8"/>
    <w:rsid w:val="006F60F3"/>
    <w:rsid w:val="00701AA5"/>
    <w:rsid w:val="007110A7"/>
    <w:rsid w:val="00735822"/>
    <w:rsid w:val="00737691"/>
    <w:rsid w:val="00741660"/>
    <w:rsid w:val="00747A70"/>
    <w:rsid w:val="007A2EFB"/>
    <w:rsid w:val="007B0DF7"/>
    <w:rsid w:val="007B10CE"/>
    <w:rsid w:val="007B3D94"/>
    <w:rsid w:val="007B4367"/>
    <w:rsid w:val="007D464C"/>
    <w:rsid w:val="00817AE0"/>
    <w:rsid w:val="00823A3E"/>
    <w:rsid w:val="00830F43"/>
    <w:rsid w:val="008354B4"/>
    <w:rsid w:val="00886CF7"/>
    <w:rsid w:val="008A024C"/>
    <w:rsid w:val="008A2280"/>
    <w:rsid w:val="008F3B94"/>
    <w:rsid w:val="009100AB"/>
    <w:rsid w:val="00926B30"/>
    <w:rsid w:val="00933038"/>
    <w:rsid w:val="00935ED3"/>
    <w:rsid w:val="00940790"/>
    <w:rsid w:val="00943931"/>
    <w:rsid w:val="00944AB4"/>
    <w:rsid w:val="009463BE"/>
    <w:rsid w:val="00951F6B"/>
    <w:rsid w:val="00953E46"/>
    <w:rsid w:val="009B06A8"/>
    <w:rsid w:val="009B1F04"/>
    <w:rsid w:val="009B536E"/>
    <w:rsid w:val="009C2D62"/>
    <w:rsid w:val="009C5654"/>
    <w:rsid w:val="009D0C5B"/>
    <w:rsid w:val="009F1159"/>
    <w:rsid w:val="00A05A75"/>
    <w:rsid w:val="00A12289"/>
    <w:rsid w:val="00A32267"/>
    <w:rsid w:val="00A571CC"/>
    <w:rsid w:val="00A72D6C"/>
    <w:rsid w:val="00AB0363"/>
    <w:rsid w:val="00AD7EE1"/>
    <w:rsid w:val="00AE7FAF"/>
    <w:rsid w:val="00B02B9E"/>
    <w:rsid w:val="00B17E1D"/>
    <w:rsid w:val="00B23C05"/>
    <w:rsid w:val="00B34567"/>
    <w:rsid w:val="00B40A1E"/>
    <w:rsid w:val="00B81383"/>
    <w:rsid w:val="00BB51EE"/>
    <w:rsid w:val="00BC12DD"/>
    <w:rsid w:val="00BD715E"/>
    <w:rsid w:val="00BE39E9"/>
    <w:rsid w:val="00BE5F32"/>
    <w:rsid w:val="00BF5CAE"/>
    <w:rsid w:val="00BF751C"/>
    <w:rsid w:val="00C1174E"/>
    <w:rsid w:val="00C1379A"/>
    <w:rsid w:val="00C70A20"/>
    <w:rsid w:val="00C7158A"/>
    <w:rsid w:val="00C83918"/>
    <w:rsid w:val="00CE2AF7"/>
    <w:rsid w:val="00CF01E8"/>
    <w:rsid w:val="00CF1244"/>
    <w:rsid w:val="00CF4D09"/>
    <w:rsid w:val="00D65D0F"/>
    <w:rsid w:val="00D77A76"/>
    <w:rsid w:val="00DD1292"/>
    <w:rsid w:val="00DF16D6"/>
    <w:rsid w:val="00E305A9"/>
    <w:rsid w:val="00E60C10"/>
    <w:rsid w:val="00E61A34"/>
    <w:rsid w:val="00E71BB7"/>
    <w:rsid w:val="00E72308"/>
    <w:rsid w:val="00E73949"/>
    <w:rsid w:val="00E75E66"/>
    <w:rsid w:val="00EA4921"/>
    <w:rsid w:val="00EA5D61"/>
    <w:rsid w:val="00EC545E"/>
    <w:rsid w:val="00ED38A8"/>
    <w:rsid w:val="00ED3EB3"/>
    <w:rsid w:val="00F7074A"/>
    <w:rsid w:val="00F8242D"/>
    <w:rsid w:val="00F87EE2"/>
    <w:rsid w:val="00F9211F"/>
    <w:rsid w:val="00FF54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227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C545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C545E"/>
    <w:rPr>
      <w:rFonts w:cs="Tahoma" w:hAnsi="Tahoma" w:ascii="Tahoma"/>
      <w:sz w:val="16"/>
      <w:szCs w:val="16"/>
    </w:rPr>
  </w:style>
  <w:style w:styleId="Odlomakpopisa" w:type="paragraph">
    <w:name w:val="List Paragraph"/>
    <w:basedOn w:val="Normal"/>
    <w:uiPriority w:val="34"/>
    <w:qFormat/>
    <w:rsid w:val="00AB0363"/>
    <w:pPr>
      <w:ind w:left="720"/>
      <w:contextualSpacing/>
    </w:pPr>
  </w:style>
  <w:style w:styleId="Tekstrezerviranogmjesta" w:type="character">
    <w:name w:val="Placeholder Text"/>
    <w:basedOn w:val="Zadanifontodlomka"/>
    <w:uiPriority w:val="99"/>
    <w:semiHidden/>
    <w:rsid w:val="00096410"/>
    <w:rPr>
      <w:color w:val="808080"/>
      <w:bdr w:space="0" w:sz="0" w:color="auto" w:val="none"/>
      <w:shd w:fill="auto" w:color="auto" w:val="clear"/>
    </w:rPr>
  </w:style>
  <w:style w:customStyle="true" w:styleId="eSPISCCParagraphDefaultFont" w:type="character">
    <w:name w:val="eSPIS_CC_Paragraph Default Font"/>
    <w:basedOn w:val="Zadanifontodlomka"/>
    <w:rsid w:val="000964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6410"/>
    <w:rPr>
      <w:bdr w:space="0" w:sz="0" w:color="auto" w:val="none"/>
      <w:shd w:fill="FFFFCC" w:color="auto" w:val="clear"/>
      <w:lang w:val="hr-HR"/>
    </w:rPr>
  </w:style>
  <w:style w:customStyle="true" w:styleId="PozadinaSvijetloCrvena" w:type="character">
    <w:name w:val="Pozadina_SvijetloCrvena"/>
    <w:basedOn w:val="eSPISCCParagraphDefaultFont"/>
    <w:rsid w:val="000964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64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227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C545E"/>
    <w:rPr>
      <w:rFonts w:ascii="Tahoma" w:cs="Tahoma" w:hAnsi="Tahoma"/>
      <w:sz w:val="16"/>
      <w:szCs w:val="16"/>
    </w:rPr>
  </w:style>
  <w:style w:customStyle="1" w:styleId="TekstbaloniaChar" w:type="character">
    <w:name w:val="Tekst balončića Char"/>
    <w:basedOn w:val="Zadanifontodlomka"/>
    <w:link w:val="Tekstbalonia"/>
    <w:uiPriority w:val="99"/>
    <w:semiHidden/>
    <w:rsid w:val="00EC545E"/>
    <w:rPr>
      <w:rFonts w:ascii="Tahoma" w:cs="Tahoma" w:hAnsi="Tahoma"/>
      <w:sz w:val="16"/>
      <w:szCs w:val="16"/>
    </w:rPr>
  </w:style>
  <w:style w:styleId="Odlomakpopisa" w:type="paragraph">
    <w:name w:val="List Paragraph"/>
    <w:basedOn w:val="Normal"/>
    <w:uiPriority w:val="34"/>
    <w:qFormat/>
    <w:rsid w:val="00AB0363"/>
    <w:pPr>
      <w:ind w:left="720"/>
      <w:contextualSpacing/>
    </w:pPr>
  </w:style>
  <w:style w:styleId="Tekstrezerviranogmjesta" w:type="character">
    <w:name w:val="Placeholder Text"/>
    <w:basedOn w:val="Zadanifontodlomka"/>
    <w:uiPriority w:val="99"/>
    <w:semiHidden/>
    <w:rsid w:val="00096410"/>
    <w:rPr>
      <w:color w:val="808080"/>
      <w:bdr w:color="auto" w:space="0" w:sz="0" w:val="none"/>
      <w:shd w:color="auto" w:fill="auto" w:val="clear"/>
    </w:rPr>
  </w:style>
  <w:style w:customStyle="1" w:styleId="eSPISCCParagraphDefaultFont" w:type="character">
    <w:name w:val="eSPIS_CC_Paragraph Default Font"/>
    <w:basedOn w:val="Zadanifontodlomka"/>
    <w:rsid w:val="000964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6410"/>
    <w:rPr>
      <w:bdr w:color="auto" w:space="0" w:sz="0" w:val="none"/>
      <w:shd w:color="auto" w:fill="FFFFCC" w:val="clear"/>
      <w:lang w:val="hr-HR"/>
    </w:rPr>
  </w:style>
  <w:style w:customStyle="1" w:styleId="PozadinaSvijetloCrvena" w:type="character">
    <w:name w:val="Pozadina_SvijetloCrvena"/>
    <w:basedOn w:val="eSPISCCParagraphDefaultFont"/>
    <w:rsid w:val="000964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64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900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gif"/><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2016.</izvorni_sadrzaj>
    <derivirana_varijabla naziv="DomainObject.Predmet.DatumOsnivanja_1">26.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St-1031/2016</izvorni_sadrzaj>
    <derivirana_varijabla naziv="DomainObject.Predmet.OznakaBroj_1">St-1031/2016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MAC - MOBILE d.o.o. za trgovinu i usluge</izvorni_sadrzaj>
    <derivirana_varijabla naziv="DomainObject.Predmet.StrankaFormated_1">  MAC - MOBILE d.o.o. za trgovinu i usluge</derivirana_varijabla>
  </DomainObject.Predmet.StrankaFormated>
  <DomainObject.Predmet.StrankaFormatedOIB>
    <izvorni_sadrzaj>  MAC - MOBILE d.o.o. za trgovinu i usluge, OIB 49207706769</izvorni_sadrzaj>
    <derivirana_varijabla naziv="DomainObject.Predmet.StrankaFormatedOIB_1">  MAC - MOBILE d.o.o. za trgovinu i usluge, OIB 49207706769</derivirana_varijabla>
  </DomainObject.Predmet.StrankaFormatedOIB>
  <DomainObject.Predmet.StrankaFormatedWithAdress>
    <izvorni_sadrzaj> MAC - MOBILE d.o.o. za trgovinu i usluge, Zagrebačka avenija 96, 10000 Zagreb</izvorni_sadrzaj>
    <derivirana_varijabla naziv="DomainObject.Predmet.StrankaFormatedWithAdress_1"> MAC - MOBILE d.o.o. za trgovinu i usluge, Zagrebačka avenija 96, 10000 Zagreb</derivirana_varijabla>
  </DomainObject.Predmet.StrankaFormatedWithAdress>
  <DomainObject.Predmet.StrankaFormatedWithAdressOIB>
    <izvorni_sadrzaj> MAC - MOBILE d.o.o. za trgovinu i usluge, OIB 49207706769, Zagrebačka avenija 96, 10000 Zagreb</izvorni_sadrzaj>
    <derivirana_varijabla naziv="DomainObject.Predmet.StrankaFormatedWithAdressOIB_1"> MAC - MOBILE d.o.o. za trgovinu i usluge, OIB 49207706769, Zagrebačka avenija 96, 10000 Zagreb</derivirana_varijabla>
  </DomainObject.Predmet.StrankaFormatedWithAdressOIB>
  <DomainObject.Predmet.StrankaWithAdress>
    <izvorni_sadrzaj>MAC - MOBILE d.o.o. za trgovinu i usluge Zagrebačka avenija 96,10000 Zagreb</izvorni_sadrzaj>
    <derivirana_varijabla naziv="DomainObject.Predmet.StrankaWithAdress_1">MAC - MOBILE d.o.o. za trgovinu i usluge Zagrebačka avenija 96,10000 Zagreb</derivirana_varijabla>
  </DomainObject.Predmet.StrankaWithAdress>
  <DomainObject.Predmet.StrankaWithAdressOIB>
    <izvorni_sadrzaj>MAC - MOBILE d.o.o. za trgovinu i usluge, OIB 49207706769, Zagrebačka avenija 96,10000 Zagreb</izvorni_sadrzaj>
    <derivirana_varijabla naziv="DomainObject.Predmet.StrankaWithAdressOIB_1">MAC - MOBILE d.o.o. za trgovinu i usluge, OIB 49207706769, Zagrebačka avenija 96,10000 Zagreb</derivirana_varijabla>
  </DomainObject.Predmet.StrankaWithAdressOIB>
  <DomainObject.Predmet.StrankaNazivFormated>
    <izvorni_sadrzaj>MAC - MOBILE d.o.o. za trgovinu i usluge</izvorni_sadrzaj>
    <derivirana_varijabla naziv="DomainObject.Predmet.StrankaNazivFormated_1">MAC - MOBILE d.o.o. za trgovinu i usluge</derivirana_varijabla>
  </DomainObject.Predmet.StrankaNazivFormated>
  <DomainObject.Predmet.StrankaNazivFormatedOIB>
    <izvorni_sadrzaj>MAC - MOBILE d.o.o. za trgovinu i usluge, OIB 49207706769</izvorni_sadrzaj>
    <derivirana_varijabla naziv="DomainObject.Predmet.StrankaNazivFormatedOIB_1">MAC - MOBILE d.o.o. za trgovinu i usluge, OIB 49207706769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1045813.66</izvorni_sadrzaj>
    <derivirana_varijabla naziv="DomainObject.Predmet.TrenutnaVrijednost_1">1045813.66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MAC - MOBILE d.o.o. za trgovinu i usluge</item>
    </izvorni_sadrzaj>
    <derivirana_varijabla naziv="DomainObject.Predmet.StrankaListFormated_1">
      <item>MAC - MOBILE d.o.o. za trgovinu i usluge</item>
    </derivirana_varijabla>
  </DomainObject.Predmet.StrankaListFormated>
  <DomainObject.Predmet.StrankaListFormatedOIB>
    <izvorni_sadrzaj>
      <item>MAC - MOBILE d.o.o. za trgovinu i usluge, OIB 49207706769</item>
    </izvorni_sadrzaj>
    <derivirana_varijabla naziv="DomainObject.Predmet.StrankaListFormatedOIB_1">
      <item>MAC - MOBILE d.o.o. za trgovinu i usluge, OIB 49207706769</item>
    </derivirana_varijabla>
  </DomainObject.Predmet.StrankaListFormatedOIB>
  <DomainObject.Predmet.StrankaListFormatedWithAdress>
    <izvorni_sadrzaj>
      <item>MAC - MOBILE d.o.o. za trgovinu i usluge, Zagrebačka avenija 96, 10000 Zagreb</item>
    </izvorni_sadrzaj>
    <derivirana_varijabla naziv="DomainObject.Predmet.StrankaListFormatedWithAdress_1">
      <item>MAC - MOBILE d.o.o. za trgovinu i usluge, Zagrebačka avenija 96, 10000 Zagreb</item>
    </derivirana_varijabla>
  </DomainObject.Predmet.StrankaListFormatedWithAdress>
  <DomainObject.Predmet.StrankaListFormatedWithAdressOIB>
    <izvorni_sadrzaj>
      <item>MAC - MOBILE d.o.o. za trgovinu i usluge, OIB 49207706769, Zagrebačka avenija 96, 10000 Zagreb</item>
    </izvorni_sadrzaj>
    <derivirana_varijabla naziv="DomainObject.Predmet.StrankaListFormatedWithAdressOIB_1">
      <item>MAC - MOBILE d.o.o. za trgovinu i usluge, OIB 49207706769, Zagrebačka avenija 96, 10000 Zagreb</item>
    </derivirana_varijabla>
  </DomainObject.Predmet.StrankaListFormatedWithAdressOIB>
  <DomainObject.Predmet.StrankaListNazivFormated>
    <izvorni_sadrzaj>
      <item>MAC - MOBILE d.o.o. za trgovinu i usluge</item>
    </izvorni_sadrzaj>
    <derivirana_varijabla naziv="DomainObject.Predmet.StrankaListNazivFormated_1">
      <item>MAC - MOBILE d.o.o. za trgovinu i usluge</item>
    </derivirana_varijabla>
  </DomainObject.Predmet.StrankaListNazivFormated>
  <DomainObject.Predmet.StrankaListNazivFormatedOIB>
    <izvorni_sadrzaj>
      <item>MAC - MOBILE d.o.o. za trgovinu i usluge, OIB 49207706769</item>
    </izvorni_sadrzaj>
    <derivirana_varijabla naziv="DomainObject.Predmet.StrankaListNazivFormatedOIB_1">
      <item>MAC - MOBILE d.o.o. za trgovinu i usluge, OIB 49207706769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e-Oglasna</item>
      <item>Sudski registar</item>
      <item>Gordana Vidmar,odvjetnica</item>
      <item>Ariana Varga Filaković</item>
    </izvorni_sadrzaj>
    <derivirana_varijabla naziv="DomainObject.Predmet.OstaliListFormated_1">
      <item>e-Oglasna</item>
      <item>Sudski registar</item>
      <item>Gordana Vidmar,odvjetnica</item>
      <item>Ariana Varga Filaković</item>
    </derivirana_varijabla>
  </DomainObject.Predmet.OstaliListFormated>
  <DomainObject.Predmet.OstaliListFormatedOIB>
    <izvorni_sadrzaj>
      <item>e-Oglasna</item>
      <item>Sudski registar</item>
      <item>Gordana Vidmar,odvjetnica, OIB 76997357927</item>
      <item>Ariana Varga Filaković</item>
    </izvorni_sadrzaj>
    <derivirana_varijabla naziv="DomainObject.Predmet.OstaliListFormatedOIB_1">
      <item>e-Oglasna</item>
      <item>Sudski registar</item>
      <item>Gordana Vidmar,odvjetnica, OIB 76997357927</item>
      <item>Ariana Varga Filaković</item>
    </derivirana_varijabla>
  </DomainObject.Predmet.OstaliListFormatedOIB>
  <DomainObject.Predmet.OstaliListFormatedWithAdress>
    <izvorni_sadrzaj>
      <item>e-Oglasna</item>
      <item>Sudski registar</item>
      <item>Gordana Vidmar,odvjetnica, Kustošijanska 87, 10000 Zagreb</item>
      <item>Ariana Varga Filaković, Medulićeva 24, 10000 Zagreb</item>
    </izvorni_sadrzaj>
    <derivirana_varijabla naziv="DomainObject.Predmet.OstaliListFormatedWithAdress_1">
      <item>e-Oglasna</item>
      <item>Sudski registar</item>
      <item>Gordana Vidmar,odvjetnica, Kustošijanska 87, 10000 Zagreb</item>
      <item>Ariana Varga Filaković, Medulićeva 24, 10000 Zagreb</item>
    </derivirana_varijabla>
  </DomainObject.Predmet.OstaliListFormatedWithAdress>
  <DomainObject.Predmet.OstaliListFormatedWithAdressOIB>
    <izvorni_sadrzaj>
      <item>e-Oglasna</item>
      <item>Sudski registar</item>
      <item>Gordana Vidmar,odvjetnica, OIB 76997357927, Kustošijanska 87, 10000 Zagreb</item>
      <item>Ariana Varga Filaković, Medulićeva 24, 10000 Zagreb</item>
    </izvorni_sadrzaj>
    <derivirana_varijabla naziv="DomainObject.Predmet.OstaliListFormatedWithAdressOIB_1">
      <item>e-Oglasna</item>
      <item>Sudski registar</item>
      <item>Gordana Vidmar,odvjetnica, OIB 76997357927, Kustošijanska 87, 10000 Zagreb</item>
      <item>Ariana Varga Filaković, Medulićeva 24, 10000 Zagreb</item>
    </derivirana_varijabla>
  </DomainObject.Predmet.OstaliListFormatedWithAdressOIB>
  <DomainObject.Predmet.OstaliListNazivFormated>
    <izvorni_sadrzaj>
      <item>e-Oglasna</item>
      <item>Sudski registar</item>
      <item>Gordana Vidmar,odvjetnica</item>
      <item>Ariana Varga Filaković</item>
    </izvorni_sadrzaj>
    <derivirana_varijabla naziv="DomainObject.Predmet.OstaliListNazivFormated_1">
      <item>e-Oglasna</item>
      <item>Sudski registar</item>
      <item>Gordana Vidmar,odvjetnica</item>
      <item>Ariana Varga Filaković</item>
    </derivirana_varijabla>
  </DomainObject.Predmet.OstaliListNazivFormated>
  <DomainObject.Predmet.OstaliListNazivFormatedOIB>
    <izvorni_sadrzaj>
      <item>e-Oglasna</item>
      <item>Sudski registar</item>
      <item>Gordana Vidmar,odvjetnica, OIB 76997357927</item>
      <item>Ariana Varga Filaković</item>
    </izvorni_sadrzaj>
    <derivirana_varijabla naziv="DomainObject.Predmet.OstaliListNazivFormatedOIB_1">
      <item>e-Oglasna</item>
      <item>Sudski registar</item>
      <item>Gordana Vidmar,odvjetnica, OIB 76997357927</item>
      <item>Ariana Varga Filaković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MAC - MOBILE d.o.o. za trgovinu i usluge</izvorni_sadrzaj>
    <derivirana_varijabla naziv="DomainObject.Predmet.StrankaIDrugi_1">MAC - MOBILE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MAC - MOBILE d.o.o. za trgovinu i usluge, OIB 49207706769, Zagrebačka avenija 96, 10000 Zagreb</izvorni_sadrzaj>
    <derivirana_varijabla naziv="DomainObject.Predmet.StrankaIDrugiAdressOIB_1">MAC - MOBILE d.o.o. za trgovinu i usluge, OIB 49207706769, Zagrebačka avenija 96,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MAC - MOBILE d.o.o. za trgovinu i usluge</item>
      <item>e-Oglasna</item>
      <item>Sudski registar</item>
      <item>Gordana Vidmar,odvjetnica</item>
      <item>Ariana Varga Filaković</item>
    </izvorni_sadrzaj>
    <derivirana_varijabla naziv="DomainObject.Predmet.SudioniciListNaziv_1">
      <item>MAC - MOBILE d.o.o. za trgovinu i usluge</item>
      <item>e-Oglasna</item>
      <item>Sudski registar</item>
      <item>Gordana Vidmar,odvjetnica</item>
      <item>Ariana Varga Filaković</item>
    </derivirana_varijabla>
  </DomainObject.Predmet.SudioniciListNaziv>
  <DomainObject.Predmet.SudioniciListAdressOIB>
    <izvorni_sadrzaj>
      <item>MAC - MOBILE d.o.o. za trgovinu i usluge, OIB 49207706769, Zagrebačka avenija 96,10000 Zagreb</item>
      <item>e-Oglasna</item>
      <item>Sudski registar</item>
      <item>Gordana Vidmar,odvjetnica, OIB 76997357927, Kustošijanska 87,10000 Zagreb</item>
      <item>Ariana Varga Filaković, Medulićeva 24,10000 Zagreb</item>
    </izvorni_sadrzaj>
    <derivirana_varijabla naziv="DomainObject.Predmet.SudioniciListAdressOIB_1">
      <item>MAC - MOBILE d.o.o. za trgovinu i usluge, OIB 49207706769, Zagrebačka avenija 96,10000 Zagreb</item>
      <item>e-Oglasna</item>
      <item>Sudski registar</item>
      <item>Gordana Vidmar,odvjetnica, OIB 76997357927, Kustošijanska 87,10000 Zagreb</item>
      <item>Ariana Varga Filaković, Medulićeva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49207706769</item>
      <item>, OIB null</item>
      <item>, OIB null</item>
      <item>, OIB 76997357927</item>
      <item>, OIB null</item>
    </izvorni_sadrzaj>
    <derivirana_varijabla naziv="DomainObject.Predmet.SudioniciListNazivOIB_1">
      <item>, OIB 49207706769</item>
      <item>, OIB null</item>
      <item>, OIB null</item>
      <item>, OIB 76997357927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A12DF5-5902-4106-A041-27A4312906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183</properties:Words>
  <properties:Characters>877</properties:Characters>
  <properties:Lines>44</properties:Lines>
  <properties:Paragraphs>19</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2016-06-21T12:44:00Z</dcterms:created>
  <dc:creator>Ljubica Makovec</dc:creator>
  <cp:lastModifiedBy>Lea Rogina</cp:lastModifiedBy>
  <cp:lastPrinted>2016-11-29T13:16:00Z</cp:lastPrinted>
  <dcterms:modified xmlns:xsi="http://www.w3.org/2001/XMLSchema-instance" xsi:type="dcterms:W3CDTF">2016-11-29T13:19:00Z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