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dcec" w14:paraId="d4edcec" w:rsidRDefault="0001726C" w:rsidP="0001726C" w:rsidR="0001726C">
      <w:pPr>
        <w:jc w:val="right"/>
        <w15:collapsed w:val="false"/>
      </w:pPr>
    </w:p>
    <w:p w:rsidRDefault="00577910" w:rsidP="0001726C" w:rsidR="0001726C">
      <w:r>
        <w:t xml:space="preserve">          </w:t>
      </w:r>
      <w:bookmarkStart w:name="_GoBack" w:id="0"/>
      <w:bookmarkEnd w:id="0"/>
      <w:r w:rsidR="0001726C"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6E6143">
        <w:t>ELKINS jednostavno društvo s ograničenom odgovornošću za trgovinu i usluge Generalski Stol, Generalski Stol 57, OIB 93404228177</w:t>
      </w:r>
      <w:r w:rsidR="00EF2EAE">
        <w:t xml:space="preserve">, </w:t>
      </w:r>
      <w:r w:rsidR="007B0250" w:rsidRPr="00EF2EAE">
        <w:t>MBS</w:t>
      </w:r>
      <w:r w:rsidR="00EF2EAE">
        <w:t xml:space="preserve"> 080</w:t>
      </w:r>
      <w:r w:rsidR="006E6143">
        <w:t>989542</w:t>
      </w:r>
      <w:r>
        <w:t>, dana</w:t>
      </w:r>
      <w:r w:rsidR="00EF2EAE">
        <w:t xml:space="preserve"> 14.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6E6143">
        <w:t xml:space="preserve">Ljubici </w:t>
      </w:r>
      <w:proofErr w:type="spellStart"/>
      <w:r w:rsidR="006E6143">
        <w:t>Škrtić</w:t>
      </w:r>
      <w:proofErr w:type="spellEnd"/>
      <w:r w:rsidR="006E6143">
        <w:t>, Generalski Stol 57, Generalski Stol, OIB 63738224630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CC7E18">
        <w:t>56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CC7E18">
        <w:t>56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</w:t>
      </w:r>
      <w:r w:rsidR="009B26C9">
        <w:rPr>
          <w:bCs/>
        </w:rPr>
        <w:t xml:space="preserve">družnica Karlovac </w:t>
      </w:r>
      <w:r w:rsidR="00597AE0">
        <w:rPr>
          <w:bCs/>
        </w:rPr>
        <w:t>je Trgovačkom sudu u Zagrebu</w:t>
      </w:r>
      <w:r w:rsidR="009B26C9">
        <w:rPr>
          <w:bCs/>
        </w:rPr>
        <w:t>, Stalna služba u Karlovcu dana</w:t>
      </w:r>
      <w:r w:rsidR="00597AE0">
        <w:rPr>
          <w:bCs/>
        </w:rPr>
        <w:t xml:space="preserve"> 2</w:t>
      </w:r>
      <w:r w:rsidR="009B26C9">
        <w:rPr>
          <w:bCs/>
        </w:rPr>
        <w:t>9</w:t>
      </w:r>
      <w:r w:rsidR="00597AE0">
        <w:rPr>
          <w:bCs/>
        </w:rPr>
        <w:t>. ožujka 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9B26C9">
        <w:t>ELKINS jednostavno društvo s ograničenom odgovornošću za trgovinu i usluge Generalski Stol, Generalski Stol 57, OIB 93404228177 t</w:t>
      </w:r>
      <w:r>
        <w:t xml:space="preserve">emeljem odredbe </w:t>
      </w:r>
      <w:r w:rsidR="002E5413">
        <w:t>110. stav 1. Stečajno</w:t>
      </w:r>
      <w:r w:rsidR="00C24AA4">
        <w:t xml:space="preserve">g zakona (Narodne novine 71/15), jer na dan </w:t>
      </w:r>
      <w:r w:rsidR="009B26C9">
        <w:t>23</w:t>
      </w:r>
      <w:r w:rsidR="00C24AA4">
        <w:t xml:space="preserve">. ožujka 2017. ima evidentirane neizvršene osnove za plaćanje u neprekinutom razdoblju od 120 dana u ukupnom iznosu od </w:t>
      </w:r>
      <w:r w:rsidR="009B26C9">
        <w:t xml:space="preserve">53.315,13 </w:t>
      </w:r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 xml:space="preserve">14.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143" w:rsidR="00C06AA6">
    <w:pPr>
      <w:pStyle w:val="Zaglavlje"/>
      <w:jc w:val="center"/>
    </w:pPr>
    <w:r>
      <w:t xml:space="preserve">                                                                 </w:t>
    </w:r>
    <w:r w:rsidR="00C06AA6">
      <w:fldChar w:fldCharType="begin"/>
    </w:r>
    <w:r w:rsidR="00C06AA6">
      <w:instrText>PAGE   \* MERGEFORMAT</w:instrText>
    </w:r>
    <w:r w:rsidR="00C06AA6">
      <w:fldChar w:fldCharType="separate"/>
    </w:r>
    <w:r w:rsidR="00577910">
      <w:rPr>
        <w:noProof/>
      </w:rPr>
      <w:t>1</w:t>
    </w:r>
    <w:r w:rsidR="00C06AA6">
      <w:fldChar w:fldCharType="end"/>
    </w:r>
    <w:r>
      <w:t xml:space="preserve">                                                    4 St-12</w:t>
    </w:r>
    <w:r w:rsidR="009B26C9">
      <w:t>56</w:t>
    </w:r>
    <w:r>
      <w:t>/17-4</w:t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77910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143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26C9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84AD0"/>
    <w:rsid w:val="00CA01EF"/>
    <w:rsid w:val="00CC7E18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1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6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1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6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St-1256/2017-4</izvorni_sadrzaj>
    <derivirana_varijabla naziv="DomainObject.Oznaka_1">St-1256/2017-4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St-1256/2017</izvorni_sadrzaj>
    <derivirana_varijabla naziv="DomainObject.Predmet.OznakaBroj_1">St-1256/2017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ELKINS j.d.o.o. zastupanog po punomoćniku Ljubica Škrtić</izvorni_sadrzaj>
    <derivirana_varijabla naziv="DomainObject.Predmet.ProtustrankaFormated_1">  ELKINS j.d.o.o. zastupanog po punomoćniku Ljubica Škrtić</derivirana_varijabla>
  </DomainObject.Predmet.ProtustrankaFormated>
  <DomainObject.Predmet.ProtustrankaFormatedOIB>
    <izvorni_sadrzaj>  ELKINS j.d.o.o., OIB 93404228177 zastupanog po punomoćniku Ljubica Škrtić</izvorni_sadrzaj>
    <derivirana_varijabla naziv="DomainObject.Predmet.ProtustrankaFormatedOIB_1">  ELKINS j.d.o.o., OIB 93404228177 zastupanog po punomoćniku Ljubica Škrtić</derivirana_varijabla>
  </DomainObject.Predmet.ProtustrankaFormatedOIB>
  <DomainObject.Predmet.ProtustrankaFormatedWithAdress>
    <izvorni_sadrzaj> ELKINS j.d.o.o., Generalski Stol 57, 47262 Generalski Stol zastupanog po punomoćniku Ljubica Škrtić</izvorni_sadrzaj>
    <derivirana_varijabla naziv="DomainObject.Predmet.ProtustrankaFormatedWithAdress_1"> ELKINS j.d.o.o., Generalski Stol 57, 47262 Generalski Stol zastupanog po punomoćniku Ljubica Škrtić</derivirana_varijabla>
  </DomainObject.Predmet.ProtustrankaFormatedWithAdress>
  <DomainObject.Predmet.ProtustrankaFormatedWithAdressOIB>
    <izvorni_sadrzaj> ELKINS j.d.o.o., OIB 93404228177, Generalski Stol 57, 47262 Generalski Stol zastupanog po punomoćniku Ljubica Škrtić</izvorni_sadrzaj>
    <derivirana_varijabla naziv="DomainObject.Predmet.ProtustrankaFormatedWithAdressOIB_1"> ELKINS j.d.o.o., OIB 93404228177, Generalski Stol 57, 47262 Generalski Stol zastupanog po punomoćniku Ljubica Škrtić</derivirana_varijabla>
  </DomainObject.Predmet.ProtustrankaFormatedWithAdressOIB>
  <DomainObject.Predmet.ProtustrankaWithAdress>
    <izvorni_sadrzaj>ELKINS j.d.o.o. Generalski Stol 57, 47262 Generalski Stol</izvorni_sadrzaj>
    <derivirana_varijabla naziv="DomainObject.Predmet.ProtustrankaWithAdress_1">ELKINS j.d.o.o. Generalski Stol 57, 47262 Generalski Stol</derivirana_varijabla>
  </DomainObject.Predmet.ProtustrankaWithAdress>
  <DomainObject.Predmet.ProtustrankaWithAdressOIB>
    <izvorni_sadrzaj>ELKINS j.d.o.o., OIB 93404228177, Generalski Stol 57, 47262 Generalski Stol</izvorni_sadrzaj>
    <derivirana_varijabla naziv="DomainObject.Predmet.ProtustrankaWithAdressOIB_1">ELKINS j.d.o.o., OIB 93404228177, Generalski Stol 57, 47262 Generalski Stol</derivirana_varijabla>
  </DomainObject.Predmet.ProtustrankaWithAdressOIB>
  <DomainObject.Predmet.ProtustrankaNazivFormated>
    <izvorni_sadrzaj>ELKINS j.d.o.o.</izvorni_sadrzaj>
    <derivirana_varijabla naziv="DomainObject.Predmet.ProtustrankaNazivFormated_1">ELKINS j.d.o.o.</derivirana_varijabla>
  </DomainObject.Predmet.ProtustrankaNazivFormated>
  <DomainObject.Predmet.ProtustrankaNazivFormatedOIB>
    <izvorni_sadrzaj>ELKINS j.d.o.o., OIB 93404228177</izvorni_sadrzaj>
    <derivirana_varijabla naziv="DomainObject.Predmet.ProtustrankaNazivFormatedOIB_1">ELKINS j.d.o.o., OIB 93404228177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ELKINS j.d.o.o. zastupanog po punomoćniku Ljubica Škrtić</item>
    </izvorni_sadrzaj>
    <derivirana_varijabla naziv="DomainObject.Predmet.ProtuStrankaListFormated_1">
      <item>ELKINS j.d.o.o. zastupanog po punomoćniku Ljubica Škrtić</item>
    </derivirana_varijabla>
  </DomainObject.Predmet.ProtuStrankaListFormated>
  <DomainObject.Predmet.ProtuStrankaListFormatedOIB>
    <izvorni_sadrzaj>
      <item>ELKINS j.d.o.o., OIB 93404228177 zastupanog po punomoćniku Ljubica Škrtić</item>
    </izvorni_sadrzaj>
    <derivirana_varijabla naziv="DomainObject.Predmet.ProtuStrankaListFormatedOIB_1">
      <item>ELKINS j.d.o.o., OIB 93404228177 zastupanog po punomoćniku Ljubica Škrtić</item>
    </derivirana_varijabla>
  </DomainObject.Predmet.ProtuStrankaListFormatedOIB>
  <DomainObject.Predmet.ProtuStrankaListFormatedWithAdress>
    <izvorni_sadrzaj>
      <item>ELKINS j.d.o.o., Generalski Stol 57, 47262 Generalski Stol zastupanog po punomoćniku Ljubica Škrtić</item>
    </izvorni_sadrzaj>
    <derivirana_varijabla naziv="DomainObject.Predmet.ProtuStrankaListFormatedWithAdress_1">
      <item>ELKINS j.d.o.o., Generalski Stol 57, 47262 Generalski Stol zastupanog po punomoćniku Ljubica Škrtić</item>
    </derivirana_varijabla>
  </DomainObject.Predmet.ProtuStrankaListFormatedWithAdress>
  <DomainObject.Predmet.ProtuStrankaListFormatedWithAdressOIB>
    <izvorni_sadrzaj>
      <item>ELKINS j.d.o.o., OIB 93404228177, Generalski Stol 57, 47262 Generalski Stol zastupanog po punomoćniku Ljubica Škrtić</item>
    </izvorni_sadrzaj>
    <derivirana_varijabla naziv="DomainObject.Predmet.ProtuStrankaListFormatedWithAdressOIB_1">
      <item>ELKINS j.d.o.o., OIB 93404228177, Generalski Stol 57, 47262 Generalski Stol zastupanog po punomoćniku Ljubica Škrtić</item>
    </derivirana_varijabla>
  </DomainObject.Predmet.ProtuStrankaListFormatedWithAdressOIB>
  <DomainObject.Predmet.ProtuStrankaListNazivFormated>
    <izvorni_sadrzaj>
      <item>ELKINS j.d.o.o.</item>
    </izvorni_sadrzaj>
    <derivirana_varijabla naziv="DomainObject.Predmet.ProtuStrankaListNazivFormated_1">
      <item>ELKINS j.d.o.o.</item>
    </derivirana_varijabla>
  </DomainObject.Predmet.ProtuStrankaListNazivFormated>
  <DomainObject.Predmet.ProtuStrankaListNazivFormatedOIB>
    <izvorni_sadrzaj>
      <item>ELKINS j.d.o.o., OIB 93404228177</item>
    </izvorni_sadrzaj>
    <derivirana_varijabla naziv="DomainObject.Predmet.ProtuStrankaListNazivFormatedOIB_1">
      <item>ELKINS j.d.o.o., OIB 93404228177</item>
    </derivirana_varijabla>
  </DomainObject.Predmet.ProtuStrankaListNazivFormatedOIB>
  <DomainObject.Predmet.OstaliListFormated>
    <izvorni_sadrzaj>
      <item>Ljubica Škrtić punomoćnik sudionika u postupku ELKINS j.d.o.o.</item>
    </izvorni_sadrzaj>
    <derivirana_varijabla naziv="DomainObject.Predmet.OstaliListFormated_1">
      <item>Ljubica Škrtić punomoćnik sudionika u postupku ELKINS j.d.o.o.</item>
    </derivirana_varijabla>
  </DomainObject.Predmet.OstaliListFormated>
  <DomainObject.Predmet.OstaliListFormatedOIB>
    <izvorni_sadrzaj>
      <item>Ljubica Škrtić, OIB 63738224630 punomoćnik sudionika u postupku ELKINS j.d.o.o.</item>
    </izvorni_sadrzaj>
    <derivirana_varijabla naziv="DomainObject.Predmet.OstaliListFormatedOIB_1">
      <item>Ljubica Škrtić, OIB 63738224630 punomoćnik sudionika u postupku ELKINS j.d.o.o.</item>
    </derivirana_varijabla>
  </DomainObject.Predmet.OstaliListFormatedOIB>
  <DomainObject.Predmet.OstaliListFormatedWithAdress>
    <izvorni_sadrzaj>
      <item>Ljubica Škrtić, Generalski Stol 57, 47262 Generalski Stol punomoćnik sudionika u postupku ELKINS j.d.o.o.</item>
    </izvorni_sadrzaj>
    <derivirana_varijabla naziv="DomainObject.Predmet.OstaliListFormatedWithAdress_1">
      <item>Ljubica Škrtić, Generalski Stol 57, 47262 Generalski Stol punomoćnik sudionika u postupku ELKINS j.d.o.o.</item>
    </derivirana_varijabla>
  </DomainObject.Predmet.OstaliListFormatedWithAdress>
  <DomainObject.Predmet.OstaliListFormatedWithAdressOIB>
    <izvorni_sadrzaj>
      <item>Ljubica Škrtić, OIB 63738224630, Generalski Stol 57, 47262 Generalski Stol punomoćnik sudionika u postupku ELKINS j.d.o.o.</item>
    </izvorni_sadrzaj>
    <derivirana_varijabla naziv="DomainObject.Predmet.OstaliListFormatedWithAdressOIB_1">
      <item>Ljubica Škrtić, OIB 63738224630, Generalski Stol 57, 47262 Generalski Stol punomoćnik sudionika u postupku ELKINS j.d.o.o.</item>
    </derivirana_varijabla>
  </DomainObject.Predmet.OstaliListFormatedWithAdressOIB>
  <DomainObject.Predmet.OstaliListNazivFormated>
    <izvorni_sadrzaj>
      <item>Ljubica Škrtić</item>
    </izvorni_sadrzaj>
    <derivirana_varijabla naziv="DomainObject.Predmet.OstaliListNazivFormated_1">
      <item>Ljubica Škrtić</item>
    </derivirana_varijabla>
  </DomainObject.Predmet.OstaliListNazivFormated>
  <DomainObject.Predmet.OstaliListNazivFormatedOIB>
    <izvorni_sadrzaj>
      <item>Ljubica Škrtić, OIB 63738224630</item>
    </izvorni_sadrzaj>
    <derivirana_varijabla naziv="DomainObject.Predmet.OstaliListNazivFormatedOIB_1">
      <item>Ljubica Škrtić, OIB 63738224630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St-1256/2017-4</izvorni_sadrzaj>
    <derivirana_varijabla naziv="DomainObject.PoslovniBrojDokumenta_1">St-1256/2017-4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ELKINS j.d.o.o.</izvorni_sadrzaj>
    <derivirana_varijabla naziv="DomainObject.Predmet.ProtustrankaIDrugi_1">ELKINS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ELKINS j.d.o.o., OIB 93404228177, Generalski Stol 57, 47262 Generalski Stol</izvorni_sadrzaj>
    <derivirana_varijabla naziv="DomainObject.Predmet.ProtustrankaIDrugiAdressOIB_1">ELKINS j.d.o.o., OIB 93404228177, Generalski Stol 57,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ELKINS j.d.o.o.</item>
      <item>FINA regionalni centar Zagreb, podružnica Karlovac</item>
      <item>Ljubica Škrtić</item>
    </izvorni_sadrzaj>
    <derivirana_varijabla naziv="DomainObject.Predmet.SudioniciListNaziv_1">
      <item>ELKINS j.d.o.o.</item>
      <item>FINA regionalni centar Zagreb, podružnica Karlovac</item>
      <item>Ljubica Škrtić</item>
    </derivirana_varijabla>
  </DomainObject.Predmet.SudioniciListNaziv>
  <DomainObject.Predmet.SudioniciListAdressOIB>
    <izvorni_sadrzaj>
      <item>ELKINS j.d.o.o., OIB 93404228177, Generalski Stol 57,47262 Generalski Stol</item>
      <item>FINA regionalni centar Zagreb, podružnica Karlovac, OIB 85821130368, Vitezovićeva 1,47000 Karlovac</item>
      <item>Ljubica Škrtić, OIB 63738224630, Generalski Stol 57,47262 Generalski Stol</item>
    </izvorni_sadrzaj>
    <derivirana_varijabla naziv="DomainObject.Predmet.SudioniciListAdressOIB_1">
      <item>ELKINS j.d.o.o., OIB 93404228177, Generalski Stol 57,47262 Generalski Stol</item>
      <item>FINA regionalni centar Zagreb, podružnica Karlovac, OIB 85821130368, Vitezovićeva 1,47000 Karlovac</item>
      <item>Ljubica Škrtić, OIB 63738224630, Generalski Stol 57,47262 Generalski Stol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93404228177</item>
      <item>, OIB 85821130368</item>
      <item>, OIB 63738224630</item>
    </izvorni_sadrzaj>
    <derivirana_varijabla naziv="DomainObject.Predmet.SudioniciListNazivOIB_1">
      <item>, OIB 93404228177</item>
      <item>, OIB 85821130368</item>
      <item>, OIB 63738224630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E2B33-5ED2-4123-95B7-40CFF10E4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2957</properties:Characters>
  <properties:Lines>92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2018-05-14T12:11:00Z</cp:lastPrinted>
  <dcterms:modified xmlns:xsi="http://www.w3.org/2001/XMLSchema-instance" xsi:type="dcterms:W3CDTF">2018-05-14T12:11:00Z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St-1256/2017-4 / Odluka - Rješenje (Rješenje_Trošak_za_preth._post..docx)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