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5c3d" w14:paraId="1815c3d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E02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626E02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St-382/2016</izvorni_sadrzaj>
    <derivirana_varijabla naziv="DomainObject.Predmet.OznakaBroj_1">St-382/2016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EKOKEM, d.o.o. specijalizirano društvo za industrijska čišćenja i konzalting</izvorni_sadrzaj>
    <derivirana_varijabla naziv="DomainObject.Predmet.ProtustrankaFormated_1">  EKOKEM, d.o.o. specijalizirano društvo za industrijska čišćenja i konzalting</derivirana_varijabla>
  </DomainObject.Predmet.ProtustrankaFormated>
  <DomainObject.Predmet.ProtustrankaFormatedOIB>
    <izvorni_sadrzaj>  EKOKEM, d.o.o. specijalizirano društvo za industrijska čišćenja i konzalting, OIB 45881120296</izvorni_sadrzaj>
    <derivirana_varijabla naziv="DomainObject.Predmet.ProtustrankaFormatedOIB_1">  EKOKEM, d.o.o. specijalizirano društvo za industrijska čišćenja i konzalting, OIB 45881120296</derivirana_varijabla>
  </DomainObject.Predmet.ProtustrankaFormatedOIB>
  <DomainObject.Predmet.ProtustrankaFormatedWithAdress>
    <izvorni_sadrzaj> EKOKEM, d.o.o. specijalizirano društvo za industrijska čišćenja i konzalting, Starogradska ulica 26, 48000 Koprivnica</izvorni_sadrzaj>
    <derivirana_varijabla naziv="DomainObject.Predmet.ProtustrankaFormatedWithAdress_1"> EKOKEM, d.o.o. specijalizirano društvo za industrijska čišćenja i konzalting, Starogradska ulica 26, 48000 Koprivnica</derivirana_varijabla>
  </DomainObject.Predmet.ProtustrankaFormatedWithAdress>
  <DomainObject.Predmet.ProtustrankaFormatedWithAdressOIB>
    <izvorni_sadrzaj> EKOKEM, d.o.o. specijalizirano društvo za industrijska čišćenja i konzalting, OIB 45881120296, Starogradska ulica 26, 48000 Koprivnica</izvorni_sadrzaj>
    <derivirana_varijabla naziv="DomainObject.Predmet.ProtustrankaFormatedWithAdressOIB_1"> EKOKEM, d.o.o. specijalizirano društvo za industrijska čišćenja i konzalting, OIB 45881120296, Starogradska ulica 26, 48000 Koprivnica</derivirana_varijabla>
  </DomainObject.Predmet.ProtustrankaFormatedWithAdressOIB>
  <DomainObject.Predmet.ProtustrankaWithAdress>
    <izvorni_sadrzaj>EKOKEM, d.o.o. specijalizirano društvo za industrijska čišćenja i konzalting Starogradska ulica 26, 48000 Koprivnica</izvorni_sadrzaj>
    <derivirana_varijabla naziv="DomainObject.Predmet.ProtustrankaWithAdress_1">EKOKEM, d.o.o. specijalizirano društvo za industrijska čišćenja i konzalting Starogradska ulica 26, 48000 Koprivnica</derivirana_varijabla>
  </DomainObject.Predmet.ProtustrankaWithAdress>
  <DomainObject.Predmet.ProtustrankaWithAdressOIB>
    <izvorni_sadrzaj>EKOKEM, d.o.o. specijalizirano društvo za industrijska čišćenja i konzalting, OIB 45881120296, Starogradska ulica 26, 48000 Koprivnica</izvorni_sadrzaj>
    <derivirana_varijabla naziv="DomainObject.Predmet.ProtustrankaWithAdressOIB_1">EKOKEM, d.o.o. specijalizirano društvo za industrijska čišćenja i konzalting, OIB 45881120296, Starogradska ulica 26, 48000 Koprivnica</derivirana_varijabla>
  </DomainObject.Predmet.ProtustrankaWithAdressOIB>
  <DomainObject.Predmet.ProtustrankaNazivFormated>
    <izvorni_sadrzaj>EKOKEM, d.o.o. specijalizirano društvo za industrijska čišćenja i konzalting</izvorni_sadrzaj>
    <derivirana_varijabla naziv="DomainObject.Predmet.ProtustrankaNazivFormated_1">EKOKEM, d.o.o. specijalizirano društvo za industrijska čišćenja i konzalting</derivirana_varijabla>
  </DomainObject.Predmet.ProtustrankaNazivFormated>
  <DomainObject.Predmet.ProtustrankaNazivFormatedOIB>
    <izvorni_sadrzaj>EKOKEM, d.o.o. specijalizirano društvo za industrijska čišćenja i konzalting, OIB 45881120296</izvorni_sadrzaj>
    <derivirana_varijabla naziv="DomainObject.Predmet.ProtustrankaNazivFormatedOIB_1">EKOKEM, d.o.o. specijalizirano društvo za industrijska čišćenja i konzalting, OIB 45881120296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EKOKEM, d.o.o. specijalizirano društvo za industrijska čišćenja i konzalting; Financijska agencija</izvorni_sadrzaj>
    <derivirana_varijabla naziv="DomainObject.Predmet.StrankaFormated_1">  EKOKEM, d.o.o. specijalizirano društvo za industrijska čišćenja i konzalting; Financijska agencija</derivirana_varijabla>
  </DomainObject.Predmet.StrankaFormated>
  <DomainObject.Predmet.StrankaFormatedOIB>
    <izvorni_sadrzaj>  EKOKEM, d.o.o. specijalizirano društvo za industrijska čišćenja i konzalting, OIB 45881120296; Financijska agencija, OIB 85821130368</izvorni_sadrzaj>
    <derivirana_varijabla naziv="DomainObject.Predmet.StrankaFormatedOIB_1">  EKOKEM, d.o.o. specijalizirano društvo za industrijska čišćenja i konzalting, OIB 45881120296; Financijska agencija, OIB 85821130368</derivirana_varijabla>
  </DomainObject.Predmet.StrankaFormatedOIB>
  <DomainObject.Predmet.StrankaFormatedWithAdress>
    <izvorni_sadrzaj> EKOKEM, d.o.o. specijalizirano društvo za industrijska čišćenja i konzalting, Starogradska ulica 26, 48000 Koprivnica; Financijska agencija</izvorni_sadrzaj>
    <derivirana_varijabla naziv="DomainObject.Predmet.StrankaFormatedWithAdress_1"> EKOKEM, d.o.o. specijalizirano društvo za industrijska čišćenja i konzalting, Starogradska ulica 26, 48000 Koprivnica; Financijska agencija</derivirana_varijabla>
  </DomainObject.Predmet.StrankaFormatedWithAdress>
  <DomainObject.Predmet.StrankaFormatedWithAdressOIB>
    <izvorni_sadrzaj> EKOKEM, d.o.o. specijalizirano društvo za industrijska čišćenja i konzalting, OIB 45881120296, Starogradska ulica 26, 48000 Koprivnica; Financijska agencija, OIB 85821130368</izvorni_sadrzaj>
    <derivirana_varijabla naziv="DomainObject.Predmet.StrankaFormatedWithAdressOIB_1"> EKOKEM, d.o.o. specijalizirano društvo za industrijska čišćenja i konzalting, OIB 45881120296, Starogradska ulica 26, 48000 Koprivnica; Financijska agencija, OIB 85821130368</derivirana_varijabla>
  </DomainObject.Predmet.StrankaFormatedWithAdressOIB>
  <DomainObject.Predmet.StrankaWithAdress>
    <izvorni_sadrzaj>EKOKEM, d.o.o. specijalizirano društvo za industrijska čišćenja i konzalting Starogradska ulica 26,48000 Koprivnica,Financijska agencija </izvorni_sadrzaj>
    <derivirana_varijabla naziv="DomainObject.Predmet.StrankaWithAdress_1">EKOKEM, d.o.o. specijalizirano društvo za industrijska čišćenja i konzalting Starogradska ulica 26,48000 Koprivnica,Financijska agencija </derivirana_varijabla>
  </DomainObject.Predmet.StrankaWithAdress>
  <DomainObject.Predmet.StrankaWithAdressOIB>
    <izvorni_sadrzaj>EKOKEM, d.o.o. specijalizirano društvo za industrijska čišćenja i konzalting, OIB 45881120296, Starogradska ulica 26,48000 Koprivnica,Financijska agencija, OIB 85821130368</izvorni_sadrzaj>
    <derivirana_varijabla naziv="DomainObject.Predmet.StrankaWithAdressOIB_1">EKOKEM, d.o.o. specijalizirano društvo za industrijska čišćenja i konzalting, OIB 45881120296, Starogradska ulica 26,48000 Koprivnica,Financijska agencija, OIB 85821130368</derivirana_varijabla>
  </DomainObject.Predmet.StrankaWithAdressOIB>
  <DomainObject.Predmet.StrankaNazivFormated>
    <izvorni_sadrzaj>EKOKEM, d.o.o. specijalizirano društvo za industrijska čišćenja i konzalting,Financijska agencija</izvorni_sadrzaj>
    <derivirana_varijabla naziv="DomainObject.Predmet.StrankaNazivFormated_1">EKOKEM, d.o.o. specijalizirano društvo za industrijska čišćenja i konzalting,Financijska agencija</derivirana_varijabla>
  </DomainObject.Predmet.StrankaNazivFormated>
  <DomainObject.Predmet.StrankaNazivFormatedOIB>
    <izvorni_sadrzaj>EKOKEM, d.o.o. specijalizirano društvo za industrijska čišćenja i konzalting, OIB 45881120296,Financijska agencija, OIB 85821130368</izvorni_sadrzaj>
    <derivirana_varijabla naziv="DomainObject.Predmet.StrankaNazivFormatedOIB_1">EKOKEM, d.o.o. specijalizirano društvo za industrijska čišćenja i konzalting, OIB 45881120296,Financijska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EKOKEM, d.o.o. specijalizirano društvo za industrijska čišćenja i konzalting</item>
      <item>Financijska agencija</item>
    </izvorni_sadrzaj>
    <derivirana_varijabla naziv="DomainObject.Predmet.StrankaListFormated_1">
      <item>EKOKEM, d.o.o. specijalizirano društvo za industrijska čišćenja i konzalting</item>
      <item>Financijska agencija</item>
    </derivirana_varijabla>
  </DomainObject.Predmet.StrankaListFormated>
  <DomainObject.Predmet.StrankaListFormatedOIB>
    <izvorni_sadrzaj>
      <item>EKOKEM, d.o.o. specijalizirano društvo za industrijska čišćenja i konzalting, OIB 45881120296</item>
      <item>Financijska agencija, OIB 85821130368</item>
    </izvorni_sadrzaj>
    <derivirana_varijabla naziv="DomainObject.Predmet.StrankaListFormatedOIB_1">
      <item>EKOKEM, d.o.o. specijalizirano društvo za industrijska čišćenja i konzalting, OIB 45881120296</item>
      <item>Financijska agencija, OIB 85821130368</item>
    </derivirana_varijabla>
  </DomainObject.Predmet.StrankaListFormatedOIB>
  <DomainObject.Predmet.StrankaListFormatedWithAdress>
    <izvorni_sadrzaj>
      <item>EKOKEM, d.o.o. specijalizirano društvo za industrijska čišćenja i konzalting, Starogradska ulica 26, 48000 Koprivnica</item>
      <item>Financijska agencija</item>
    </izvorni_sadrzaj>
    <derivirana_varijabla naziv="DomainObject.Predmet.StrankaListFormatedWithAdress_1">
      <item>EKOKEM, d.o.o. specijalizirano društvo za industrijska čišćenja i konzalting, Starogradska ulica 26, 48000 Koprivnica</item>
      <item>Financijska agencija</item>
    </derivirana_varijabla>
  </DomainObject.Predmet.StrankaListFormatedWithAdress>
  <DomainObject.Predmet.StrankaListFormatedWithAdressOIB>
    <izvorni_sadrzaj>
      <item>EKOKEM, d.o.o. specijalizirano društvo za industrijska čišćenja i konzalting, OIB 45881120296, Starogradska ulica 26, 48000 Koprivnica</item>
      <item>Financijska agencija, OIB 85821130368</item>
    </izvorni_sadrzaj>
    <derivirana_varijabla naziv="DomainObject.Predmet.StrankaListFormatedWithAdressOIB_1">
      <item>EKOKEM, d.o.o. specijalizirano društvo za industrijska čišćenja i konzalting, OIB 45881120296, Starogradska ulica 26, 48000 Koprivnica</item>
      <item>Financijska agencija, OIB 85821130368</item>
    </derivirana_varijabla>
  </DomainObject.Predmet.StrankaListFormatedWithAdressOIB>
  <DomainObject.Predmet.StrankaListNazivFormated>
    <izvorni_sadrzaj>
      <item>EKOKEM, d.o.o. specijalizirano društvo za industrijska čišćenja i konzalting</item>
      <item>Financijska agencija</item>
    </izvorni_sadrzaj>
    <derivirana_varijabla naziv="DomainObject.Predmet.StrankaListNazivFormated_1">
      <item>EKOKEM, d.o.o. specijalizirano društvo za industrijska čišćenja i konzalting</item>
      <item>Financijska agencija</item>
    </derivirana_varijabla>
  </DomainObject.Predmet.StrankaListNazivFormated>
  <DomainObject.Predmet.StrankaListNazivFormatedOIB>
    <izvorni_sadrzaj>
      <item>EKOKEM, d.o.o. specijalizirano društvo za industrijska čišćenja i konzalting, OIB 45881120296</item>
      <item>Financijska agencija, OIB 85821130368</item>
    </izvorni_sadrzaj>
    <derivirana_varijabla naziv="DomainObject.Predmet.StrankaListNazivFormatedOIB_1">
      <item>EKOKEM, d.o.o. specijalizirano društvo za industrijska čišćenja i konzalting, OIB 45881120296</item>
      <item>Financijska agencija, OIB 85821130368</item>
    </derivirana_varijabla>
  </DomainObject.Predmet.StrankaListNazivFormatedOIB>
  <DomainObject.Predmet.ProtuStrankaListFormated>
    <izvorni_sadrzaj>
      <item>EKOKEM, d.o.o. specijalizirano društvo za industrijska čišćenja i konzalting</item>
    </izvorni_sadrzaj>
    <derivirana_varijabla naziv="DomainObject.Predmet.ProtuStrankaListFormated_1">
      <item>EKOKEM, d.o.o. specijalizirano društvo za industrijska čišćenja i konzalting</item>
    </derivirana_varijabla>
  </DomainObject.Predmet.ProtuStrankaListFormated>
  <DomainObject.Predmet.ProtuStrankaListFormatedOIB>
    <izvorni_sadrzaj>
      <item>EKOKEM, d.o.o. specijalizirano društvo za industrijska čišćenja i konzalting, OIB 45881120296</item>
    </izvorni_sadrzaj>
    <derivirana_varijabla naziv="DomainObject.Predmet.ProtuStrankaListFormatedOIB_1">
      <item>EKOKEM, d.o.o. specijalizirano društvo za industrijska čišćenja i konzalting, OIB 45881120296</item>
    </derivirana_varijabla>
  </DomainObject.Predmet.ProtuStrankaListFormatedOIB>
  <DomainObject.Predmet.ProtuStrankaListFormatedWithAdress>
    <izvorni_sadrzaj>
      <item>EKOKEM, d.o.o. specijalizirano društvo za industrijska čišćenja i konzalting, Starogradska ulica 26, 48000 Koprivnica</item>
    </izvorni_sadrzaj>
    <derivirana_varijabla naziv="DomainObject.Predmet.ProtuStrankaListFormatedWithAdress_1">
      <item>EKOKEM, d.o.o. specijalizirano društvo za industrijska čišćenja i konzalting, Starogradska ulica 26, 48000 Koprivnica</item>
    </derivirana_varijabla>
  </DomainObject.Predmet.ProtuStrankaListFormatedWithAdress>
  <DomainObject.Predmet.ProtuStrankaListFormatedWithAdressOIB>
    <izvorni_sadrzaj>
      <item>EKOKEM, d.o.o. specijalizirano društvo za industrijska čišćenja i konzalting, OIB 45881120296, Starogradska ulica 26, 48000 Koprivnica</item>
    </izvorni_sadrzaj>
    <derivirana_varijabla naziv="DomainObject.Predmet.ProtuStrankaListFormatedWithAdressOIB_1">
      <item>EKOKEM, d.o.o. specijalizirano društvo za industrijska čišćenja i konzalting, OIB 45881120296, Starogradska ulica 26, 48000 Koprivnica</item>
    </derivirana_varijabla>
  </DomainObject.Predmet.ProtuStrankaListFormatedWithAdressOIB>
  <DomainObject.Predmet.ProtuStrankaListNazivFormated>
    <izvorni_sadrzaj>
      <item>EKOKEM, d.o.o. specijalizirano društvo za industrijska čišćenja i konzalting</item>
    </izvorni_sadrzaj>
    <derivirana_varijabla naziv="DomainObject.Predmet.ProtuStrankaListNazivFormated_1">
      <item>EKOKEM, d.o.o. specijalizirano društvo za industrijska čišćenja i konzalting</item>
    </derivirana_varijabla>
  </DomainObject.Predmet.ProtuStrankaListNazivFormated>
  <DomainObject.Predmet.ProtuStrankaListNazivFormatedOIB>
    <izvorni_sadrzaj>
      <item>EKOKEM, d.o.o. specijalizirano društvo za industrijska čišćenja i konzalting, OIB 45881120296</item>
    </izvorni_sadrzaj>
    <derivirana_varijabla naziv="DomainObject.Predmet.ProtuStrankaListNazivFormatedOIB_1">
      <item>EKOKEM, d.o.o. specijalizirano društvo za industrijska čišćenja i konzalting, OIB 45881120296</item>
    </derivirana_varijabla>
  </DomainObject.Predmet.ProtuStrankaListNazivFormatedOIB>
  <DomainObject.Predmet.OstaliListFormated>
    <izvorni_sadrzaj>
      <item>Sudski registar</item>
      <item>sudski registar</item>
    </izvorni_sadrzaj>
    <derivirana_varijabla naziv="DomainObject.Predmet.OstaliListFormated_1">
      <item>Sudski registar</item>
      <item>sudski registar</item>
    </derivirana_varijabla>
  </DomainObject.Predmet.OstaliListFormated>
  <DomainObject.Predmet.OstaliListFormatedOIB>
    <izvorni_sadrzaj>
      <item>Sudski registar</item>
      <item>sudski registar</item>
    </izvorni_sadrzaj>
    <derivirana_varijabla naziv="DomainObject.Predmet.OstaliListFormatedOIB_1">
      <item>Sudski registar</item>
      <item>sudski registar</item>
    </derivirana_varijabla>
  </DomainObject.Predmet.OstaliListFormatedOIB>
  <DomainObject.Predmet.OstaliListFormatedWithAdress>
    <izvorni_sadrzaj>
      <item>Sudski registar</item>
      <item>sudski registar</item>
    </izvorni_sadrzaj>
    <derivirana_varijabla naziv="DomainObject.Predmet.OstaliListFormatedWithAdress_1">
      <item>Sudski registar</item>
      <item>sudski registar</item>
    </derivirana_varijabla>
  </DomainObject.Predmet.OstaliListFormatedWithAdress>
  <DomainObject.Predmet.OstaliListFormatedWithAdressOIB>
    <izvorni_sadrzaj>
      <item>Sudski registar</item>
      <item>sudski registar</item>
    </izvorni_sadrzaj>
    <derivirana_varijabla naziv="DomainObject.Predmet.OstaliListFormatedWithAdressOIB_1">
      <item>Sudski registar</item>
      <item>sudski registar</item>
    </derivirana_varijabla>
  </DomainObject.Predmet.OstaliListFormatedWithAdressOIB>
  <DomainObject.Predmet.OstaliListNazivFormated>
    <izvorni_sadrzaj>
      <item>Sudski registar</item>
      <item>sudski registar</item>
    </izvorni_sadrzaj>
    <derivirana_varijabla naziv="DomainObject.Predmet.OstaliListNazivFormated_1">
      <item>Sudski registar</item>
      <item>sudski registar</item>
    </derivirana_varijabla>
  </DomainObject.Predmet.OstaliListNazivFormated>
  <DomainObject.Predmet.OstaliListNazivFormatedOIB>
    <izvorni_sadrzaj>
      <item>Sudski registar</item>
      <item>sudski registar</item>
    </izvorni_sadrzaj>
    <derivirana_varijabla naziv="DomainObject.Predmet.OstaliListNazivFormatedOIB_1">
      <item>Sudski registar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EKOKEM, d.o.o. specijalizirano društvo za industrijska čišćenja i konzalting i dr.</izvorni_sadrzaj>
    <derivirana_varijabla naziv="DomainObject.Predmet.StrankaIDrugi_1">EKOKEM, d.o.o. specijalizirano društvo za industrijska čišćenja i konzalting i dr.</derivirana_varijabla>
  </DomainObject.Predmet.StrankaIDrugi>
  <DomainObject.Predmet.ProtustrankaIDrugi>
    <izvorni_sadrzaj>EKOKEM, d.o.o. specijalizirano društvo za industrijska čišćenja i konzalting</izvorni_sadrzaj>
    <derivirana_varijabla naziv="DomainObject.Predmet.ProtustrankaIDrugi_1">EKOKEM, d.o.o. specijalizirano društvo za industrijska čišćenja i konzalting</derivirana_varijabla>
  </DomainObject.Predmet.ProtustrankaIDrugi>
  <DomainObject.Predmet.StrankaIDrugiAdressOIB>
    <izvorni_sadrzaj>EKOKEM, d.o.o. specijalizirano društvo za industrijska čišćenja i konzalting, OIB 45881120296, Starogradska ulica 26, 48000 Koprivnica i dr.</izvorni_sadrzaj>
    <derivirana_varijabla naziv="DomainObject.Predmet.StrankaIDrugiAdressOIB_1">EKOKEM, d.o.o. specijalizirano društvo za industrijska čišćenja i konzalting, OIB 45881120296, Starogradska ulica 26, 48000 Koprivnica i dr.</derivirana_varijabla>
  </DomainObject.Predmet.StrankaIDrugiAdressOIB>
  <DomainObject.Predmet.ProtustrankaIDrugiAdressOIB>
    <izvorni_sadrzaj>EKOKEM, d.o.o. specijalizirano društvo za industrijska čišćenja i konzalting, OIB 45881120296, Starogradska ulica 26, 48000 Koprivnica</izvorni_sadrzaj>
    <derivirana_varijabla naziv="DomainObject.Predmet.ProtustrankaIDrugiAdressOIB_1">EKOKEM, d.o.o. specijalizirano društvo za industrijska čišćenja i konzalting, OIB 45881120296, Starogradska ulica 26,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EKOKEM, d.o.o. specijalizirano društvo za industrijska čišćenja i konzalting</item>
      <item>Sudski registar</item>
      <item>EKOKEM, d.o.o. specijalizirano društvo za industrijska čišćenja i konzalting</item>
      <item>Financijska agencija</item>
      <item>sudski registar</item>
    </izvorni_sadrzaj>
    <derivirana_varijabla naziv="DomainObject.Predmet.SudioniciListNaziv_1">
      <item>EKOKEM, d.o.o. specijalizirano društvo za industrijska čišćenja i konzalting</item>
      <item>Sudski registar</item>
      <item>EKOKEM, d.o.o. specijalizirano društvo za industrijska čišćenja i konzalting</item>
      <item>Financijska agencija</item>
      <item>sudski registar</item>
    </derivirana_varijabla>
  </DomainObject.Predmet.SudioniciListNaziv>
  <DomainObject.Predmet.SudioniciListAdressOIB>
    <izvorni_sadrzaj>
      <item>EKOKEM, d.o.o. specijalizirano društvo za industrijska čišćenja i konzalting, OIB 45881120296, Starogradska ulica 26,48000 Koprivnica</item>
      <item>Sudski registar</item>
      <item>EKOKEM, d.o.o. specijalizirano društvo za industrijska čišćenja i konzalting, OIB 45881120296, Starogradska ulica 26,48000 Koprivnica</item>
      <item>Financijska agencija, OIB 85821130368</item>
      <item>sudski registar</item>
    </izvorni_sadrzaj>
    <derivirana_varijabla naziv="DomainObject.Predmet.SudioniciListAdressOIB_1">
      <item>EKOKEM, d.o.o. specijalizirano društvo za industrijska čišćenja i konzalting, OIB 45881120296, Starogradska ulica 26,48000 Koprivnica</item>
      <item>Sudski registar</item>
      <item>EKOKEM, d.o.o. specijalizirano društvo za industrijska čišćenja i konzalting, OIB 45881120296, Starogradska ulica 26,48000 Koprivnica</item>
      <item>Financijska agencija, OIB 85821130368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45881120296</item>
      <item>, OIB 45881120296</item>
      <item>, OIB 85821130368</item>
      <item>, OIB null</item>
    </izvorni_sadrzaj>
    <derivirana_varijabla naziv="DomainObject.Predmet.SudioniciListNazivOIB_1">
      <item>, OIB null</item>
      <item>, OIB 45881120296</item>
      <item>, OIB 45881120296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