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0ef4" w14:paraId="8060ef4" w:rsidRDefault="00CB7BD8" w:rsidP="001940FB" w:rsidR="00CB7BD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700270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F12F3D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CB7BD8" w:rsidP="00AA6BCF" w:rsidR="00CB7BD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CB7BD8" w:rsidR="00CB7BD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CB7BD8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B7BD8" w:rsidP="00CB7BD8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CB7BD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B7BD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D3432">
        <w:rPr>
          <w:rFonts w:cs="Calibri" w:eastAsia="Arial Unicode MS" w:hAnsi="Calibri" w:ascii="Calibri"/>
          <w:kern w:val="1"/>
          <w:lang w:eastAsia="ar-SA" w:val="hr-HR"/>
        </w:rPr>
        <w:t>DIJANA RADMAN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816803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CB7BD8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816803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0D3432" w:rsidRPr="000D3432">
        <w:rPr>
          <w:rFonts w:cs="Calibri" w:hAnsi="Calibri" w:ascii="Calibri"/>
        </w:rPr>
        <w:t>287.927,70 kn</w:t>
      </w:r>
      <w:r w:rsidR="00816803">
        <w:rPr>
          <w:rFonts w:cs="Calibri" w:eastAsia="Arial Unicode MS" w:hAnsi="Calibri" w:ascii="Calibri"/>
          <w:kern w:val="1"/>
          <w:lang w:eastAsia="ar-SA" w:val="hr-HR"/>
        </w:rPr>
        <w:t xml:space="preserve"> te 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D3432" w:rsidRPr="000D3432">
        <w:rPr>
          <w:rFonts w:cs="Calibri" w:hAnsi="Calibri" w:ascii="Calibri"/>
        </w:rPr>
        <w:t>268.527,70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0D3432" w:rsidRPr="000D3432">
        <w:rPr>
          <w:rFonts w:cs="Calibri" w:hAnsi="Calibri" w:ascii="Calibri"/>
        </w:rPr>
        <w:t>19.400,00 kn</w:t>
      </w:r>
      <w:r w:rsidR="00543D3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816803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16803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16803" w:rsidRPr="00816803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816803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0D343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D3432">
              <w:rPr>
                <w:rFonts w:cs="Calibri" w:hAnsi="Calibri" w:ascii="Calibri"/>
              </w:rPr>
              <w:t>DIJANA RADMAN</w:t>
            </w:r>
            <w:r w:rsidR="003A5883" w:rsidRPr="00372EC9">
              <w:rPr>
                <w:rFonts w:cs="Calibri" w:hAnsi="Calibri" w:ascii="Calibri"/>
              </w:rPr>
              <w:t xml:space="preserve">,   </w:t>
            </w:r>
            <w:r w:rsidRPr="000D3432">
              <w:rPr>
                <w:rFonts w:cs="Calibri" w:hAnsi="Calibri" w:ascii="Calibri"/>
              </w:rPr>
              <w:t>Terzićeva 17,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0D3432">
              <w:rPr>
                <w:rFonts w:cs="Calibri" w:hAnsi="Calibri" w:ascii="Calibri"/>
              </w:rPr>
              <w:t>94460629311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D3432" w:rsidP="00C31564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D3432">
              <w:rPr>
                <w:rFonts w:cs="Calibri" w:hAnsi="Calibri" w:ascii="Calibri"/>
              </w:rPr>
              <w:t>Ugovor o štednom depozitu broj 81-70-60026-8,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0D343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D3432">
              <w:rPr>
                <w:rFonts w:cs="Calibri" w:hAnsi="Calibri" w:ascii="Calibri"/>
              </w:rPr>
              <w:t>287.927,70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0D343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D3432">
              <w:rPr>
                <w:rFonts w:cs="Calibri" w:hAnsi="Calibri" w:ascii="Calibri"/>
              </w:rPr>
              <w:t>268.527,70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0D343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D3432">
              <w:rPr>
                <w:rFonts w:cs="Calibri" w:hAnsi="Calibri" w:ascii="Calibri"/>
              </w:rPr>
              <w:t>19.400,00 kn</w:t>
            </w:r>
          </w:p>
        </w:tc>
      </w:tr>
    </w:tbl>
    <w:p w:rsidRDefault="00816803" w:rsidP="00C25C3E" w:rsidR="00816803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25C3E" w:rsidP="00C25C3E" w:rsidR="00C25C3E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33BF8" w:rsidP="00C25C3E" w:rsidR="00C25C3E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5C3E" w:rsidP="00C25C3E" w:rsidR="00C25C3E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25C3E" w:rsidP="00C25C3E" w:rsidR="00C25C3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25C3E" w:rsidP="00C25C3E" w:rsidR="00C25C3E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25C3E" w:rsidP="00C25C3E" w:rsidR="00C25C3E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C25C3E" w:rsidP="00C25C3E" w:rsidR="00C25C3E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601" w:rsidR="00774601">
      <w:pPr>
        <w:spacing w:after="0"/>
      </w:pPr>
      <w:r>
        <w:separator/>
      </w:r>
    </w:p>
  </w:endnote>
  <w:endnote w:id="0" w:type="continuationSeparator">
    <w:p w:rsidRDefault="00774601" w:rsidR="0077460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49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601" w:rsidR="00774601">
      <w:pPr>
        <w:spacing w:after="0"/>
      </w:pPr>
      <w:r>
        <w:separator/>
      </w:r>
    </w:p>
  </w:footnote>
  <w:footnote w:id="0" w:type="continuationSeparator">
    <w:p w:rsidRDefault="00774601" w:rsidR="0077460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93E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3432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2748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433E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25C81"/>
    <w:rsid w:val="00430235"/>
    <w:rsid w:val="0043094F"/>
    <w:rsid w:val="00431228"/>
    <w:rsid w:val="00432BBB"/>
    <w:rsid w:val="004358C0"/>
    <w:rsid w:val="00437FCD"/>
    <w:rsid w:val="00440969"/>
    <w:rsid w:val="00442025"/>
    <w:rsid w:val="00442A74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3D3D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493E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0AE8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0270"/>
    <w:rsid w:val="00701567"/>
    <w:rsid w:val="00702436"/>
    <w:rsid w:val="00702D3C"/>
    <w:rsid w:val="007049B0"/>
    <w:rsid w:val="00705463"/>
    <w:rsid w:val="00706E26"/>
    <w:rsid w:val="007075AB"/>
    <w:rsid w:val="00711DED"/>
    <w:rsid w:val="007131C6"/>
    <w:rsid w:val="00714EF7"/>
    <w:rsid w:val="007167C6"/>
    <w:rsid w:val="0071682E"/>
    <w:rsid w:val="007275FC"/>
    <w:rsid w:val="00730CEC"/>
    <w:rsid w:val="00736850"/>
    <w:rsid w:val="00736DF4"/>
    <w:rsid w:val="00744CEB"/>
    <w:rsid w:val="007629C5"/>
    <w:rsid w:val="007645BE"/>
    <w:rsid w:val="00766C5F"/>
    <w:rsid w:val="007675F9"/>
    <w:rsid w:val="00772AD6"/>
    <w:rsid w:val="00774601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B72A7"/>
    <w:rsid w:val="007C335D"/>
    <w:rsid w:val="007C481A"/>
    <w:rsid w:val="007C5F0F"/>
    <w:rsid w:val="007C7DE4"/>
    <w:rsid w:val="007D37FF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803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26593"/>
    <w:rsid w:val="00A32995"/>
    <w:rsid w:val="00A32BC5"/>
    <w:rsid w:val="00A33BF8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492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3A9B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5C3E"/>
    <w:rsid w:val="00C260BE"/>
    <w:rsid w:val="00C26357"/>
    <w:rsid w:val="00C31564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B7BD8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2626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2F3D"/>
    <w:rsid w:val="00F15459"/>
    <w:rsid w:val="00F1559A"/>
    <w:rsid w:val="00F17845"/>
    <w:rsid w:val="00F275CA"/>
    <w:rsid w:val="00F316FD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A4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93E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93E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93E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93E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A4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93E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93E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93E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93E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45184-1F67-44FA-9559-16634C509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1434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St-651/2017-67 / Podnesak - Podnesak (-67.docx)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