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fc2f" w14:paraId="041fc2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9258FF" w:rsidP="00C706C7" w:rsidR="00C706C7">
      <w:pPr>
        <w:jc w:val="right"/>
      </w:pPr>
      <w:r>
        <w:t>ATTILA VEGVARI</w:t>
      </w:r>
    </w:p>
    <w:p w:rsidRDefault="00600A3D" w:rsidP="00C706C7" w:rsidR="009258FF">
      <w:pPr>
        <w:jc w:val="right"/>
      </w:pPr>
      <w:r>
        <w:t>Nehajeva 26</w:t>
      </w:r>
    </w:p>
    <w:p w:rsidRDefault="00600A3D" w:rsidP="00C706C7" w:rsidR="00600A3D">
      <w:pPr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9258FF">
        <w:t>52</w:t>
      </w:r>
      <w:r w:rsidR="00FD6D16">
        <w:t>/17</w:t>
      </w:r>
      <w:r w:rsidR="009258FF">
        <w:t>-8</w:t>
      </w:r>
      <w:r>
        <w:t xml:space="preserve"> od </w:t>
      </w:r>
      <w:r w:rsidR="00600A3D">
        <w:t>21. veljače</w:t>
      </w:r>
      <w:r w:rsidR="00FD6D16">
        <w:t xml:space="preserve"> 2017</w:t>
      </w:r>
      <w:r>
        <w:t xml:space="preserve">. pokrenut je prethodni postupak radi utvrđivanja uvjeta za otvaranje stečajnog postupka nad stečajnim dužnikom </w:t>
      </w:r>
      <w:r w:rsidR="009258FF" w:rsidRPr="008D4744">
        <w:t>DALMAT APARTMAN d.o.o., Zadar, Nehajeva 26, Zadar, OIB: 16579428244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600A3D">
        <w:t>30. ožujka</w:t>
      </w:r>
      <w:r w:rsidR="00FD6D16">
        <w:t xml:space="preserve"> 2017</w:t>
      </w:r>
      <w:r w:rsidR="007C0F7F">
        <w:t>. u</w:t>
      </w:r>
      <w:r w:rsidR="007C0F7F" w:rsidRPr="00F60CD9">
        <w:t xml:space="preserve"> </w:t>
      </w:r>
      <w:r w:rsidR="00600A3D">
        <w:t>09,00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600A3D">
        <w:t>30. ožujka</w:t>
      </w:r>
      <w:r w:rsidR="00FD6D16">
        <w:t xml:space="preserve"> 2017. u </w:t>
      </w:r>
      <w:r w:rsidR="00600A3D">
        <w:t>09,02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600A3D">
        <w:t>21. veljače</w:t>
      </w:r>
      <w:r w:rsidR="00FD6D16">
        <w:t xml:space="preserve"> 2017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00A3D" w:rsidP="00600A3D" w:rsidR="00600A3D">
      <w:r>
        <w:t>Za točnost otpravka-ovlašteni službenik:                                                     Sutkinja</w:t>
      </w:r>
    </w:p>
    <w:p w:rsidRDefault="00600A3D" w:rsidP="00600A3D" w:rsidR="00600A3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4919463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 xml:space="preserve"> 1 St-</w:t>
    </w:r>
    <w:r w:rsidR="009258FF">
      <w:rPr>
        <w:b/>
        <w:bCs/>
        <w:sz w:val="28"/>
      </w:rPr>
      <w:t>52/17-9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218F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5126"/>
    <w:rsid w:val="005F7418"/>
    <w:rsid w:val="00600A3D"/>
    <w:rsid w:val="00603D3A"/>
    <w:rsid w:val="006118A3"/>
    <w:rsid w:val="006129B1"/>
    <w:rsid w:val="00616884"/>
    <w:rsid w:val="00622150"/>
    <w:rsid w:val="0063095A"/>
    <w:rsid w:val="0063552E"/>
    <w:rsid w:val="00646313"/>
    <w:rsid w:val="006523A4"/>
    <w:rsid w:val="00657B18"/>
    <w:rsid w:val="00666CD8"/>
    <w:rsid w:val="00696DCD"/>
    <w:rsid w:val="006A0F4B"/>
    <w:rsid w:val="006C082F"/>
    <w:rsid w:val="006C51F3"/>
    <w:rsid w:val="006C5C32"/>
    <w:rsid w:val="006E2AFA"/>
    <w:rsid w:val="007143B5"/>
    <w:rsid w:val="0071504A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258FF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97067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06C7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C477C"/>
    <w:rsid w:val="00ED32D7"/>
    <w:rsid w:val="00EF21CE"/>
    <w:rsid w:val="00EF3E54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6D16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1F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1F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1F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1F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1F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1F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 APARTMAN d.o.o. za turizam, građenje, trgovinu, usluge i turistička agencija</izvorni_sadrzaj>
    <derivirana_varijabla naziv="DomainObject.Predmet.ProtustrankaFormated_1">  DALMAT APARTMAN d.o.o. za turizam, građenje, trgovinu, usluge i turistička agencija</derivirana_varijabla>
  </DomainObject.Predmet.ProtustrankaFormated>
  <DomainObject.Predmet.ProtustrankaFormatedOIB>
    <izvorni_sadrzaj>  DALMAT APARTMAN d.o.o. za turizam, građenje, trgovinu, usluge i turistička agencija, OIB 16579428244</izvorni_sadrzaj>
    <derivirana_varijabla naziv="DomainObject.Predmet.ProtustrankaFormatedOIB_1">  DALMAT APARTMAN d.o.o. za turizam, građenje, trgovinu, usluge i turistička agencija, OIB 16579428244</derivirana_varijabla>
  </DomainObject.Predmet.ProtustrankaFormatedOIB>
  <DomainObject.Predmet.ProtustrankaFormatedWithAdress>
    <izvorni_sadrzaj> DALMAT APARTMAN d.o.o. za turizam, građenje, trgovinu, usluge i turistička agencija, Nehajeva 26, 23000 Zadar</izvorni_sadrzaj>
    <derivirana_varijabla naziv="DomainObject.Predmet.ProtustrankaFormatedWithAdress_1"> DALMAT APARTMAN d.o.o. za turizam, građenje, trgovinu, usluge i turistička agencija, Nehajeva 26, 23000 Zadar</derivirana_varijabla>
  </DomainObject.Predmet.ProtustrankaFormatedWithAdress>
  <DomainObject.Predmet.ProtustrankaFormatedWithAdressOIB>
    <izvorni_sadrzaj> DALMAT APARTMAN d.o.o. za turizam, građenje, trgovinu, usluge i turistička agencija, OIB 16579428244, Nehajeva 26, 23000 Zadar</izvorni_sadrzaj>
    <derivirana_varijabla naziv="DomainObject.Predmet.ProtustrankaFormatedWithAdressOIB_1"> DALMAT APARTMAN d.o.o. za turizam, građenje, trgovinu, usluge i turistička agencija, OIB 16579428244, Nehajeva 26, 23000 Zadar</derivirana_varijabla>
  </DomainObject.Predmet.ProtustrankaFormatedWithAdressOIB>
  <DomainObject.Predmet.ProtustrankaWithAdress>
    <izvorni_sadrzaj>DALMAT APARTMAN d.o.o. za turizam, građenje, trgovinu, usluge i turistička agencija Nehajeva 26, 23000 Zadar</izvorni_sadrzaj>
    <derivirana_varijabla naziv="DomainObject.Predmet.ProtustrankaWithAdress_1">DALMAT APARTMAN d.o.o. za turizam, građenje, trgovinu, usluge i turistička agencija Nehajeva 26, 23000 Zadar</derivirana_varijabla>
  </DomainObject.Predmet.ProtustrankaWithAdress>
  <DomainObject.Predmet.ProtustrankaWithAdressOIB>
    <izvorni_sadrzaj>DALMAT APARTMAN d.o.o. za turizam, građenje, trgovinu, usluge i turistička agencija, OIB 16579428244, Nehajeva 26, 23000 Zadar</izvorni_sadrzaj>
    <derivirana_varijabla naziv="DomainObject.Predmet.ProtustrankaWithAdressOIB_1">DALMAT APARTMAN d.o.o. za turizam, građenje, trgovinu, usluge i turistička agencija, OIB 16579428244, Nehajeva 26, 23000 Zadar</derivirana_varijabla>
  </DomainObject.Predmet.ProtustrankaWithAdressOIB>
  <DomainObject.Predmet.ProtustrankaNazivFormated>
    <izvorni_sadrzaj>DALMAT APARTMAN d.o.o. za turizam, građenje, trgovinu, usluge i turistička agencija</izvorni_sadrzaj>
    <derivirana_varijabla naziv="DomainObject.Predmet.ProtustrankaNazivFormated_1">DALMAT APARTMAN d.o.o. za turizam, građenje, trgovinu, usluge i turistička agencija</derivirana_varijabla>
  </DomainObject.Predmet.ProtustrankaNazivFormated>
  <DomainObject.Predmet.ProtustrankaNazivFormatedOIB>
    <izvorni_sadrzaj>DALMAT APARTMAN d.o.o. za turizam, građenje, trgovinu, usluge i turistička agencija, OIB 16579428244</izvorni_sadrzaj>
    <derivirana_varijabla naziv="DomainObject.Predmet.ProtustrankaNazivFormatedOIB_1">DALMAT APARTMAN d.o.o. za turizam, građenje, trgovinu, usluge i turistička agencija, OIB 16579428244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 APARTMAN d.o.o. za turizam, građenje, trgovinu, usluge i turistička agencija</item>
    </izvorni_sadrzaj>
    <derivirana_varijabla naziv="DomainObject.Predmet.ProtuStrankaListFormated_1">
      <item>DALMAT APARTMAN d.o.o. za turizam, građenje, trgovinu, usluge i turistička agencija</item>
    </derivirana_varijabla>
  </DomainObject.Predmet.ProtuStrankaListFormated>
  <DomainObject.Predmet.ProtuStrankaListFormatedOIB>
    <izvorni_sadrzaj>
      <item>DALMAT APARTMAN d.o.o. za turizam, građenje, trgovinu, usluge i turistička agencija, OIB 16579428244</item>
    </izvorni_sadrzaj>
    <derivirana_varijabla naziv="DomainObject.Predmet.ProtuStrankaListFormatedOIB_1">
      <item>DALMAT APARTMAN d.o.o. za turizam, građenje, trgovinu, usluge i turistička agencija, OIB 16579428244</item>
    </derivirana_varijabla>
  </DomainObject.Predmet.ProtuStrankaListFormatedOIB>
  <DomainObject.Predmet.ProtuStrankaListFormatedWithAdress>
    <izvorni_sadrzaj>
      <item>DALMAT APARTMAN d.o.o. za turizam, građenje, trgovinu, usluge i turistička agencija, Nehajeva 26, 23000 Zadar</item>
    </izvorni_sadrzaj>
    <derivirana_varijabla naziv="DomainObject.Predmet.ProtuStrankaListFormatedWithAdress_1">
      <item>DALMAT APARTMAN d.o.o. za turizam, građenje, trgovinu, usluge i turistička agencija, Nehajeva 26, 23000 Zadar</item>
    </derivirana_varijabla>
  </DomainObject.Predmet.ProtuStrankaListFormatedWithAdress>
  <DomainObject.Predmet.ProtuStrankaListFormatedWithAdressOIB>
    <izvorni_sadrzaj>
      <item>DALMAT APARTMAN d.o.o. za turizam, građenje, trgovinu, usluge i turistička agencija, OIB 16579428244, Nehajeva 26, 23000 Zadar</item>
    </izvorni_sadrzaj>
    <derivirana_varijabla naziv="DomainObject.Predmet.ProtuStrankaListFormatedWithAdressOIB_1">
      <item>DALMAT APARTMAN d.o.o. za turizam, građenje, trgovinu, usluge i turistička agencija, OIB 16579428244, Nehajeva 26, 23000 Zadar</item>
    </derivirana_varijabla>
  </DomainObject.Predmet.ProtuStrankaListFormatedWithAdressOIB>
  <DomainObject.Predmet.ProtuStrankaListNazivFormated>
    <izvorni_sadrzaj>
      <item>DALMAT APARTMAN d.o.o. za turizam, građenje, trgovinu, usluge i turistička agencija</item>
    </izvorni_sadrzaj>
    <derivirana_varijabla naziv="DomainObject.Predmet.ProtuStrankaListNazivFormated_1">
      <item>DALMAT APARTMAN d.o.o. za turizam, građenje, trgovinu, usluge i turistička agencija</item>
    </derivirana_varijabla>
  </DomainObject.Predmet.ProtuStrankaListNazivFormated>
  <DomainObject.Predmet.ProtuStrankaListNazivFormatedOIB>
    <izvorni_sadrzaj>
      <item>DALMAT APARTMAN d.o.o. za turizam, građenje, trgovinu, usluge i turistička agencija, OIB 16579428244</item>
    </izvorni_sadrzaj>
    <derivirana_varijabla naziv="DomainObject.Predmet.ProtuStrankaListNazivFormatedOIB_1">
      <item>DALMAT APARTMAN d.o.o. za turizam, građenje, trgovinu, usluge i turistička agencija, OIB 16579428244</item>
    </derivirana_varijabla>
  </DomainObject.Predmet.ProtuStrankaListNazivFormatedOIB>
  <DomainObject.Predmet.OstaliListFormated>
    <izvorni_sadrzaj>
      <item>Attila Vegvari</item>
      <item>Zoran Pudić</item>
    </izvorni_sadrzaj>
    <derivirana_varijabla naziv="DomainObject.Predmet.OstaliListFormated_1">
      <item>Attila Vegvari</item>
      <item>Zoran Pudić</item>
    </derivirana_varijabla>
  </DomainObject.Predmet.OstaliListFormated>
  <DomainObject.Predmet.OstaliListFormatedOIB>
    <izvorni_sadrzaj>
      <item>Attila Vegvari, OIB 22156509847</item>
      <item>Zoran Pudić, OIB 45294310377</item>
    </izvorni_sadrzaj>
    <derivirana_varijabla naziv="DomainObject.Predmet.OstaliListFormatedOIB_1">
      <item>Attila Vegvari, OIB 22156509847</item>
      <item>Zoran Pudić, OIB 45294310377</item>
    </derivirana_varijabla>
  </DomainObject.Predmet.OstaliListFormatedOIB>
  <DomainObject.Predmet.OstaliListFormatedWithAdress>
    <izvorni_sadrzaj>
      <item>Attila Vegvari</item>
      <item>Zoran Pudić, Trnovčica 21, 10000 Zagreb</item>
    </izvorni_sadrzaj>
    <derivirana_varijabla naziv="DomainObject.Predmet.OstaliListFormatedWithAdress_1">
      <item>Attila Vegvari</item>
      <item>Zoran Pudić, Trnovčica 21, 10000 Zagreb</item>
    </derivirana_varijabla>
  </DomainObject.Predmet.OstaliListFormatedWithAdress>
  <DomainObject.Predmet.OstaliListFormatedWithAdressOIB>
    <izvorni_sadrzaj>
      <item>Attila Vegvari, OIB 22156509847</item>
      <item>Zoran Pudić, OIB 45294310377, Trnovčica 21, 10000 Zagreb</item>
    </izvorni_sadrzaj>
    <derivirana_varijabla naziv="DomainObject.Predmet.OstaliListFormatedWithAdressOIB_1">
      <item>Attila Vegvari, OIB 22156509847</item>
      <item>Zoran Pudić, OIB 45294310377, Trnovčica 21, 10000 Zagreb</item>
    </derivirana_varijabla>
  </DomainObject.Predmet.OstaliListFormatedWithAdressOIB>
  <DomainObject.Predmet.OstaliListNazivFormated>
    <izvorni_sadrzaj>
      <item>Attila Vegvari</item>
      <item>Zoran Pudić</item>
    </izvorni_sadrzaj>
    <derivirana_varijabla naziv="DomainObject.Predmet.OstaliListNazivFormated_1">
      <item>Attila Vegvari</item>
      <item>Zoran Pudić</item>
    </derivirana_varijabla>
  </DomainObject.Predmet.OstaliListNazivFormated>
  <DomainObject.Predmet.OstaliListNazivFormatedOIB>
    <izvorni_sadrzaj>
      <item>Attila Vegvari, OIB 22156509847</item>
      <item>Zoran Pudić, OIB 45294310377</item>
    </izvorni_sadrzaj>
    <derivirana_varijabla naziv="DomainObject.Predmet.OstaliListNazivFormatedOIB_1">
      <item>Attila Vegvari, OIB 22156509847</item>
      <item>Zoran Pudić, OIB 45294310377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 APARTMAN d.o.o. za turizam, građenje, trgovinu, usluge i turistička agencija</izvorni_sadrzaj>
    <derivirana_varijabla naziv="DomainObject.Predmet.ProtustrankaIDrugi_1">DALMAT APARTMAN d.o.o. za turizam, građenje, trgovinu,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 APARTMAN d.o.o. za turizam, građenje, trgovinu, usluge i turistička agencija, OIB 16579428244, Nehajeva 26, 23000 Zadar</izvorni_sadrzaj>
    <derivirana_varijabla naziv="DomainObject.Predmet.ProtustrankaIDrugiAdressOIB_1">DALMAT APARTMAN d.o.o. za turizam, građenje, trgovinu, usluge i turistička agencija, OIB 16579428244,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 APARTMAN d.o.o. za turizam, građenje, trgovinu, usluge i turistička agencija</item>
      <item>FINA</item>
      <item>Attila Vegvari</item>
      <item>Zoran Pudić</item>
    </izvorni_sadrzaj>
    <derivirana_varijabla naziv="DomainObject.Predmet.SudioniciListNaziv_1">
      <item>DALMAT APARTMAN d.o.o. za turizam, građenje, trgovinu, usluge i turistička agencija</item>
      <item>FINA</item>
      <item>Attila Vegvari</item>
      <item>Zoran Pudić</item>
    </derivirana_varijabla>
  </DomainObject.Predmet.SudioniciListNaziv>
  <DomainObject.Predmet.SudioniciListAdressOIB>
    <izvorni_sadrzaj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izvorni_sadrzaj>
    <derivirana_varijabla naziv="DomainObject.Predmet.SudioniciListAdressOIB_1"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16579428244</item>
      <item>, OIB 85821130368</item>
      <item>, OIB 22156509847</item>
      <item>, OIB 45294310377</item>
    </izvorni_sadrzaj>
    <derivirana_varijabla naziv="DomainObject.Predmet.SudioniciListNazivOIB_1">
      <item>, OIB 16579428244</item>
      <item>, OIB 85821130368</item>
      <item>, OIB 22156509847</item>
      <item>, OIB 45294310377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09699-58BD-419D-B475-32517B9D2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862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2017-02-16T13:26:00Z</dcterms:created>
  <dc:creator>Ardena Bajlo</dc:creator>
  <cp:lastModifiedBy>Martina Kalmeta</cp:lastModifiedBy>
  <cp:lastPrinted>2016-10-19T06:34:00Z</cp:lastPrinted>
  <dcterms:modified xmlns:xsi="http://www.w3.org/2001/XMLSchema-instance" xsi:type="dcterms:W3CDTF">2017-02-21T14:04:00Z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