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7e98" w14:paraId="ceb7e98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3A3453">
        <w:rPr>
          <w:rFonts w:hAnsi="Times New Roman" w:ascii="Times New Roman"/>
          <w:szCs w:val="24"/>
          <w:lang w:val="hr-HR"/>
        </w:rPr>
        <w:t>6031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3453" w:rsidRPr="00E6591C">
        <w:rPr>
          <w:rFonts w:hAnsi="Times New Roman" w:ascii="Times New Roman"/>
          <w:szCs w:val="24"/>
          <w:lang w:val="hr-HR"/>
        </w:rPr>
        <w:t>VITO nekretnine d.o.o.</w:t>
      </w:r>
      <w:r w:rsidR="003A3453">
        <w:rPr>
          <w:rFonts w:hAnsi="Times New Roman" w:ascii="Times New Roman"/>
          <w:szCs w:val="24"/>
          <w:lang w:val="hr-HR"/>
        </w:rPr>
        <w:t xml:space="preserve"> za usluge,</w:t>
      </w:r>
      <w:r w:rsidR="003A3453" w:rsidRPr="00E6591C">
        <w:rPr>
          <w:rFonts w:hAnsi="Times New Roman" w:ascii="Times New Roman"/>
          <w:szCs w:val="24"/>
          <w:lang w:val="hr-HR"/>
        </w:rPr>
        <w:t xml:space="preserve"> </w:t>
      </w:r>
      <w:r w:rsidR="003A3453">
        <w:rPr>
          <w:rFonts w:hAnsi="Times New Roman" w:ascii="Times New Roman"/>
          <w:szCs w:val="24"/>
          <w:lang w:val="hr-HR"/>
        </w:rPr>
        <w:t xml:space="preserve">Zagreb (Grad Zagreb), Zelinska 5, OIB: </w:t>
      </w:r>
      <w:r w:rsidR="003A3453" w:rsidRPr="00E6591C">
        <w:rPr>
          <w:rFonts w:hAnsi="Times New Roman" w:ascii="Times New Roman"/>
          <w:szCs w:val="24"/>
          <w:lang w:val="hr-HR"/>
        </w:rPr>
        <w:t>15818765816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3A3453">
        <w:rPr>
          <w:rFonts w:hAnsi="Times New Roman" w:ascii="Times New Roman"/>
          <w:szCs w:val="24"/>
        </w:rPr>
        <w:t>3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3A3453">
        <w:rPr>
          <w:rFonts w:hAnsi="Times New Roman" w:ascii="Times New Roman"/>
          <w:szCs w:val="24"/>
          <w:lang w:val="hr-HR"/>
        </w:rPr>
        <w:t>6031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68564F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56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A3453">
      <w:rPr>
        <w:rFonts w:hAnsi="Times New Roman" w:ascii="Times New Roman"/>
        <w:lang w:val="hr-HR"/>
      </w:rPr>
      <w:t>6031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68564F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D72CC"/>
    <w:rsid w:val="00AF40B4"/>
    <w:rsid w:val="00B03169"/>
    <w:rsid w:val="00B06CD0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7E15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6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6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St-6031/2015</izvorni_sadrzaj>
    <derivirana_varijabla naziv="DomainObject.Predmet.OznakaBroj_1">St-6031/2015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nekretnine d.o.o. zastupanog po punomoćniku Robert Miletić-Glendžo; Rozmari Miletić Glendžo</izvorni_sadrzaj>
    <derivirana_varijabla naziv="DomainObject.Predmet.ProtustrankaFormated_1">  VITO nekretnine d.o.o. zastupanog po punomoćniku Robert Miletić-Glendžo; Rozmari Miletić Glendžo</derivirana_varijabla>
  </DomainObject.Predmet.ProtustrankaFormated>
  <DomainObject.Predmet.ProtustrankaFormatedOIB>
    <izvorni_sadrzaj>  VITO nekretnine d.o.o., OIB 15818765816 zastupanog po punomoćniku Robert Miletić-Glendžo; Rozmari Miletić Glendžo</izvorni_sadrzaj>
    <derivirana_varijabla naziv="DomainObject.Predmet.ProtustrankaFormatedOIB_1">  VITO nekretnine d.o.o., OIB 15818765816 zastupanog po punomoćniku Robert Miletić-Glendžo; Rozmari Miletić Glendžo</derivirana_varijabla>
  </DomainObject.Predmet.ProtustrankaFormatedOIB>
  <DomainObject.Predmet.ProtustrankaFormatedWithAdress>
    <izvorni_sadrzaj> VITO nekretnine d.o.o., Zelinska 5, 10000 Zagreb zastupanog po punomoćniku Robert Miletić-Glendžo; Rozmari Miletić Glendžo</izvorni_sadrzaj>
    <derivirana_varijabla naziv="DomainObject.Predmet.ProtustrankaFormatedWithAdress_1"> VITO nekretnine d.o.o., Zelinska 5, 10000 Zagreb zastupanog po punomoćniku Robert Miletić-Glendžo; Rozmari Miletić Glendžo</derivirana_varijabla>
  </DomainObject.Predmet.ProtustrankaFormatedWithAdress>
  <DomainObject.Predmet.ProtustrankaFormatedWithAdressOIB>
    <izvorni_sadrzaj> VITO nekretnine d.o.o., OIB 15818765816, Zelinska 5, 10000 Zagreb zastupanog po punomoćniku Robert Miletić-Glendžo; Rozmari Miletić Glendžo</izvorni_sadrzaj>
    <derivirana_varijabla naziv="DomainObject.Predmet.ProtustrankaFormatedWithAdressOIB_1"> VITO nekretnine d.o.o., OIB 15818765816, Zelinska 5, 10000 Zagreb zastupanog po punomoćniku Robert Miletić-Glendžo; Rozmari Miletić Glendžo</derivirana_varijabla>
  </DomainObject.Predmet.ProtustrankaFormatedWithAdressOIB>
  <DomainObject.Predmet.ProtustrankaWithAdress>
    <izvorni_sadrzaj>VITO nekretnine d.o.o. Zelinska 5, 10000 Zagreb</izvorni_sadrzaj>
    <derivirana_varijabla naziv="DomainObject.Predmet.ProtustrankaWithAdress_1">VITO nekretnine d.o.o. Zelinska 5, 10000 Zagreb</derivirana_varijabla>
  </DomainObject.Predmet.ProtustrankaWithAdress>
  <DomainObject.Predmet.ProtustrankaWithAdressOIB>
    <izvorni_sadrzaj>VITO nekretnine d.o.o., OIB 15818765816, Zelinska 5, 10000 Zagreb</izvorni_sadrzaj>
    <derivirana_varijabla naziv="DomainObject.Predmet.ProtustrankaWithAdressOIB_1">VITO nekretnine d.o.o., OIB 15818765816, Zelinska 5, 10000 Zagreb</derivirana_varijabla>
  </DomainObject.Predmet.ProtustrankaWithAdressOIB>
  <DomainObject.Predmet.ProtustrankaNazivFormated>
    <izvorni_sadrzaj>VITO nekretnine d.o.o.</izvorni_sadrzaj>
    <derivirana_varijabla naziv="DomainObject.Predmet.ProtustrankaNazivFormated_1">VITO nekretnine d.o.o.</derivirana_varijabla>
  </DomainObject.Predmet.ProtustrankaNazivFormated>
  <DomainObject.Predmet.ProtustrankaNazivFormatedOIB>
    <izvorni_sadrzaj>VITO nekretnine d.o.o., OIB 15818765816</izvorni_sadrzaj>
    <derivirana_varijabla naziv="DomainObject.Predmet.ProtustrankaNazivFormatedOIB_1">VITO nekretnine d.o.o., OIB 15818765816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 nekretnine d.o.o. zastupanog po punomoćniku Robert Miletić-Glendžo; Rozmari Miletić Glendžo</item>
    </izvorni_sadrzaj>
    <derivirana_varijabla naziv="DomainObject.Predmet.ProtuStrankaListFormated_1">
      <item>VITO nekretnine d.o.o. zastupanog po punomoćniku Robert Miletić-Glendžo; Rozmari Miletić Glendžo</item>
    </derivirana_varijabla>
  </DomainObject.Predmet.ProtuStrankaListFormated>
  <DomainObject.Predmet.ProtuStrankaListFormatedOIB>
    <izvorni_sadrzaj>
      <item>VITO nekretnine d.o.o., OIB 15818765816 zastupanog po punomoćniku Robert Miletić-Glendžo; Rozmari Miletić Glendžo</item>
    </izvorni_sadrzaj>
    <derivirana_varijabla naziv="DomainObject.Predmet.ProtuStrankaListFormatedOIB_1">
      <item>VITO nekretnine d.o.o., OIB 15818765816 zastupanog po punomoćniku Robert Miletić-Glendžo; Rozmari Miletić Glendžo</item>
    </derivirana_varijabla>
  </DomainObject.Predmet.ProtuStrankaListFormatedOIB>
  <DomainObject.Predmet.ProtuStrankaListFormatedWithAdress>
    <izvorni_sadrzaj>
      <item>VITO nekretnine d.o.o., Zelinska 5, 10000 Zagreb zastupanog po punomoćniku Robert Miletić-Glendžo; Rozmari Miletić Glendžo</item>
    </izvorni_sadrzaj>
    <derivirana_varijabla naziv="DomainObject.Predmet.ProtuStrankaListFormatedWithAdress_1">
      <item>VITO nekretnine d.o.o., Zelinska 5, 10000 Zagreb zastupanog po punomoćniku Robert Miletić-Glendžo; Rozmari Miletić Glendžo</item>
    </derivirana_varijabla>
  </DomainObject.Predmet.ProtuStrankaListFormatedWithAdress>
  <DomainObject.Predmet.ProtuStrankaListFormatedWithAdressOIB>
    <izvorni_sadrzaj>
      <item>VITO nekretnine d.o.o., OIB 15818765816, Zelinska 5, 10000 Zagreb zastupanog po punomoćniku Robert Miletić-Glendžo; Rozmari Miletić Glendžo</item>
    </izvorni_sadrzaj>
    <derivirana_varijabla naziv="DomainObject.Predmet.ProtuStrankaListFormatedWithAdressOIB_1">
      <item>VITO nekretnine d.o.o., OIB 15818765816, Zelinska 5, 10000 Zagreb zastupanog po punomoćniku Robert Miletić-Glendžo; Rozmari Miletić Glendžo</item>
    </derivirana_varijabla>
  </DomainObject.Predmet.ProtuStrankaListFormatedWithAdressOIB>
  <DomainObject.Predmet.ProtuStrankaListNazivFormated>
    <izvorni_sadrzaj>
      <item>VITO nekretnine d.o.o.</item>
    </izvorni_sadrzaj>
    <derivirana_varijabla naziv="DomainObject.Predmet.ProtuStrankaListNazivFormated_1">
      <item>VITO nekretnine d.o.o.</item>
    </derivirana_varijabla>
  </DomainObject.Predmet.ProtuStrankaListNazivFormated>
  <DomainObject.Predmet.ProtuStrankaListNazivFormatedOIB>
    <izvorni_sadrzaj>
      <item>VITO nekretnine d.o.o., OIB 15818765816</item>
    </izvorni_sadrzaj>
    <derivirana_varijabla naziv="DomainObject.Predmet.ProtuStrankaListNazivFormatedOIB_1">
      <item>VITO nekretnine d.o.o., OIB 15818765816</item>
    </derivirana_varijabla>
  </DomainObject.Predmet.ProtuStrankaListNazivFormatedOIB>
  <DomainObject.Predmet.OstaliListFormated>
    <izvorni_sadrzaj>
      <item>Robert Miletić-Glendžo punomoćnik sudionika u postupku VITO nekretnine d.o.o.</item>
      <item>Rozmari Miletić Glendžo punomoćnik sudionika u postupku VITO nekretnine d.o.o.</item>
    </izvorni_sadrzaj>
    <derivirana_varijabla naziv="DomainObject.Predmet.OstaliListFormated_1">
      <item>Robert Miletić-Glendžo punomoćnik sudionika u postupku VITO nekretnine d.o.o.</item>
      <item>Rozmari Miletić Glendžo punomoćnik sudionika u postupku VITO nekretnine d.o.o.</item>
    </derivirana_varijabla>
  </DomainObject.Predmet.OstaliListFormated>
  <DomainObject.Predmet.OstaliListFormatedOIB>
    <izvorni_sadrzaj>
      <item>Robert Miletić-Glendžo punomoćnik sudionika u postupku VITO nekretnine d.o.o.</item>
      <item>Rozmari Miletić Glendžo, OIB 36404639167 punomoćnik sudionika u postupku VITO nekretnine d.o.o.</item>
    </izvorni_sadrzaj>
    <derivirana_varijabla naziv="DomainObject.Predmet.OstaliListFormatedOIB_1">
      <item>Robert Miletić-Glendžo punomoćnik sudionika u postupku VITO nekretnine d.o.o.</item>
      <item>Rozmari Miletić Glendžo, OIB 36404639167 punomoćnik sudionika u postupku VITO nekretnine d.o.o.</item>
    </derivirana_varijabla>
  </DomainObject.Predmet.OstaliListFormatedOIB>
  <DomainObject.Predmet.OstaliListFormatedWithAdress>
    <izvorni_sadrzaj>
      <item>Robert Miletić-Glendžo, Reinichedorf, Edeltrautweg 24, Berlin punomoćnik sudionika u postupku VITO nekretnine d.o.o.</item>
      <item>Rozmari Miletić Glendžo, Ćirila I Metodija 8, Beograd punomoćnik sudionika u postupku VITO nekretnine d.o.o.</item>
    </izvorni_sadrzaj>
    <derivirana_varijabla naziv="DomainObject.Predmet.OstaliListFormatedWithAdress_1">
      <item>Robert Miletić-Glendžo, Reinichedorf, Edeltrautweg 24, Berlin punomoćnik sudionika u postupku VITO nekretnine d.o.o.</item>
      <item>Rozmari Miletić Glendžo, Ćirila I Metodija 8, Beograd punomoćnik sudionika u postupku VITO nekretnine d.o.o.</item>
    </derivirana_varijabla>
  </DomainObject.Predmet.OstaliListFormatedWithAdress>
  <DomainObject.Predmet.OstaliListFormatedWithAdressOIB>
    <izvorni_sadrzaj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izvorni_sadrzaj>
    <derivirana_varijabla naziv="DomainObject.Predmet.OstaliListFormatedWithAdressOIB_1"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derivirana_varijabla>
  </DomainObject.Predmet.OstaliListFormatedWithAdressOIB>
  <DomainObject.Predmet.OstaliListNazivFormated>
    <izvorni_sadrzaj>
      <item>Robert Miletić-Glendžo</item>
      <item>Rozmari Miletić Glendžo</item>
    </izvorni_sadrzaj>
    <derivirana_varijabla naziv="DomainObject.Predmet.OstaliListNazivFormated_1">
      <item>Robert Miletić-Glendžo</item>
      <item>Rozmari Miletić Glendžo</item>
    </derivirana_varijabla>
  </DomainObject.Predmet.OstaliListNazivFormated>
  <DomainObject.Predmet.OstaliListNazivFormatedOIB>
    <izvorni_sadrzaj>
      <item>Robert Miletić-Glendžo</item>
      <item>Rozmari Miletić Glendžo, OIB 36404639167</item>
    </izvorni_sadrzaj>
    <derivirana_varijabla naziv="DomainObject.Predmet.OstaliListNazivFormatedOIB_1">
      <item>Robert Miletić-Glendžo</item>
      <item>Rozmari Miletić Glendžo, OIB 36404639167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 nekretnine d.o.o.</izvorni_sadrzaj>
    <derivirana_varijabla naziv="DomainObject.Predmet.ProtustrankaIDrugi_1">VITO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 nekretnine d.o.o., OIB 15818765816, Zelinska 5, 10000 Zagreb</izvorni_sadrzaj>
    <derivirana_varijabla naziv="DomainObject.Predmet.ProtustrankaIDrugiAdressOIB_1">VITO nekretnine d.o.o., OIB 15818765816,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VITO nekretnine d.o.o.</item>
      <item>FINA Regionalni centar Zagreb</item>
      <item>Robert Miletić-Glendžo</item>
      <item>Rozmari Miletić Glendžo</item>
    </izvorni_sadrzaj>
    <derivirana_varijabla naziv="DomainObject.Predmet.SudioniciListNaziv_1">
      <item>VITO nekretnine d.o.o.</item>
      <item>FINA Regionalni centar Zagreb</item>
      <item>Robert Miletić-Glendžo</item>
      <item>Rozmari Miletić Glendžo</item>
    </derivirana_varijabla>
  </DomainObject.Predmet.SudioniciListNaziv>
  <DomainObject.Predmet.SudioniciListAdressOIB>
    <izvorni_sadrzaj>
      <item>VITO nekretnine d.o.o., OIB 15818765816, Zelinska 5,10000 Zagreb</item>
      <item>FINA Regionalni centar Zagreb, OIB 85821130368, Trg svibanjskih žrtava 1995. 1,10000 Zagreb</item>
      <item>Robert Miletić-Glendžo, Reinichedorf, Edeltrautweg 24,Berlin</item>
      <item>Rozmari Miletić Glendžo, OIB 36404639167, Ćirila I Metodija 8,Beograd</item>
    </izvorni_sadrzaj>
    <derivirana_varijabla naziv="DomainObject.Predmet.SudioniciListAdressOIB_1">
      <item>VITO nekretnine d.o.o., OIB 15818765816, Zelinska 5,10000 Zagreb</item>
      <item>FINA Regionalni centar Zagreb, OIB 85821130368, Trg svibanjskih žrtava 1995. 1,10000 Zagreb</item>
      <item>Robert Miletić-Glendžo, Reinichedorf, Edeltrautweg 24,Berlin</item>
      <item>Rozmari Miletić Glendžo, OIB 36404639167, Ćirila I Metodija 8,Beograd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15818765816</item>
      <item>, OIB 85821130368</item>
      <item>, OIB null</item>
      <item>, OIB 36404639167</item>
    </izvorni_sadrzaj>
    <derivirana_varijabla naziv="DomainObject.Predmet.SudioniciListNazivOIB_1">
      <item>, OIB 15818765816</item>
      <item>, OIB 85821130368</item>
      <item>, OIB null</item>
      <item>, OIB 36404639167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DA0C2-B5B7-4450-9C1E-243B8E351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2307</properties:Characters>
  <properties:Lines>76</properties:Lines>
  <properties:Paragraphs>34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2016-03-03T07:11:00Z</cp:lastPrinted>
  <dcterms:modified xmlns:xsi="http://www.w3.org/2001/XMLSchema-instance" xsi:type="dcterms:W3CDTF">2016-03-03T07:16:00Z</dcterms:modified>
  <cp:revision>136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