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908c" w14:paraId="b4c908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0B26" w:rsidP="001A0B26" w:rsidR="001A0B26" w:rsidRPr="001A0B26">
      <w:pPr>
        <w:spacing w:after="0"/>
        <w:rPr>
          <w:rFonts w:cs="Times New Roman" w:eastAsia="Times New Roman"/>
          <w:b/>
          <w:lang w:eastAsia="hr-HR"/>
        </w:rPr>
      </w:pPr>
      <w:r w:rsidRPr="001A0B2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A0B26">
        <w:rPr>
          <w:rFonts w:cs="Times New Roman" w:eastAsia="Times New Roman"/>
          <w:b/>
          <w:lang w:eastAsia="hr-HR"/>
        </w:rPr>
        <w:t>Broj: 14. St-959/2017.</w:t>
      </w:r>
    </w:p>
    <w:p w:rsidRDefault="001A0B26" w:rsidP="001A0B26" w:rsidR="001A0B26" w:rsidRPr="001A0B26">
      <w:pPr>
        <w:spacing w:after="0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A0B26" w:rsidP="001A0B26" w:rsidR="001A0B26" w:rsidRPr="001A0B26">
      <w:pPr>
        <w:spacing w:after="0"/>
        <w:rPr>
          <w:rFonts w:cs="Times New Roman" w:eastAsia="Times New Roman"/>
          <w:b/>
          <w:lang w:eastAsia="hr-HR"/>
        </w:rPr>
      </w:pPr>
      <w:r w:rsidRPr="001A0B26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A0B2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A0B26" w:rsidP="001A0B26" w:rsidR="001A0B26" w:rsidRPr="001A0B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A0B26" w:rsidP="001A0B26" w:rsidR="001A0B26" w:rsidRPr="001A0B2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A0B26">
        <w:rPr>
          <w:rFonts w:cs="Times New Roman" w:eastAsia="Times New Roman"/>
          <w:b/>
          <w:lang w:eastAsia="hr-HR"/>
        </w:rPr>
        <w:t>R J E Š E NJ E</w:t>
      </w:r>
    </w:p>
    <w:p w:rsidRDefault="001A0B26" w:rsidP="001A0B26" w:rsidR="001A0B26" w:rsidRPr="001A0B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b/>
          <w:lang w:eastAsia="hr-HR"/>
        </w:rPr>
        <w:tab/>
      </w:r>
      <w:r w:rsidRPr="001A0B26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1A0B26">
        <w:rPr>
          <w:rFonts w:cs="Times New Roman" w:eastAsia="Times New Roman"/>
          <w:lang w:eastAsia="hr-HR" w:val="en-US"/>
        </w:rPr>
        <w:t>HLAP jednostavno društvo s ograničenom odgovornošću za turizam i ugostiteljstvo, Split, Odeska 13, OIB: 00521650078, 30. studenog</w:t>
      </w:r>
      <w:r w:rsidRPr="001A0B26">
        <w:rPr>
          <w:rFonts w:cs="Times New Roman" w:eastAsia="Times New Roman"/>
          <w:lang w:eastAsia="hr-HR"/>
        </w:rPr>
        <w:t xml:space="preserve"> 2017. </w:t>
      </w: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center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r i j e š i o  j e</w:t>
      </w:r>
    </w:p>
    <w:p w:rsidRDefault="001A0B26" w:rsidP="001A0B26" w:rsidR="001A0B26" w:rsidRPr="001A0B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1A0B26">
        <w:rPr>
          <w:rFonts w:cs="Times New Roman" w:eastAsia="Times New Roman"/>
          <w:lang w:eastAsia="hr-HR" w:val="en-US"/>
        </w:rPr>
        <w:t>HLAP jednostavno društvo s ograničenom odgovornošću za turizam i ugostiteljstvo, Split, Odeska 13, OIB: 00521650078.</w:t>
      </w:r>
      <w:r w:rsidRPr="001A0B26">
        <w:rPr>
          <w:rFonts w:cs="Times New Roman" w:eastAsia="Times New Roman"/>
          <w:lang w:eastAsia="hr-HR"/>
        </w:rPr>
        <w:t xml:space="preserve"> Skraćeni stečajni postupak je otvoren dana 30. studenog 2017. godine u 12,00 sati, kada je ovo rješenje objavljeno na mrežnoj stranici e-Oglasna ploča sudova.</w:t>
      </w:r>
    </w:p>
    <w:p w:rsidRDefault="001A0B26" w:rsidP="001A0B26" w:rsidR="001A0B26" w:rsidRPr="001A0B2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numPr>
          <w:ilvl w:val="0"/>
          <w:numId w:val="47"/>
        </w:numPr>
        <w:spacing w:after="0"/>
        <w:ind w:hanging="567" w:left="1560"/>
        <w:contextualSpacing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 xml:space="preserve">Za stečajnog upravitelja imenuje se Daniela Kovač, Cesta dr. Franje Tuđmana 238A, Kaštel Sućurac,   OIB: </w:t>
      </w:r>
      <w:r w:rsidRPr="001A0B26">
        <w:rPr>
          <w:rFonts w:cs="Times New Roman" w:eastAsia="Calibri"/>
        </w:rPr>
        <w:t>73917202839.</w:t>
      </w:r>
    </w:p>
    <w:p w:rsidRDefault="001A0B26" w:rsidP="001A0B26" w:rsidR="001A0B26" w:rsidRPr="001A0B2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1A0B26">
        <w:rPr>
          <w:rFonts w:cs="Times New Roman" w:eastAsia="Times New Roman"/>
          <w:lang w:eastAsia="hr-HR" w:val="en-US"/>
        </w:rPr>
        <w:t>HLAP jednostavno društvo s ograničenom odgovornošću za turizam i ugostiteljstvo, Split, Odeska 13, OIB: 00521650078.</w:t>
      </w:r>
    </w:p>
    <w:p w:rsidRDefault="001A0B26" w:rsidP="001A0B26" w:rsidR="001A0B26" w:rsidRPr="001A0B2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A0B26" w:rsidP="001A0B26" w:rsidR="001A0B26" w:rsidRPr="001A0B2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center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Obrazloženje</w:t>
      </w:r>
    </w:p>
    <w:p w:rsidRDefault="001A0B26" w:rsidP="001A0B26" w:rsidR="001A0B26" w:rsidRPr="001A0B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 w:val="en-US"/>
        </w:rPr>
      </w:pPr>
      <w:r w:rsidRPr="001A0B26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04. listopada 2017. godine Zahtjev za provedbu skraćenog stečajnog postupka (Zahtjev) nad Dužnikom: </w:t>
      </w:r>
      <w:r w:rsidRPr="001A0B26">
        <w:rPr>
          <w:rFonts w:cs="Times New Roman" w:eastAsia="Times New Roman"/>
          <w:lang w:eastAsia="hr-HR" w:val="en-US"/>
        </w:rPr>
        <w:t>HLAP jednostavno društvo s ograničenom odgovornošću za turizam i ugostiteljstvo, Split, Odeska 13.</w:t>
      </w: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ab/>
        <w:t>U podnesenom Zahtjevu navedeno je kako Dužnik na dan 26. rujna 2017. godine, u Očevidniku redoslijeda osnova za plaćanje, ima evidentirane neizvršene osnove za plaćanje u neprekinutom razdoblju od 120. dana, u ukupnom iznosu od: 24.500,64  kn, kao i da prema podacima koji su dostavljeni od Hrvatskog zavoda za mirovinskog osiguranje, Dužnik nema zaposlenih.</w:t>
      </w: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A0B2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1A0B26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1A0B26">
        <w:rPr>
          <w:rFonts w:cs="Times New Roman" w:eastAsia="Times New Roman"/>
          <w:b/>
          <w:lang w:eastAsia="hr-HR" w:val="en-AU"/>
        </w:rPr>
        <w:t xml:space="preserve">Broj: 14. </w:t>
      </w:r>
      <w:r w:rsidRPr="001A0B26">
        <w:rPr>
          <w:rFonts w:cs="Times New Roman" w:eastAsia="Times New Roman"/>
          <w:b/>
          <w:lang w:eastAsia="hr-HR"/>
        </w:rPr>
        <w:t>St-959/2017.</w:t>
      </w: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čime su bile ispunjene pretpostavke iz čl. 428. Stečajnog zakona (</w:t>
      </w:r>
      <w:r w:rsidRPr="001A0B26">
        <w:rPr>
          <w:rFonts w:cs="Times New Roman" w:eastAsia="Times New Roman"/>
          <w:i/>
          <w:lang w:eastAsia="hr-HR"/>
        </w:rPr>
        <w:t>Narodne novine</w:t>
      </w:r>
      <w:r w:rsidRPr="001A0B26">
        <w:rPr>
          <w:rFonts w:cs="Times New Roman" w:eastAsia="Times New Roman"/>
          <w:lang w:eastAsia="hr-HR"/>
        </w:rPr>
        <w:t>, broj: 71/15., dalje: SZ), ovaj Sud je 11. listopada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ab/>
      </w:r>
    </w:p>
    <w:p w:rsidRDefault="001A0B26" w:rsidP="001A0B26" w:rsidR="001A0B26" w:rsidRPr="001A0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A0B26" w:rsidP="001A0B26" w:rsidR="001A0B26" w:rsidRPr="001A0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A0B26" w:rsidP="001A0B26" w:rsidR="001A0B26" w:rsidRPr="001A0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A0B26" w:rsidP="001A0B26" w:rsidR="001A0B26" w:rsidRPr="001A0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A0B26" w:rsidP="001A0B26" w:rsidR="001A0B26" w:rsidRPr="001A0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A0B26" w:rsidP="001A0B26" w:rsidR="001A0B26" w:rsidRPr="001A0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 xml:space="preserve">U Splitu, 30. studenog 2017. </w:t>
      </w:r>
    </w:p>
    <w:p w:rsidRDefault="001A0B26" w:rsidP="001A0B26" w:rsidR="001A0B26" w:rsidRPr="001A0B2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S U D A C</w:t>
      </w:r>
    </w:p>
    <w:p w:rsidRDefault="001A0B26" w:rsidP="001A0B26" w:rsidR="001A0B26" w:rsidRPr="001A0B2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Jozo Ćaleta</w:t>
      </w:r>
    </w:p>
    <w:p w:rsidRDefault="001A0B26" w:rsidP="001A0B26" w:rsidR="001A0B26" w:rsidRPr="001A0B2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A0B2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A0B26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1A0B26">
        <w:rPr>
          <w:rFonts w:cs="Times New Roman" w:eastAsia="Times New Roman"/>
          <w:b/>
          <w:lang w:eastAsia="hr-HR" w:val="en-AU"/>
        </w:rPr>
        <w:t xml:space="preserve">Broj: 14. </w:t>
      </w:r>
      <w:r w:rsidRPr="001A0B26">
        <w:rPr>
          <w:rFonts w:cs="Times New Roman" w:eastAsia="Times New Roman"/>
          <w:b/>
          <w:lang w:eastAsia="hr-HR"/>
        </w:rPr>
        <w:t>St-959/2017.</w:t>
      </w: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POUKA O PRAVNOM LIJEKU:</w:t>
      </w: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DNA:</w:t>
      </w:r>
    </w:p>
    <w:p w:rsidRDefault="001A0B26" w:rsidP="001A0B26" w:rsidR="001A0B26" w:rsidRPr="001A0B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A0B26" w:rsidP="001A0B26" w:rsidR="001A0B26" w:rsidRPr="001A0B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Dužniku,</w:t>
      </w:r>
    </w:p>
    <w:p w:rsidRDefault="001A0B26" w:rsidP="001A0B26" w:rsidR="001A0B26" w:rsidRPr="001A0B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 xml:space="preserve">stečajnom upravitelju Daniela Kovač, Cesta dr. Franje Tuđmana 238, K. Sućurac, </w:t>
      </w:r>
    </w:p>
    <w:p w:rsidRDefault="001A0B26" w:rsidP="001A0B26" w:rsidR="001A0B26" w:rsidRPr="001A0B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Županijsko državno odvjetništvo Split,</w:t>
      </w:r>
    </w:p>
    <w:p w:rsidRDefault="001A0B26" w:rsidP="001A0B26" w:rsidR="001A0B26" w:rsidRPr="001A0B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 xml:space="preserve">Porezna uprava Split, </w:t>
      </w:r>
    </w:p>
    <w:p w:rsidRDefault="001A0B26" w:rsidP="001A0B26" w:rsidR="001A0B26" w:rsidRPr="001A0B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e-Oglasna ploča Suda – rok 20. dana,</w:t>
      </w:r>
    </w:p>
    <w:p w:rsidRDefault="001A0B26" w:rsidP="001A0B26" w:rsidR="001A0B26" w:rsidRPr="001A0B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sudski registar i nakon pravomoćnosti</w:t>
      </w:r>
    </w:p>
    <w:p w:rsidRDefault="001A0B26" w:rsidP="001A0B26" w:rsidR="001A0B26" w:rsidRPr="001A0B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A0B26">
        <w:rPr>
          <w:rFonts w:cs="Times New Roman" w:eastAsia="Times New Roman"/>
          <w:lang w:eastAsia="hr-HR"/>
        </w:rPr>
        <w:t>u spis.</w:t>
      </w: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B26" w:rsidP="001A0B26" w:rsidR="001A0B26" w:rsidRPr="001A0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0B26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55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St-959/2017-7</izvorni_sadrzaj>
    <derivirana_varijabla naziv="DomainObject.Oznaka_1">St-959/2017-7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St-959/2017</izvorni_sadrzaj>
    <derivirana_varijabla naziv="DomainObject.Predmet.OznakaBroj_1">St-959/2017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HLAP jednostavno društvo s ograničenom odgovornošću za turizam i ugostiteljstvo</izvorni_sadrzaj>
    <derivirana_varijabla naziv="DomainObject.Predmet.ProtustrankaFormated_1">  HLAP jednostavno društvo s ograničenom odgovornošću za turizam i ugostiteljstvo</derivirana_varijabla>
  </DomainObject.Predmet.ProtustrankaFormated>
  <DomainObject.Predmet.ProtustrankaFormatedOIB>
    <izvorni_sadrzaj>  HLAP jednostavno društvo s ograničenom odgovornošću za turizam i ugostiteljstvo, OIB 00521650078</izvorni_sadrzaj>
    <derivirana_varijabla naziv="DomainObject.Predmet.ProtustrankaFormatedOIB_1">  HLAP jednostavno društvo s ograničenom odgovornošću za turizam i ugostiteljstvo, OIB 00521650078</derivirana_varijabla>
  </DomainObject.Predmet.ProtustrankaFormatedOIB>
  <DomainObject.Predmet.ProtustrankaFormatedWithAdress>
    <izvorni_sadrzaj> HLAP jednostavno društvo s ograničenom odgovornošću za turizam i ugostiteljstvo, Odeska 13, 21000 Split</izvorni_sadrzaj>
    <derivirana_varijabla naziv="DomainObject.Predmet.ProtustrankaFormatedWithAdress_1"> HLAP jednostavno društvo s ograničenom odgovornošću za turizam i ugostiteljstvo, Odeska 13, 21000 Split</derivirana_varijabla>
  </DomainObject.Predmet.ProtustrankaFormatedWithAdress>
  <DomainObject.Predmet.ProtustrankaFormatedWithAdressOIB>
    <izvorni_sadrzaj> HLAP jednostavno društvo s ograničenom odgovornošću za turizam i ugostiteljstvo, OIB 00521650078, Odeska 13, 21000 Split</izvorni_sadrzaj>
    <derivirana_varijabla naziv="DomainObject.Predmet.ProtustrankaFormatedWithAdressOIB_1"> HLAP jednostavno društvo s ograničenom odgovornošću za turizam i ugostiteljstvo, OIB 00521650078, Odeska 13, 21000 Split</derivirana_varijabla>
  </DomainObject.Predmet.ProtustrankaFormatedWithAdressOIB>
  <DomainObject.Predmet.ProtustrankaWithAdress>
    <izvorni_sadrzaj>HLAP jednostavno društvo s ograničenom odgovornošću za turizam i ugostiteljstvo Odeska 13, 21000 Split</izvorni_sadrzaj>
    <derivirana_varijabla naziv="DomainObject.Predmet.ProtustrankaWithAdress_1">HLAP jednostavno društvo s ograničenom odgovornošću za turizam i ugostiteljstvo Odeska 13, 21000 Split</derivirana_varijabla>
  </DomainObject.Predmet.ProtustrankaWithAdress>
  <DomainObject.Predmet.ProtustrankaWithAdressOIB>
    <izvorni_sadrzaj>HLAP jednostavno društvo s ograničenom odgovornošću za turizam i ugostiteljstvo, OIB 00521650078, Odeska 13, 21000 Split</izvorni_sadrzaj>
    <derivirana_varijabla naziv="DomainObject.Predmet.ProtustrankaWithAdressOIB_1">HLAP jednostavno društvo s ograničenom odgovornošću za turizam i ugostiteljstvo, OIB 00521650078, Odeska 13, 21000 Split</derivirana_varijabla>
  </DomainObject.Predmet.ProtustrankaWithAdressOIB>
  <DomainObject.Predmet.ProtustrankaNazivFormated>
    <izvorni_sadrzaj>HLAP jednostavno društvo s ograničenom odgovornošću za turizam i ugostiteljstvo</izvorni_sadrzaj>
    <derivirana_varijabla naziv="DomainObject.Predmet.ProtustrankaNazivFormated_1">HLAP jednostavno društvo s ograničenom odgovornošću za turizam i ugostiteljstvo</derivirana_varijabla>
  </DomainObject.Predmet.ProtustrankaNazivFormated>
  <DomainObject.Predmet.ProtustrankaNazivFormatedOIB>
    <izvorni_sadrzaj>HLAP jednostavno društvo s ograničenom odgovornošću za turizam i ugostiteljstvo, OIB 00521650078</izvorni_sadrzaj>
    <derivirana_varijabla naziv="DomainObject.Predmet.ProtustrankaNazivFormatedOIB_1">HLAP jednostavno društvo s ograničenom odgovornošću za turizam i ugostiteljstvo, OIB 00521650078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24500.64</izvorni_sadrzaj>
    <derivirana_varijabla naziv="DomainObject.Predmet.TrenutnaVrijednost_1">24500.64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HLAP jednostavno društvo s ograničenom odgovornošću za turizam i ugostiteljstvo</item>
    </izvorni_sadrzaj>
    <derivirana_varijabla naziv="DomainObject.Predmet.ProtuStrankaListFormated_1">
      <item>HLAP jednostavno društvo s ograničenom odgovornošću za turizam i ugostiteljstvo</item>
    </derivirana_varijabla>
  </DomainObject.Predmet.ProtuStrankaListFormated>
  <DomainObject.Predmet.ProtuStrankaListFormatedOIB>
    <izvorni_sadrzaj>
      <item>HLAP jednostavno društvo s ograničenom odgovornošću za turizam i ugostiteljstvo, OIB 00521650078</item>
    </izvorni_sadrzaj>
    <derivirana_varijabla naziv="DomainObject.Predmet.ProtuStrankaListFormatedOIB_1">
      <item>HLAP jednostavno društvo s ograničenom odgovornošću za turizam i ugostiteljstvo, OIB 00521650078</item>
    </derivirana_varijabla>
  </DomainObject.Predmet.ProtuStrankaListFormatedOIB>
  <DomainObject.Predmet.ProtuStrankaListFormatedWithAdress>
    <izvorni_sadrzaj>
      <item>HLAP jednostavno društvo s ograničenom odgovornošću za turizam i ugostiteljstvo, Odeska 13, 21000 Split</item>
    </izvorni_sadrzaj>
    <derivirana_varijabla naziv="DomainObject.Predmet.ProtuStrankaListFormatedWithAdress_1">
      <item>HLAP jednostavno društvo s ograničenom odgovornošću za turizam i ugostiteljstvo, Odeska 13, 21000 Split</item>
    </derivirana_varijabla>
  </DomainObject.Predmet.ProtuStrankaListFormatedWithAdress>
  <DomainObject.Predmet.ProtuStrankaListFormatedWithAdressOIB>
    <izvorni_sadrzaj>
      <item>HLAP jednostavno društvo s ograničenom odgovornošću za turizam i ugostiteljstvo, OIB 00521650078, Odeska 13, 21000 Split</item>
    </izvorni_sadrzaj>
    <derivirana_varijabla naziv="DomainObject.Predmet.ProtuStrankaListFormatedWithAdressOIB_1">
      <item>HLAP jednostavno društvo s ograničenom odgovornošću za turizam i ugostiteljstvo, OIB 00521650078, Odeska 13, 21000 Split</item>
    </derivirana_varijabla>
  </DomainObject.Predmet.ProtuStrankaListFormatedWithAdressOIB>
  <DomainObject.Predmet.ProtuStrankaListNazivFormated>
    <izvorni_sadrzaj>
      <item>HLAP jednostavno društvo s ograničenom odgovornošću za turizam i ugostiteljstvo</item>
    </izvorni_sadrzaj>
    <derivirana_varijabla naziv="DomainObject.Predmet.ProtuStrankaListNazivFormated_1">
      <item>HLAP jednostavno društvo s ograničenom odgovornošću za turizam i ugostiteljstvo</item>
    </derivirana_varijabla>
  </DomainObject.Predmet.ProtuStrankaListNazivFormated>
  <DomainObject.Predmet.ProtuStrankaListNazivFormatedOIB>
    <izvorni_sadrzaj>
      <item>HLAP jednostavno društvo s ograničenom odgovornošću za turizam i ugostiteljstvo, OIB 00521650078</item>
    </izvorni_sadrzaj>
    <derivirana_varijabla naziv="DomainObject.Predmet.ProtuStrankaListNazivFormatedOIB_1">
      <item>HLAP jednostavno društvo s ograničenom odgovornošću za turizam i ugostiteljstvo, OIB 00521650078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St-959/2017-7</izvorni_sadrzaj>
    <derivirana_varijabla naziv="DomainObject.PoslovniBrojDokumenta_1">St-959/2017-7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HLAP jednostavno društvo s ograničenom odgovornošću za turizam i ugostiteljstvo</izvorni_sadrzaj>
    <derivirana_varijabla naziv="DomainObject.Predmet.ProtustrankaIDrugi_1">HLAP jednostavno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HLAP jednostavno društvo s ograničenom odgovornošću za turizam i ugostiteljstvo, OIB 00521650078, Odeska 13, 21000 Split</izvorni_sadrzaj>
    <derivirana_varijabla naziv="DomainObject.Predmet.ProtustrankaIDrugiAdressOIB_1">HLAP jednostavno društvo s ograničenom odgovornošću za turizam i ugostiteljstvo, OIB 00521650078, Odeska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HLAP jednostavno društvo s ograničenom odgovornošću za turizam i ugostiteljstvo</item>
      <item>FINANCIJSKA AGENCIJA, RC SPLIT</item>
    </izvorni_sadrzaj>
    <derivirana_varijabla naziv="DomainObject.Predmet.SudioniciListNaziv_1">
      <item>HLAP jednostavno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HLAP jednostavno društvo s ograničenom odgovornošću za turizam i ugostiteljstvo, OIB 00521650078, Odeska 13,21000 Split</item>
      <item>FINANCIJSKA AGENCIJA, RC SPLIT, OIB 85821130368, Mažuranićevo šetalište 24 b,21000 Split</item>
    </izvorni_sadrzaj>
    <derivirana_varijabla naziv="DomainObject.Predmet.SudioniciListAdressOIB_1">
      <item>HLAP jednostavno društvo s ograničenom odgovornošću za turizam i ugostiteljstvo, OIB 00521650078, Odeska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794AF-BF1D-4BAB-B256-7FBD01EDC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4285</properties:Characters>
  <properties:Lines>134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2017-11-30T07:52:00Z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St-959/2017-7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