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d5f7" w14:paraId="b0fd5f7" w:rsidRDefault="00D73553" w:rsidP="00910611" w:rsidR="00D73553" w:rsidRPr="0040639D">
      <w:pPr>
        <w:ind w:firstLine="708"/>
        <w15:collapsed w:val="false"/>
      </w:pPr>
      <w:bookmarkStart w:name="_GoBack" w:id="0"/>
      <w:bookmarkEnd w:id="0"/>
      <w:r w:rsidRPr="0040639D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40639D">
      <w:r w:rsidRPr="0040639D">
        <w:rPr>
          <w:rFonts w:eastAsia="MS Mincho"/>
          <w:szCs w:val="24"/>
        </w:rPr>
        <w:t>REPUBLIKA HRVATSKA</w:t>
      </w:r>
    </w:p>
    <w:p w:rsidRDefault="00D73553" w:rsidP="00910611" w:rsidR="00D73553" w:rsidRPr="0040639D">
      <w:r w:rsidRPr="0040639D">
        <w:rPr>
          <w:rFonts w:eastAsia="MS Mincho"/>
          <w:szCs w:val="24"/>
        </w:rPr>
        <w:t>TRGOVAČKI SUD U RIJECI</w:t>
      </w:r>
    </w:p>
    <w:p w:rsidRDefault="00D73553" w:rsidR="00D73553" w:rsidRPr="0040639D">
      <w:pPr>
        <w:rPr>
          <w:rFonts w:eastAsia="MS Mincho"/>
          <w:szCs w:val="24"/>
        </w:rPr>
      </w:pPr>
      <w:r w:rsidRPr="0040639D">
        <w:rPr>
          <w:rFonts w:eastAsia="MS Mincho"/>
          <w:szCs w:val="24"/>
        </w:rPr>
        <w:t xml:space="preserve">      Rijeka, Zadarska 1 i 3</w:t>
      </w:r>
    </w:p>
    <w:p w:rsidRDefault="008D78DC" w:rsidP="00D73553" w:rsidR="008D78DC" w:rsidRPr="0040639D"/>
    <w:p w:rsidRDefault="008B09C2" w:rsidP="008B09C2" w:rsidR="008B09C2" w:rsidRPr="0040639D">
      <w:pPr>
        <w:jc w:val="center"/>
        <w:rPr>
          <w:bCs/>
        </w:rPr>
      </w:pPr>
      <w:r w:rsidRPr="0040639D">
        <w:rPr>
          <w:bCs/>
        </w:rPr>
        <w:t>R E P U B L I K A    H R V A T S K A</w:t>
      </w:r>
    </w:p>
    <w:p w:rsidRDefault="008B09C2" w:rsidP="008B09C2" w:rsidR="008B09C2" w:rsidRPr="0040639D">
      <w:pPr>
        <w:jc w:val="center"/>
        <w:rPr>
          <w:bCs/>
        </w:rPr>
      </w:pPr>
      <w:r w:rsidRPr="0040639D">
        <w:rPr>
          <w:bCs/>
        </w:rPr>
        <w:t>R J E Š E N J E</w:t>
      </w:r>
    </w:p>
    <w:p w:rsidRDefault="008B09C2" w:rsidP="008B09C2" w:rsidR="008B09C2" w:rsidRPr="0040639D">
      <w:pPr>
        <w:jc w:val="both"/>
      </w:pPr>
    </w:p>
    <w:p w:rsidRDefault="008B09C2" w:rsidP="008B09C2" w:rsidR="008B09C2" w:rsidRPr="0040639D">
      <w:pPr>
        <w:jc w:val="both"/>
      </w:pPr>
      <w:r w:rsidRPr="0040639D">
        <w:tab/>
        <w:t xml:space="preserve">Trgovački sud u Rijeci, po sucu Veri Jelenović, u postupku nad </w:t>
      </w:r>
      <w:r w:rsidRPr="0040639D">
        <w:rPr>
          <w:bCs/>
        </w:rPr>
        <w:t>BIOMEDICAL PLUS</w:t>
      </w:r>
      <w:r w:rsidRPr="0040639D">
        <w:t xml:space="preserve"> društvo s ograničenom odgovornošću za proizvodnju i usluge u stečaju Rijeka, Franje Račkoga 36/B, OIB: 51189729280, MBS: 040242812</w:t>
      </w:r>
      <w:r w:rsidRPr="0040639D">
        <w:rPr>
          <w:bCs/>
        </w:rPr>
        <w:t>,</w:t>
      </w:r>
      <w:r w:rsidRPr="0040639D">
        <w:t xml:space="preserve"> dana 20. travnja 2018.</w:t>
      </w:r>
    </w:p>
    <w:p w:rsidRDefault="008B09C2" w:rsidP="008B09C2" w:rsidR="008B09C2" w:rsidRPr="0040639D">
      <w:pPr>
        <w:jc w:val="both"/>
      </w:pPr>
      <w:r w:rsidRPr="0040639D">
        <w:t xml:space="preserve"> </w:t>
      </w:r>
    </w:p>
    <w:p w:rsidRDefault="008B09C2" w:rsidP="008B09C2" w:rsidR="008B09C2" w:rsidRPr="0040639D">
      <w:pPr>
        <w:jc w:val="center"/>
        <w:rPr>
          <w:bCs/>
        </w:rPr>
      </w:pPr>
      <w:r w:rsidRPr="0040639D">
        <w:rPr>
          <w:bCs/>
        </w:rPr>
        <w:t>r i j e š i o  j e</w:t>
      </w:r>
    </w:p>
    <w:p w:rsidRDefault="00EE1F3C" w:rsidP="008B09C2" w:rsidR="00EE1F3C">
      <w:pPr>
        <w:tabs>
          <w:tab w:pos="3295" w:val="left"/>
        </w:tabs>
        <w:rPr>
          <w:bCs/>
        </w:rPr>
      </w:pPr>
    </w:p>
    <w:p w:rsidRDefault="0040639D" w:rsidP="00EE1F3C" w:rsidR="008B09C2" w:rsidRPr="0040639D">
      <w:pPr>
        <w:tabs>
          <w:tab w:pos="3295" w:val="left"/>
        </w:tabs>
      </w:pPr>
      <w:r>
        <w:rPr>
          <w:bCs/>
        </w:rPr>
        <w:t>I.</w:t>
      </w:r>
      <w:r w:rsidR="00EE1F3C">
        <w:rPr>
          <w:bCs/>
        </w:rPr>
        <w:t xml:space="preserve">          </w:t>
      </w:r>
      <w:r w:rsidR="008B09C2" w:rsidRPr="0040639D">
        <w:t xml:space="preserve">Privremenom stečajnom upravitelju Slavko Štambuk, OIB: 28699356177, Prvog maja 3, Rijeka, određuje se naknada troškova učinjenih u prethodnom postupku u iznosu od </w:t>
      </w:r>
      <w:r w:rsidR="00FB460F" w:rsidRPr="0040639D">
        <w:t>45,00</w:t>
      </w:r>
      <w:r w:rsidR="008B09C2" w:rsidRPr="0040639D">
        <w:t xml:space="preserve"> kn neto. </w:t>
      </w:r>
    </w:p>
    <w:p w:rsidRDefault="0040639D" w:rsidP="0040639D" w:rsidR="0040639D" w:rsidRPr="0040639D">
      <w:pPr>
        <w:jc w:val="both"/>
        <w:rPr>
          <w:rFonts w:cs="Times New Roman" w:eastAsia="Calibri"/>
          <w:szCs w:val="24"/>
        </w:rPr>
      </w:pPr>
      <w:r w:rsidRPr="0040639D">
        <w:t xml:space="preserve">II. </w:t>
      </w:r>
      <w:r w:rsidR="00EE1F3C">
        <w:t xml:space="preserve">    </w:t>
      </w:r>
      <w:r w:rsidRPr="0040639D">
        <w:t xml:space="preserve">Nalaže se računovodstvu da po pravomoćnosti ovog rješenja isplati privremenom </w:t>
      </w:r>
      <w:r w:rsidRPr="00EE1F3C">
        <w:t xml:space="preserve">stečajnom upravitelju Slavku Štambuku, OIB: 28699356177, Prvog maja 3, Rijeka, 45,00 kn neto na njegov  </w:t>
      </w:r>
      <w:r w:rsidRPr="00EE1F3C">
        <w:rPr>
          <w:rFonts w:cs="Times New Roman" w:eastAsia="Calibri"/>
          <w:szCs w:val="24"/>
        </w:rPr>
        <w:t xml:space="preserve">žiro račun IBAN BROJ HR 8624020063100214704 otvoren kod </w:t>
      </w:r>
      <w:r w:rsidRPr="0040639D">
        <w:rPr>
          <w:rFonts w:cs="Times New Roman" w:eastAsia="Calibri"/>
          <w:szCs w:val="24"/>
        </w:rPr>
        <w:t>Erste &amp; Steiermarkische Bank d.d.Rijeka</w:t>
      </w:r>
      <w:r w:rsidRPr="00EE1F3C">
        <w:rPr>
          <w:rFonts w:cs="Times New Roman" w:eastAsia="Calibri"/>
          <w:szCs w:val="24"/>
        </w:rPr>
        <w:t>, a iz  iznosa od 5.175,00 kn koji je na prolazni depozit ovog suda uplatio Goran Smirčić dana 17. travnja 2018.</w:t>
      </w:r>
    </w:p>
    <w:p w:rsidRDefault="0040639D" w:rsidP="008B09C2" w:rsidR="0040639D" w:rsidRPr="00EE1F3C">
      <w:pPr>
        <w:ind w:firstLine="720"/>
        <w:jc w:val="both"/>
      </w:pPr>
    </w:p>
    <w:p w:rsidRDefault="008B09C2" w:rsidP="008B09C2" w:rsidR="008B09C2" w:rsidRPr="0040639D">
      <w:pPr>
        <w:jc w:val="center"/>
        <w:rPr>
          <w:bCs/>
        </w:rPr>
      </w:pPr>
      <w:r w:rsidRPr="0040639D">
        <w:rPr>
          <w:bCs/>
        </w:rPr>
        <w:t>Obrazloženje</w:t>
      </w:r>
    </w:p>
    <w:p w:rsidRDefault="008B09C2" w:rsidP="008B09C2" w:rsidR="008B09C2" w:rsidRPr="0040639D">
      <w:pPr>
        <w:jc w:val="both"/>
      </w:pPr>
      <w:r w:rsidRPr="0040639D">
        <w:rPr>
          <w:bCs/>
        </w:rPr>
        <w:tab/>
        <w:t xml:space="preserve">Rješenjem ovog suda </w:t>
      </w:r>
      <w:r w:rsidRPr="0040639D">
        <w:t>posl. br. 14. St-</w:t>
      </w:r>
      <w:r w:rsidR="00FB460F" w:rsidRPr="0040639D">
        <w:t>1512/2</w:t>
      </w:r>
      <w:r w:rsidRPr="0040639D">
        <w:t>016-</w:t>
      </w:r>
      <w:r w:rsidR="00FB460F" w:rsidRPr="0040639D">
        <w:t>3</w:t>
      </w:r>
      <w:r w:rsidRPr="0040639D">
        <w:t xml:space="preserve"> </w:t>
      </w:r>
      <w:r w:rsidRPr="0040639D">
        <w:rPr>
          <w:bCs/>
        </w:rPr>
        <w:t xml:space="preserve">od </w:t>
      </w:r>
      <w:r w:rsidR="00FB460F" w:rsidRPr="0040639D">
        <w:rPr>
          <w:bCs/>
        </w:rPr>
        <w:t xml:space="preserve">29. svibnja </w:t>
      </w:r>
      <w:r w:rsidRPr="0040639D">
        <w:rPr>
          <w:bCs/>
        </w:rPr>
        <w:t xml:space="preserve">2017. pokrenut je prethodni postupak radi utvrđivanja uvjeta za otvaranje stečajnog postupka nad dužnikom </w:t>
      </w:r>
      <w:r w:rsidR="00FB460F" w:rsidRPr="0040639D">
        <w:rPr>
          <w:bCs/>
        </w:rPr>
        <w:t>BIOMEDICAL PLUS</w:t>
      </w:r>
      <w:r w:rsidR="00FB460F" w:rsidRPr="0040639D">
        <w:t xml:space="preserve"> društvo s ograničenom odgovornošću za proizvodnju i usluge Rijeka, Franje Račkoga 36/B, OIB: 51189729280, MBS: 040242812, a rješenjem poslovni broj St-1512/2016-6 od 28. lipnja 2017.</w:t>
      </w:r>
      <w:r w:rsidRPr="0040639D">
        <w:rPr>
          <w:bCs/>
        </w:rPr>
        <w:t xml:space="preserve"> imenovan privremeni stečajni upravitelj </w:t>
      </w:r>
      <w:r w:rsidR="00FB460F" w:rsidRPr="0040639D">
        <w:t>Slavko Štambuk, OIB: 28699356177, Prvog maja 3, Rijeka</w:t>
      </w:r>
      <w:r w:rsidRPr="0040639D">
        <w:rPr>
          <w:bCs/>
        </w:rPr>
        <w:t>.</w:t>
      </w:r>
    </w:p>
    <w:p w:rsidRDefault="008B09C2" w:rsidP="008B09C2" w:rsidR="008B09C2" w:rsidRPr="0040639D">
      <w:pPr>
        <w:jc w:val="both"/>
        <w:rPr>
          <w:bCs/>
        </w:rPr>
      </w:pPr>
      <w:r w:rsidRPr="0040639D">
        <w:rPr>
          <w:bCs/>
        </w:rPr>
        <w:t xml:space="preserve"> </w:t>
      </w:r>
      <w:r w:rsidRPr="0040639D">
        <w:rPr>
          <w:bCs/>
        </w:rPr>
        <w:tab/>
        <w:t xml:space="preserve">U prethodnom postupku privremeni stečajni upravitelj je po nalogu suda podnio dana </w:t>
      </w:r>
      <w:r w:rsidR="00FB460F" w:rsidRPr="0040639D">
        <w:t xml:space="preserve">18. rujna </w:t>
      </w:r>
      <w:r w:rsidRPr="0040639D">
        <w:t>2017</w:t>
      </w:r>
      <w:r w:rsidRPr="0040639D">
        <w:rPr>
          <w:bCs/>
        </w:rPr>
        <w:t>. izvješće o gospodarsko-financijskom stanju dužnika.</w:t>
      </w:r>
      <w:r w:rsidR="00FB460F" w:rsidRPr="0040639D">
        <w:rPr>
          <w:bCs/>
        </w:rPr>
        <w:t xml:space="preserve"> Tijekom postupka je zatražio </w:t>
      </w:r>
      <w:r w:rsidR="00FB460F" w:rsidRPr="0040639D">
        <w:t>naknadu troškova učinjenih u prethodnom postupku u iznosu od 45,00 kn neto.</w:t>
      </w:r>
    </w:p>
    <w:p w:rsidRDefault="008B09C2" w:rsidP="008B09C2" w:rsidR="008B09C2" w:rsidRPr="0040639D">
      <w:pPr>
        <w:jc w:val="both"/>
      </w:pPr>
      <w:r w:rsidRPr="0040639D">
        <w:tab/>
        <w:t xml:space="preserve">Slijedom navedenog, a na temelju članka 128. stavak 9. </w:t>
      </w:r>
      <w:r w:rsidR="00E2114F" w:rsidRPr="0040639D">
        <w:t>Stečajnog zakona (NN 71/15, 104/17) odlučeno je kao u izreci</w:t>
      </w:r>
      <w:r w:rsidRPr="0040639D">
        <w:t>.</w:t>
      </w:r>
    </w:p>
    <w:p w:rsidRDefault="008B09C2" w:rsidP="008B09C2" w:rsidR="008B09C2" w:rsidRPr="0040639D">
      <w:pPr>
        <w:jc w:val="both"/>
      </w:pPr>
      <w:r w:rsidRPr="0040639D">
        <w:tab/>
        <w:t>Pri tome je privremenom stečajnom upravitelju priznato</w:t>
      </w:r>
      <w:r w:rsidR="00E2114F" w:rsidRPr="0040639D">
        <w:t xml:space="preserve"> 25,00 kn računa Fine i 20,00 kn računa  iNovina</w:t>
      </w:r>
      <w:r w:rsidRPr="0040639D">
        <w:t>.</w:t>
      </w:r>
    </w:p>
    <w:p w:rsidRDefault="008B09C2" w:rsidP="008B09C2" w:rsidR="008B09C2" w:rsidRPr="0040639D">
      <w:pPr>
        <w:jc w:val="both"/>
      </w:pPr>
    </w:p>
    <w:p w:rsidRDefault="008B09C2" w:rsidP="008B09C2" w:rsidR="008B09C2" w:rsidRPr="0040639D">
      <w:pPr>
        <w:jc w:val="center"/>
      </w:pPr>
      <w:r w:rsidRPr="0040639D">
        <w:t xml:space="preserve"> Rijeka, 20. travnja 2018. </w:t>
      </w:r>
    </w:p>
    <w:p w:rsidRDefault="008B09C2" w:rsidP="008B09C2" w:rsidR="008B09C2" w:rsidRPr="0040639D">
      <w:pPr>
        <w:jc w:val="center"/>
      </w:pPr>
    </w:p>
    <w:p w:rsidRDefault="008B09C2" w:rsidP="008B09C2" w:rsidR="008B09C2" w:rsidRPr="0040639D">
      <w:pPr>
        <w:jc w:val="both"/>
      </w:pPr>
      <w:r w:rsidRPr="0040639D">
        <w:tab/>
        <w:t xml:space="preserve">                 </w:t>
      </w:r>
      <w:r w:rsidRPr="0040639D">
        <w:tab/>
      </w:r>
      <w:r w:rsidRPr="0040639D">
        <w:tab/>
      </w:r>
      <w:r w:rsidRPr="0040639D">
        <w:tab/>
      </w:r>
      <w:r w:rsidRPr="0040639D">
        <w:tab/>
      </w:r>
      <w:r w:rsidRPr="0040639D">
        <w:tab/>
      </w:r>
      <w:r w:rsidRPr="0040639D">
        <w:tab/>
        <w:t xml:space="preserve">                Sudac                 </w:t>
      </w:r>
    </w:p>
    <w:p w:rsidRDefault="008B09C2" w:rsidP="008B09C2" w:rsidR="008B09C2" w:rsidRPr="0040639D">
      <w:pPr>
        <w:ind w:left="2160"/>
        <w:jc w:val="both"/>
      </w:pPr>
      <w:r w:rsidRPr="0040639D">
        <w:t xml:space="preserve">                     </w:t>
      </w:r>
      <w:r w:rsidRPr="0040639D">
        <w:tab/>
      </w:r>
      <w:r w:rsidRPr="0040639D">
        <w:tab/>
        <w:t xml:space="preserve">                                 Vera Jelenović </w:t>
      </w:r>
    </w:p>
    <w:p w:rsidRDefault="008B09C2" w:rsidP="008B09C2" w:rsidR="008B09C2" w:rsidRPr="0040639D"/>
    <w:p w:rsidRDefault="008B09C2" w:rsidP="008B09C2" w:rsidR="008B09C2" w:rsidRPr="0040639D">
      <w:r w:rsidRPr="0040639D">
        <w:t>UPUTA O PRAVNOM LIJEKU:</w:t>
      </w:r>
    </w:p>
    <w:p w:rsidRDefault="008B09C2" w:rsidP="00FB460F" w:rsidR="008B09C2" w:rsidRPr="0040639D">
      <w:pPr>
        <w:jc w:val="both"/>
      </w:pPr>
      <w:r w:rsidRPr="0040639D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8B09C2" w:rsidRPr="0040639D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264" w:rsidP="00C75245" w:rsidR="00825264">
      <w:r>
        <w:separator/>
      </w:r>
    </w:p>
  </w:endnote>
  <w:endnote w:id="0" w:type="continuationSeparator">
    <w:p w:rsidRDefault="00825264" w:rsidP="00C75245" w:rsidR="00825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8EB">
          <w:rPr>
            <w:noProof/>
          </w:rPr>
          <w:t>1</w:t>
        </w:r>
        <w:r>
          <w:fldChar w:fldCharType="end"/>
        </w:r>
      </w:p>
    </w:sdtContent>
  </w:sdt>
  <w:p w:rsidRDefault="00B558EB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264" w:rsidP="00C75245" w:rsidR="00825264">
      <w:r>
        <w:separator/>
      </w:r>
    </w:p>
  </w:footnote>
  <w:footnote w:id="0" w:type="continuationSeparator">
    <w:p w:rsidRDefault="00825264" w:rsidP="00C75245" w:rsidR="008252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</w:t>
    </w:r>
    <w:r w:rsidR="00CC68D6">
      <w:t>-</w:t>
    </w:r>
    <w:r w:rsidR="008B09C2">
      <w:t>1512</w:t>
    </w:r>
    <w:r w:rsidR="008D78DC">
      <w:t>/20</w:t>
    </w:r>
    <w:r w:rsidR="008B09C2">
      <w:t>16</w:t>
    </w:r>
    <w:r w:rsidR="00CC68D6">
      <w:t>-</w:t>
    </w:r>
    <w:r w:rsidR="00FB460F">
      <w:t>23</w:t>
    </w:r>
  </w:p>
  <w:p w:rsidRDefault="00B558EB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40639D"/>
    <w:rsid w:val="0041565A"/>
    <w:rsid w:val="0072559B"/>
    <w:rsid w:val="007424DD"/>
    <w:rsid w:val="00744572"/>
    <w:rsid w:val="007B500B"/>
    <w:rsid w:val="00825264"/>
    <w:rsid w:val="008B09C2"/>
    <w:rsid w:val="008D78DC"/>
    <w:rsid w:val="008F410A"/>
    <w:rsid w:val="00A811AD"/>
    <w:rsid w:val="00AF7AF2"/>
    <w:rsid w:val="00B1301F"/>
    <w:rsid w:val="00B45B51"/>
    <w:rsid w:val="00B54D90"/>
    <w:rsid w:val="00B558EB"/>
    <w:rsid w:val="00BA0277"/>
    <w:rsid w:val="00C60B28"/>
    <w:rsid w:val="00C75245"/>
    <w:rsid w:val="00CC68D6"/>
    <w:rsid w:val="00D73553"/>
    <w:rsid w:val="00D930A1"/>
    <w:rsid w:val="00E20C10"/>
    <w:rsid w:val="00E2114F"/>
    <w:rsid w:val="00EA1771"/>
    <w:rsid w:val="00EB21C9"/>
    <w:rsid w:val="00EE1F3C"/>
    <w:rsid w:val="00F31CAD"/>
    <w:rsid w:val="00F960E1"/>
    <w:rsid w:val="00FB460F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55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5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5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5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5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B55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5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5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5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5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8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41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travnja 2018.</izvorni_sadrzaj>
    <derivirana_varijabla naziv="DomainObject.Predmet.DatumRjesavanja_1">9.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St-1512/2016</izvorni_sadrzaj>
    <derivirana_varijabla naziv="DomainObject.Predmet.OznakaBroj_1">St-1512/2016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BIOMEDICAL PLUS d.o.o.</izvorni_sadrzaj>
    <derivirana_varijabla naziv="DomainObject.Predmet.ProtustrankaFormated_1">  BIOMEDICAL PLUS d.o.o.</derivirana_varijabla>
  </DomainObject.Predmet.ProtustrankaFormated>
  <DomainObject.Predmet.ProtustrankaFormatedOIB>
    <izvorni_sadrzaj>  BIOMEDICAL PLUS d.o.o., OIB 51189729280</izvorni_sadrzaj>
    <derivirana_varijabla naziv="DomainObject.Predmet.ProtustrankaFormatedOIB_1">  BIOMEDICAL PLUS d.o.o., OIB 51189729280</derivirana_varijabla>
  </DomainObject.Predmet.ProtustrankaFormatedOIB>
  <DomainObject.Predmet.ProtustrankaFormatedWithAdress>
    <izvorni_sadrzaj> BIOMEDICAL PLUS d.o.o., Franje Račkog 36b, 51000 Rijeka</izvorni_sadrzaj>
    <derivirana_varijabla naziv="DomainObject.Predmet.ProtustrankaFormatedWithAdress_1"> BIOMEDICAL PLUS d.o.o., Franje Račkog 36b, 51000 Rijeka</derivirana_varijabla>
  </DomainObject.Predmet.ProtustrankaFormatedWithAdress>
  <DomainObject.Predmet.ProtustrankaFormatedWithAdressOIB>
    <izvorni_sadrzaj> BIOMEDICAL PLUS d.o.o., OIB 51189729280, Franje Račkog 36b, 51000 Rijeka</izvorni_sadrzaj>
    <derivirana_varijabla naziv="DomainObject.Predmet.ProtustrankaFormatedWithAdressOIB_1"> BIOMEDICAL PLUS d.o.o., OIB 51189729280, Franje Račkog 36b, 51000 Rijeka</derivirana_varijabla>
  </DomainObject.Predmet.ProtustrankaFormatedWithAdressOIB>
  <DomainObject.Predmet.ProtustrankaWithAdress>
    <izvorni_sadrzaj>BIOMEDICAL PLUS d.o.o. Franje Račkog 36b, 51000 Rijeka</izvorni_sadrzaj>
    <derivirana_varijabla naziv="DomainObject.Predmet.ProtustrankaWithAdress_1">BIOMEDICAL PLUS d.o.o. Franje Račkog 36b, 51000 Rijeka</derivirana_varijabla>
  </DomainObject.Predmet.ProtustrankaWithAdress>
  <DomainObject.Predmet.ProtustrankaWithAdressOIB>
    <izvorni_sadrzaj>BIOMEDICAL PLUS d.o.o., OIB 51189729280, Franje Račkog 36b, 51000 Rijeka</izvorni_sadrzaj>
    <derivirana_varijabla naziv="DomainObject.Predmet.ProtustrankaWithAdressOIB_1">BIOMEDICAL PLUS d.o.o., OIB 51189729280, Franje Račkog 36b, 51000 Rijeka</derivirana_varijabla>
  </DomainObject.Predmet.ProtustrankaWithAdressOIB>
  <DomainObject.Predmet.ProtustrankaNazivFormated>
    <izvorni_sadrzaj>BIOMEDICAL PLUS d.o.o.</izvorni_sadrzaj>
    <derivirana_varijabla naziv="DomainObject.Predmet.ProtustrankaNazivFormated_1">BIOMEDICAL PLUS d.o.o.</derivirana_varijabla>
  </DomainObject.Predmet.ProtustrankaNazivFormated>
  <DomainObject.Predmet.ProtustrankaNazivFormatedOIB>
    <izvorni_sadrzaj>BIOMEDICAL PLUS d.o.o., OIB 51189729280</izvorni_sadrzaj>
    <derivirana_varijabla naziv="DomainObject.Predmet.ProtustrankaNazivFormatedOIB_1">BIOMEDICAL PLUS d.o.o., OIB 51189729280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BIOMEDICAL PLUS d.o.o.</item>
    </izvorni_sadrzaj>
    <derivirana_varijabla naziv="DomainObject.Predmet.ProtuStrankaListFormated_1">
      <item>BIOMEDICAL PLUS d.o.o.</item>
    </derivirana_varijabla>
  </DomainObject.Predmet.ProtuStrankaListFormated>
  <DomainObject.Predmet.ProtuStrankaListFormatedOIB>
    <izvorni_sadrzaj>
      <item>BIOMEDICAL PLUS d.o.o., OIB 51189729280</item>
    </izvorni_sadrzaj>
    <derivirana_varijabla naziv="DomainObject.Predmet.ProtuStrankaListFormatedOIB_1">
      <item>BIOMEDICAL PLUS d.o.o., OIB 51189729280</item>
    </derivirana_varijabla>
  </DomainObject.Predmet.ProtuStrankaListFormatedOIB>
  <DomainObject.Predmet.ProtuStrankaListFormatedWithAdress>
    <izvorni_sadrzaj>
      <item>BIOMEDICAL PLUS d.o.o., Franje Račkog 36b, 51000 Rijeka</item>
    </izvorni_sadrzaj>
    <derivirana_varijabla naziv="DomainObject.Predmet.ProtuStrankaListFormatedWithAdress_1">
      <item>BIOMEDICAL PLUS d.o.o., Franje Račkog 36b, 51000 Rijeka</item>
    </derivirana_varijabla>
  </DomainObject.Predmet.ProtuStrankaListFormatedWithAdress>
  <DomainObject.Predmet.ProtuStrankaListFormatedWithAdressOIB>
    <izvorni_sadrzaj>
      <item>BIOMEDICAL PLUS d.o.o., OIB 51189729280, Franje Račkog 36b, 51000 Rijeka</item>
    </izvorni_sadrzaj>
    <derivirana_varijabla naziv="DomainObject.Predmet.ProtuStrankaListFormatedWithAdressOIB_1">
      <item>BIOMEDICAL PLUS d.o.o., OIB 51189729280, Franje Račkog 36b, 51000 Rijeka</item>
    </derivirana_varijabla>
  </DomainObject.Predmet.ProtuStrankaListFormatedWithAdressOIB>
  <DomainObject.Predmet.ProtuStrankaListNazivFormated>
    <izvorni_sadrzaj>
      <item>BIOMEDICAL PLUS d.o.o.</item>
    </izvorni_sadrzaj>
    <derivirana_varijabla naziv="DomainObject.Predmet.ProtuStrankaListNazivFormated_1">
      <item>BIOMEDICAL PLUS d.o.o.</item>
    </derivirana_varijabla>
  </DomainObject.Predmet.ProtuStrankaListNazivFormated>
  <DomainObject.Predmet.ProtuStrankaListNazivFormatedOIB>
    <izvorni_sadrzaj>
      <item>BIOMEDICAL PLUS d.o.o., OIB 51189729280</item>
    </izvorni_sadrzaj>
    <derivirana_varijabla naziv="DomainObject.Predmet.ProtuStrankaListNazivFormatedOIB_1">
      <item>BIOMEDICAL PLUS d.o.o., OIB 51189729280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BIOMEDICAL PLUS d.o.o.</izvorni_sadrzaj>
    <derivirana_varijabla naziv="DomainObject.Predmet.ProtustrankaIDrugi_1">BIOMEDICAL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BIOMEDICAL PLUS d.o.o., OIB 51189729280, Franje Račkog 36b, 51000 Rijeka</izvorni_sadrzaj>
    <derivirana_varijabla naziv="DomainObject.Predmet.ProtustrankaIDrugiAdressOIB_1">BIOMEDICAL PLUS d.o.o., OIB 51189729280, Franje Račkog 36b,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travnja 2018.</izvorni_sadrzaj>
    <derivirana_varijabla naziv="DomainObject.Predmet.OdlukaRjesenje.DatumDonosenjaOdluke_1">9.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St-1512/2016-17</izvorni_sadrzaj>
    <derivirana_varijabla naziv="DomainObject.Predmet.OdlukaRjesenje.Oznaka_1">St-1512/2016-17</derivirana_varijabla>
  </DomainObject.Predmet.OdlukaRjesenje.Oznaka>
  <DomainObject.Predmet.SudioniciListNaziv>
    <izvorni_sadrzaj>
      <item>FINA  Rijeka</item>
      <item>BIOMEDICAL PLUS d.o.o.</item>
    </izvorni_sadrzaj>
    <derivirana_varijabla naziv="DomainObject.Predmet.SudioniciListNaziv_1">
      <item>FINA  Rijeka</item>
      <item>BIOMEDICAL PLUS d.o.o.</item>
    </derivirana_varijabla>
  </DomainObject.Predmet.SudioniciListNaziv>
  <DomainObject.Predmet.SudioniciListAdressOIB>
    <izvorni_sadrzaj>
      <item>FINA  Rijeka, OIB 85821130368, Frana Kurelca 8,51000 Rijeka</item>
      <item>BIOMEDICAL PLUS d.o.o., OIB 51189729280, Franje Račkog 36b,51000 Rijeka</item>
    </izvorni_sadrzaj>
    <derivirana_varijabla naziv="DomainObject.Predmet.SudioniciListAdressOIB_1">
      <item>FINA  Rijeka, OIB 85821130368, Frana Kurelca 8,51000 Rijeka</item>
      <item>BIOMEDICAL PLUS d.o.o., OIB 51189729280, Franje Račkog 36b,51000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51189729280</item>
    </izvorni_sadrzaj>
    <derivirana_varijabla naziv="DomainObject.Predmet.SudioniciListNazivOIB_1">
      <item>, OIB 85821130368</item>
      <item>, OIB 51189729280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21A18-6F30-4494-98D3-8329526FA2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1942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2018-04-20T06:46:00Z</dcterms:created>
  <dc:creator>Danijela Fumić</dc:creator>
  <cp:lastModifiedBy>Danijela Fumić</cp:lastModifiedBy>
  <dcterms:modified xmlns:xsi="http://www.w3.org/2001/XMLSchema-instance" xsi:type="dcterms:W3CDTF">2018-04-20T06:47:00Z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(1512 16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