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fde1" w14:paraId="950fde1" w:rsidRDefault="008924E8" w:rsidP="008924E8" w:rsidR="008924E8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8924E8" w:rsidP="008924E8" w:rsidR="008924E8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8924E8" w:rsidP="008924E8" w:rsidR="008924E8" w:rsidRPr="004D3099">
      <w:r w:rsidRPr="004D3099">
        <w:t xml:space="preserve"> TRGOVAČKI SUD U PAZINU</w:t>
      </w:r>
    </w:p>
    <w:p w:rsidRDefault="008924E8" w:rsidP="008924E8" w:rsidR="008924E8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Posl.br.: 2 St-898</w:t>
      </w:r>
      <w:r w:rsidRPr="004D3099">
        <w:t>/16-</w:t>
      </w:r>
      <w:r w:rsidR="00C6421E">
        <w:t>34</w:t>
      </w:r>
    </w:p>
    <w:p w:rsidRDefault="008924E8" w:rsidP="008924E8" w:rsidR="008924E8">
      <w:pPr>
        <w:jc w:val="both"/>
      </w:pPr>
    </w:p>
    <w:p w:rsidRDefault="00317A5C" w:rsidP="008924E8" w:rsidR="00317A5C" w:rsidRPr="004D3099">
      <w:pPr>
        <w:jc w:val="both"/>
      </w:pPr>
    </w:p>
    <w:p w:rsidRDefault="008924E8" w:rsidP="008924E8" w:rsidR="008924E8">
      <w:pPr>
        <w:jc w:val="center"/>
      </w:pPr>
      <w:r w:rsidRPr="004D3099">
        <w:t>R E P U B L I K A   H R V A T S K A</w:t>
      </w:r>
    </w:p>
    <w:p w:rsidRDefault="008924E8" w:rsidP="008924E8" w:rsidR="008924E8" w:rsidRPr="004D3099">
      <w:pPr>
        <w:jc w:val="center"/>
      </w:pPr>
    </w:p>
    <w:p w:rsidRDefault="008924E8" w:rsidP="008924E8" w:rsidR="008924E8" w:rsidRPr="004D3099">
      <w:pPr>
        <w:jc w:val="center"/>
      </w:pPr>
      <w:r w:rsidRPr="004D3099">
        <w:t>R J E Š E N J E</w:t>
      </w:r>
    </w:p>
    <w:p w:rsidRDefault="008924E8" w:rsidP="008924E8" w:rsidR="008924E8" w:rsidRPr="004D3099">
      <w:pPr>
        <w:jc w:val="both"/>
      </w:pPr>
    </w:p>
    <w:p w:rsidRDefault="008924E8" w:rsidP="008924E8" w:rsidR="008924E8" w:rsidRPr="00294B6C">
      <w:pPr>
        <w:jc w:val="both"/>
      </w:pPr>
      <w:r w:rsidRPr="00294B6C">
        <w:tab/>
        <w:t xml:space="preserve">Trgovački sud u Pazinu, po stečajnom sucu Adrijani Labinjan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</w:t>
      </w:r>
      <w:r w:rsidR="00C6421E" w:rsidRPr="00501B78">
        <w:t>Stečajnom masom iza OSTENTO d.o.o. u stečaju, Pula, Dobrilina 9, OIB: 69333548457</w:t>
      </w:r>
      <w:r w:rsidRPr="009F3674">
        <w:t xml:space="preserve">, </w:t>
      </w:r>
      <w:r w:rsidR="00C6421E">
        <w:t>7. travnja 2017.</w:t>
      </w:r>
    </w:p>
    <w:p w:rsidRDefault="008924E8" w:rsidP="008924E8" w:rsidR="008924E8" w:rsidRPr="00294B6C">
      <w:pPr>
        <w:jc w:val="both"/>
      </w:pPr>
    </w:p>
    <w:p w:rsidRDefault="008924E8" w:rsidP="008924E8" w:rsidR="008924E8" w:rsidRPr="004D3099">
      <w:pPr>
        <w:jc w:val="center"/>
      </w:pPr>
      <w:r w:rsidRPr="004D3099">
        <w:t>r i j e š i o  j e</w:t>
      </w:r>
    </w:p>
    <w:p w:rsidRDefault="008924E8" w:rsidP="008924E8" w:rsidR="008924E8" w:rsidRPr="004D3099">
      <w:pPr>
        <w:jc w:val="center"/>
      </w:pPr>
    </w:p>
    <w:p w:rsidRDefault="008924E8" w:rsidP="008924E8" w:rsidR="00063C10">
      <w:pPr>
        <w:jc w:val="both"/>
      </w:pPr>
      <w:r w:rsidRPr="004D3099">
        <w:tab/>
        <w:t>Nalaže se zemljišnoknjižnom odjelu Općinskog suda u Puli-Pola izvrši</w:t>
      </w:r>
      <w:r w:rsidR="00063C10">
        <w:t xml:space="preserve">ti brisanje zabilježbe </w:t>
      </w:r>
      <w:r>
        <w:t xml:space="preserve">nastavka postupka radi naknadne diobe u stečajnom postupku nad </w:t>
      </w:r>
      <w:r w:rsidR="00063C10">
        <w:t xml:space="preserve">dužnikom </w:t>
      </w:r>
      <w:r w:rsidRPr="009F3674">
        <w:t>OSTENTO d.o.o.</w:t>
      </w:r>
      <w:r>
        <w:t xml:space="preserve"> u stečaju</w:t>
      </w:r>
      <w:r w:rsidR="00063C10">
        <w:t>, određene rješenjem ovoga suda posl.br. 2 St-898/16-11 od 30. rujna 2016. a upisane 4.10.2016. pod posl.br. Z-28357/2016.</w:t>
      </w:r>
    </w:p>
    <w:p w:rsidRDefault="008924E8" w:rsidP="008924E8" w:rsidR="008924E8" w:rsidRPr="004D3099">
      <w:pPr>
        <w:jc w:val="both"/>
      </w:pPr>
    </w:p>
    <w:p w:rsidRDefault="008924E8" w:rsidP="008924E8" w:rsidR="008924E8" w:rsidRPr="004D3099">
      <w:pPr>
        <w:jc w:val="center"/>
      </w:pPr>
      <w:r w:rsidRPr="004D3099">
        <w:t>Obrazloženje</w:t>
      </w:r>
    </w:p>
    <w:p w:rsidRDefault="008924E8" w:rsidP="008924E8" w:rsidR="008924E8" w:rsidRPr="004D3099">
      <w:pPr>
        <w:jc w:val="both"/>
      </w:pPr>
    </w:p>
    <w:p w:rsidRDefault="00063C10" w:rsidP="008924E8" w:rsidR="00063C10">
      <w:pPr>
        <w:jc w:val="both"/>
      </w:pPr>
      <w:r>
        <w:tab/>
      </w:r>
      <w:r w:rsidR="002023C9">
        <w:t>Na temelju prijedloga s</w:t>
      </w:r>
      <w:r>
        <w:t>tečajn</w:t>
      </w:r>
      <w:r w:rsidR="002023C9">
        <w:t>og</w:t>
      </w:r>
      <w:r>
        <w:t xml:space="preserve"> upravitelj</w:t>
      </w:r>
      <w:r w:rsidR="002023C9">
        <w:t>a</w:t>
      </w:r>
      <w:r>
        <w:t xml:space="preserve"> u stečajnom postupku nad dužnikom </w:t>
      </w:r>
      <w:r w:rsidRPr="009F3674">
        <w:t>OSTENTO d.o.o.</w:t>
      </w:r>
      <w:r>
        <w:t xml:space="preserve"> u stečaju</w:t>
      </w:r>
      <w:r w:rsidR="002023C9">
        <w:t xml:space="preserve"> donesena je odluka kao u izreci, nakon što je za nekretnine stečajnog dužnika zaključen ugovor o kupoprodaji i nakon što su vjerovnici isplatili troškove postupka. </w:t>
      </w:r>
    </w:p>
    <w:p w:rsidRDefault="008924E8" w:rsidP="008924E8" w:rsidR="008924E8" w:rsidRPr="004D3099">
      <w:pPr>
        <w:jc w:val="both"/>
      </w:pPr>
    </w:p>
    <w:p w:rsidRDefault="008924E8" w:rsidP="008924E8" w:rsidR="008924E8" w:rsidRPr="004D3099">
      <w:pPr>
        <w:jc w:val="center"/>
      </w:pPr>
      <w:r w:rsidRPr="004D3099">
        <w:t>U Pazi</w:t>
      </w:r>
      <w:r w:rsidRPr="00E25754">
        <w:t xml:space="preserve">nu </w:t>
      </w:r>
      <w:r w:rsidR="00C6421E">
        <w:t>7. travnja 2017.</w:t>
      </w:r>
    </w:p>
    <w:p w:rsidRDefault="008924E8" w:rsidP="008924E8" w:rsidR="008924E8" w:rsidRPr="004D3099">
      <w:pPr>
        <w:jc w:val="center"/>
      </w:pPr>
    </w:p>
    <w:p w:rsidRDefault="008924E8" w:rsidP="008924E8" w:rsidR="008924E8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8924E8" w:rsidP="008924E8" w:rsidR="008924E8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8924E8" w:rsidP="008924E8" w:rsidR="008924E8">
      <w:pPr>
        <w:jc w:val="both"/>
      </w:pPr>
    </w:p>
    <w:p w:rsidRDefault="00317A5C" w:rsidP="008924E8" w:rsidR="00317A5C" w:rsidRPr="004D3099">
      <w:pPr>
        <w:jc w:val="both"/>
      </w:pPr>
    </w:p>
    <w:p w:rsidRDefault="002023C9" w:rsidP="002023C9" w:rsidR="002023C9">
      <w:r>
        <w:t>UPUTA O PRAVNOM LIJEKU:</w:t>
      </w:r>
    </w:p>
    <w:p w:rsidRDefault="002023C9" w:rsidP="002023C9" w:rsidR="002023C9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8924E8" w:rsidP="008924E8" w:rsidR="008924E8" w:rsidRPr="00E605C9">
      <w:pPr>
        <w:jc w:val="both"/>
      </w:pPr>
    </w:p>
    <w:p w:rsidRDefault="008924E8" w:rsidP="008924E8" w:rsidR="008924E8">
      <w:pPr>
        <w:jc w:val="both"/>
      </w:pPr>
      <w:r w:rsidRPr="004D3099">
        <w:t>DNA:</w:t>
      </w:r>
    </w:p>
    <w:p w:rsidRDefault="002023C9" w:rsidP="008924E8" w:rsidR="002023C9" w:rsidRPr="004D3099">
      <w:pPr>
        <w:jc w:val="both"/>
      </w:pPr>
      <w:r w:rsidRPr="00B61A0B">
        <w:t xml:space="preserve">- stečajnom upravitelju Mileni Veljović iz Pule, Dobrilina 9 </w:t>
      </w:r>
    </w:p>
    <w:p w:rsidRDefault="002023C9" w:rsidP="008924E8" w:rsidR="002023C9">
      <w:pPr>
        <w:jc w:val="both"/>
      </w:pPr>
      <w:r>
        <w:t xml:space="preserve">- </w:t>
      </w:r>
      <w:r w:rsidRPr="009F3674">
        <w:t>ZOU Damir Barišić – Vedran Barišić, Koprivnica, Basaričekova 27</w:t>
      </w:r>
    </w:p>
    <w:p w:rsidRDefault="002023C9" w:rsidP="008924E8" w:rsidR="002023C9">
      <w:pPr>
        <w:jc w:val="both"/>
      </w:pPr>
      <w:r w:rsidRPr="004D3099">
        <w:t>- e-oglasna ploča 8 dana</w:t>
      </w:r>
    </w:p>
    <w:p w:rsidRDefault="008924E8" w:rsidR="00317A5C">
      <w:r w:rsidRPr="00F654B0">
        <w:t xml:space="preserve">- zemljišnoknjižni odjel Općinskog suda u Puli-Pola, Pula, </w:t>
      </w:r>
      <w:r w:rsidR="002023C9">
        <w:t xml:space="preserve">Rovinjska ul. 2 – po </w:t>
      </w:r>
    </w:p>
    <w:p w:rsidRDefault="00317A5C" w:rsidR="00500701">
      <w:r>
        <w:t xml:space="preserve">  </w:t>
      </w:r>
      <w:r w:rsidR="002023C9">
        <w:t>pravomoćnosti</w:t>
      </w:r>
    </w:p>
    <w:sectPr w:rsidSect="00317A5C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21E" w:rsidP="00C6421E" w:rsidR="00C6421E">
      <w:r>
        <w:separator/>
      </w:r>
    </w:p>
  </w:endnote>
  <w:endnote w:id="0" w:type="continuationSeparator">
    <w:p w:rsidRDefault="00C6421E" w:rsidP="00C6421E" w:rsidR="00C642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21E" w:rsidP="00C6421E" w:rsidR="00C6421E">
      <w:r>
        <w:separator/>
      </w:r>
    </w:p>
  </w:footnote>
  <w:footnote w:id="0" w:type="continuationSeparator">
    <w:p w:rsidRDefault="00C6421E" w:rsidP="00C6421E" w:rsidR="00C642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A5C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2554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A5C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A5C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Posl.br.: 2 St-898</w:t>
    </w:r>
    <w:r w:rsidRPr="004D3099">
      <w:t>/16-</w:t>
    </w:r>
    <w:r w:rsidR="00C6421E">
      <w:t>34</w:t>
    </w:r>
  </w:p>
  <w:p w:rsidRDefault="00132554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A5C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24E8"/>
    <w:rsid w:val="00063C10"/>
    <w:rsid w:val="00132554"/>
    <w:rsid w:val="002023C9"/>
    <w:rsid w:val="00317A5C"/>
    <w:rsid w:val="00554328"/>
    <w:rsid w:val="008924E8"/>
    <w:rsid w:val="00985388"/>
    <w:rsid w:val="00C6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24E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924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924E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924E8"/>
  </w:style>
  <w:style w:customStyle="true" w:styleId="f01" w:type="character">
    <w:name w:val="f01"/>
    <w:rsid w:val="008924E8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24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24E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42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421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25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554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554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554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554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24E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924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924E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924E8"/>
  </w:style>
  <w:style w:customStyle="1" w:styleId="f01" w:type="character">
    <w:name w:val="f01"/>
    <w:rsid w:val="008924E8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24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24E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42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421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25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554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554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55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55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St-898/2016</izvorni_sadrzaj>
    <derivirana_varijabla naziv="DomainObject.Predmet.OznakaBroj_1">St-898/2016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OSTENTO d.o.o. u stečaju</izvorni_sadrzaj>
    <derivirana_varijabla naziv="DomainObject.Predmet.ProtustrankaFormated_1">  Stečajna masa iza OSTENTO d.o.o. u stečaju</derivirana_varijabla>
  </DomainObject.Predmet.ProtustrankaFormated>
  <DomainObject.Predmet.ProtustrankaFormatedOIB>
    <izvorni_sadrzaj>  Stečajna masa iza OSTENTO d.o.o. u stečaju, OIB 69333548457</izvorni_sadrzaj>
    <derivirana_varijabla naziv="DomainObject.Predmet.ProtustrankaFormatedOIB_1">  Stečajna masa iza OSTENTO d.o.o. u stečaju, OIB 69333548457</derivirana_varijabla>
  </DomainObject.Predmet.ProtustrankaFormatedOIB>
  <DomainObject.Predmet.ProtustrankaFormatedWithAdress>
    <izvorni_sadrzaj> Stečajna masa iza OSTENTO d.o.o. u stečaju, Dobrilina 9, 52100 Pula</izvorni_sadrzaj>
    <derivirana_varijabla naziv="DomainObject.Predmet.ProtustrankaFormatedWithAdress_1"> Stečajna masa iza OSTENTO d.o.o. u stečaju, Dobrilina 9, 52100 Pula</derivirana_varijabla>
  </DomainObject.Predmet.ProtustrankaFormatedWithAdress>
  <DomainObject.Predmet.ProtustrankaFormatedWithAdressOIB>
    <izvorni_sadrzaj> Stečajna masa iza OSTENTO d.o.o. u stečaju, OIB 69333548457, Dobrilina 9, 52100 Pula</izvorni_sadrzaj>
    <derivirana_varijabla naziv="DomainObject.Predmet.ProtustrankaFormatedWithAdressOIB_1"> Stečajna masa iza OSTENTO d.o.o. u stečaju, OIB 69333548457, Dobrilina 9, 52100 Pula</derivirana_varijabla>
  </DomainObject.Predmet.ProtustrankaFormatedWithAdressOIB>
  <DomainObject.Predmet.ProtustrankaWithAdress>
    <izvorni_sadrzaj>Stečajna masa iza OSTENTO d.o.o. u stečaju Dobrilina 9, 52100 Pula</izvorni_sadrzaj>
    <derivirana_varijabla naziv="DomainObject.Predmet.ProtustrankaWithAdress_1">Stečajna masa iza OSTENTO d.o.o. u stečaju Dobrilina 9, 52100 Pula</derivirana_varijabla>
  </DomainObject.Predmet.ProtustrankaWithAdress>
  <DomainObject.Predmet.ProtustrankaWithAdressOIB>
    <izvorni_sadrzaj>Stečajna masa iza OSTENTO d.o.o. u stečaju, OIB 69333548457, Dobrilina 9, 52100 Pula</izvorni_sadrzaj>
    <derivirana_varijabla naziv="DomainObject.Predmet.ProtustrankaWithAdressOIB_1">Stečajna masa iza OSTENTO d.o.o. u stečaju, OIB 69333548457, Dobrilina 9, 52100 Pula</derivirana_varijabla>
  </DomainObject.Predmet.ProtustrankaWithAdressOIB>
  <DomainObject.Predmet.ProtustrankaNazivFormated>
    <izvorni_sadrzaj>Stečajna masa iza OSTENTO d.o.o. u stečaju</izvorni_sadrzaj>
    <derivirana_varijabla naziv="DomainObject.Predmet.ProtustrankaNazivFormated_1">Stečajna masa iza OSTENTO d.o.o. u stečaju</derivirana_varijabla>
  </DomainObject.Predmet.ProtustrankaNazivFormated>
  <DomainObject.Predmet.ProtustrankaNazivFormatedOIB>
    <izvorni_sadrzaj>Stečajna masa iza OSTENTO d.o.o. u stečaju, OIB 69333548457</izvorni_sadrzaj>
    <derivirana_varijabla naziv="DomainObject.Predmet.ProtustrankaNazivFormatedOIB_1">Stečajna masa iza OSTENTO d.o.o. u stečaju, OIB 69333548457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ALAN KOŠIĆ, VARAŽDIN BREG zastupanog po punomoćniku ZOU DAMIR BARIŠIĆ I VEDRAN BARIŠIĆ; ERWIN KATARINČIĆ, ZAGREB zastupanog po punomoćniku ZOU DAMIR BARIŠIĆ I VEDRAN BARIŠIĆ; PREDRAG ŠTROMAR, VINICA BREG zastupanog po punomoćniku ZOU DAMIR BARIŠIĆ I VEDRAN BARIŠIĆ</izvorni_sadrzaj>
    <derivirana_varijabla naziv="DomainObject.Predmet.StrankaFormated_1">  ALAN KOŠIĆ, VARAŽDIN BREG zastupanog po punomoćniku ZOU DAMIR BARIŠIĆ I VEDRAN BARIŠIĆ; ERWIN KATARINČIĆ, ZAGREB zastupanog po punomoćniku ZOU DAMIR BARIŠIĆ I VEDRAN BARIŠIĆ; PREDRAG ŠTROMAR, VINICA BREG zastupanog po punomoćniku ZOU DAMIR BARIŠIĆ I VEDRAN BARIŠIĆ</derivirana_varijabla>
  </DomainObject.Predmet.StrankaFormated>
  <DomainObject.Predmet.StrankaFormatedOIB>
    <izvorni_sadrzaj>  ALAN KOŠIĆ, VARAŽDIN BREG, OIB 08697980263 zastupanog po punomoćniku ZOU DAMIR BARIŠIĆ I VEDRAN BARIŠIĆ; ERWIN KATARINČIĆ, ZAGREB, OIB 39963229146 zastupanog po punomoćniku ZOU DAMIR BARIŠIĆ I VEDRAN BARIŠIĆ; PREDRAG ŠTROMAR, VINICA BREG, OIB 34903439121 zastupanog po punomoćniku ZOU DAMIR BARIŠIĆ I VEDRAN BARIŠIĆ</izvorni_sadrzaj>
    <derivirana_varijabla naziv="DomainObject.Predmet.StrankaFormatedOIB_1">  ALAN KOŠIĆ, VARAŽDIN BREG, OIB 08697980263 zastupanog po punomoćniku ZOU DAMIR BARIŠIĆ I VEDRAN BARIŠIĆ; ERWIN KATARINČIĆ, ZAGREB, OIB 39963229146 zastupanog po punomoćniku ZOU DAMIR BARIŠIĆ I VEDRAN BARIŠIĆ; PREDRAG ŠTROMAR, VINICA BREG, OIB 34903439121 zastupanog po punomoćniku ZOU DAMIR BARIŠIĆ I VEDRAN BARIŠIĆ</derivirana_varijabla>
  </DomainObject.Predmet.StrankaFormatedOIB>
  <DomainObject.Predmet.StrankaFormatedWithAdress>
    <izvorni_sadrzaj> ALAN KOŠIĆ, VARAŽDIN BREG, Mostečka 6, 42204 Varaždin Breg zastupanog po punomoćniku ZOU DAMIR BARIŠIĆ I VEDRAN BARIŠIĆ; ERWIN KATARINČIĆ, ZAGREB, Peruanska Ulica 2, 10000 Zagreb zastupanog po punomoćniku ZOU DAMIR BARIŠIĆ I VEDRAN BARIŠIĆ; PREDRAG ŠTROMAR, VINICA BREG, Vinica Breg 8, 42207 Vinica Breg zastupanog po punomoćniku ZOU DAMIR BARIŠIĆ I VEDRAN BARIŠIĆ</izvorni_sadrzaj>
    <derivirana_varijabla naziv="DomainObject.Predmet.StrankaFormatedWithAdress_1"> ALAN KOŠIĆ, VARAŽDIN BREG, Mostečka 6, 42204 Varaždin Breg zastupanog po punomoćniku ZOU DAMIR BARIŠIĆ I VEDRAN BARIŠIĆ; ERWIN KATARINČIĆ, ZAGREB, Peruanska Ulica 2, 10000 Zagreb zastupanog po punomoćniku ZOU DAMIR BARIŠIĆ I VEDRAN BARIŠIĆ; PREDRAG ŠTROMAR, VINICA BREG, Vinica Breg 8, 42207 Vinica Breg zastupanog po punomoćniku ZOU DAMIR BARIŠIĆ I VEDRAN BARIŠIĆ</derivirana_varijabla>
  </DomainObject.Predmet.StrankaFormatedWithAdress>
  <DomainObject.Predmet.StrankaFormatedWithAdressOIB>
    <izvorni_sadrzaj> ALAN KOŠIĆ, VARAŽDIN BREG, OIB 08697980263, Mostečka 6, 42204 Varaždin Breg zastupanog po punomoćniku ZOU DAMIR BARIŠIĆ I VEDRAN BARIŠIĆ; ERWIN KATARINČIĆ, ZAGREB, OIB 39963229146, Peruanska Ulica 2, 10000 Zagreb zastupanog po punomoćniku ZOU DAMIR BARIŠIĆ I VEDRAN BARIŠIĆ; PREDRAG ŠTROMAR, VINICA BREG, OIB 34903439121, Vinica Breg 8, 42207 Vinica Breg zastupanog po punomoćniku ZOU DAMIR BARIŠIĆ I VEDRAN BARIŠIĆ</izvorni_sadrzaj>
    <derivirana_varijabla naziv="DomainObject.Predmet.StrankaFormatedWithAdressOIB_1"> ALAN KOŠIĆ, VARAŽDIN BREG, OIB 08697980263, Mostečka 6, 42204 Varaždin Breg zastupanog po punomoćniku ZOU DAMIR BARIŠIĆ I VEDRAN BARIŠIĆ; ERWIN KATARINČIĆ, ZAGREB, OIB 39963229146, Peruanska Ulica 2, 10000 Zagreb zastupanog po punomoćniku ZOU DAMIR BARIŠIĆ I VEDRAN BARIŠIĆ; PREDRAG ŠTROMAR, VINICA BREG, OIB 34903439121, Vinica Breg 8, 42207 Vinica Breg zastupanog po punomoćniku ZOU DAMIR BARIŠIĆ I VEDRAN BARIŠIĆ</derivirana_varijabla>
  </DomainObject.Predmet.StrankaFormatedWithAdressOIB>
  <DomainObject.Predmet.StrankaWithAdress>
    <izvorni_sadrzaj>ALAN KOŠIĆ, VARAŽDIN BREG Mostečka 6,42204 Varaždin Breg,ERWIN KATARINČIĆ, ZAGREB Peruanska Ulica 2,10000 Zagreb,PREDRAG ŠTROMAR, VINICA BREG Vinica Breg 8,42207 Vinica Breg</izvorni_sadrzaj>
    <derivirana_varijabla naziv="DomainObject.Predmet.StrankaWithAdress_1">ALAN KOŠIĆ, VARAŽDIN BREG Mostečka 6,42204 Varaždin Breg,ERWIN KATARINČIĆ, ZAGREB Peruanska Ulica 2,10000 Zagreb,PREDRAG ŠTROMAR, VINICA BREG Vinica Breg 8,42207 Vinica Breg</derivirana_varijabla>
  </DomainObject.Predmet.StrankaWithAdress>
  <DomainObject.Predmet.StrankaWithAdressOIB>
    <izvorni_sadrzaj>ALAN KOŠIĆ, VARAŽDIN BREG, OIB 08697980263, Mostečka 6,42204 Varaždin Breg,ERWIN KATARINČIĆ, ZAGREB, OIB 39963229146, Peruanska Ulica 2,10000 Zagreb,PREDRAG ŠTROMAR, VINICA BREG, OIB 34903439121, Vinica Breg 8,42207 Vinica Breg</izvorni_sadrzaj>
    <derivirana_varijabla naziv="DomainObject.Predmet.StrankaWithAdressOIB_1">ALAN KOŠIĆ, VARAŽDIN BREG, OIB 08697980263, Mostečka 6,42204 Varaždin Breg,ERWIN KATARINČIĆ, ZAGREB, OIB 39963229146, Peruanska Ulica 2,10000 Zagreb,PREDRAG ŠTROMAR, VINICA BREG, OIB 34903439121, Vinica Breg 8,42207 Vinica Breg</derivirana_varijabla>
  </DomainObject.Predmet.StrankaWithAdressOIB>
  <DomainObject.Predmet.StrankaNazivFormated>
    <izvorni_sadrzaj>ALAN KOŠIĆ, VARAŽDIN BREG,ERWIN KATARINČIĆ, ZAGREB,PREDRAG ŠTROMAR, VINICA BREG</izvorni_sadrzaj>
    <derivirana_varijabla naziv="DomainObject.Predmet.StrankaNazivFormated_1">ALAN KOŠIĆ, VARAŽDIN BREG,ERWIN KATARINČIĆ, ZAGREB,PREDRAG ŠTROMAR, VINICA BREG</derivirana_varijabla>
  </DomainObject.Predmet.StrankaNazivFormated>
  <DomainObject.Predmet.StrankaNazivFormatedOIB>
    <izvorni_sadrzaj>ALAN KOŠIĆ, VARAŽDIN BREG, OIB 08697980263,ERWIN KATARINČIĆ, ZAGREB, OIB 39963229146,PREDRAG ŠTROMAR, VINICA BREG, OIB 34903439121</izvorni_sadrzaj>
    <derivirana_varijabla naziv="DomainObject.Predmet.StrankaNazivFormatedOIB_1">ALAN KOŠIĆ, VARAŽDIN BREG, OIB 08697980263,ERWIN KATARINČIĆ, ZAGREB, OIB 39963229146,PREDRAG ŠTROMAR, VINICA BREG, OIB 34903439121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253500.00</izvorni_sadrzaj>
    <derivirana_varijabla naziv="DomainObject.Predmet.TrenutnaVrijednost_1">253500.00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ALAN KOŠIĆ, VARAŽDIN BREG zastupanog po punomoćniku ZOU DAMIR BARIŠIĆ I VEDRAN BARIŠIĆ</item>
      <item>ERWIN KATARINČIĆ, ZAGREB zastupanog po punomoćniku ZOU DAMIR BARIŠIĆ I VEDRAN BARIŠIĆ</item>
      <item>PREDRAG ŠTROMAR, VINICA BREG zastupanog po punomoćniku ZOU DAMIR BARIŠIĆ I VEDRAN BARIŠIĆ</item>
    </izvorni_sadrzaj>
    <derivirana_varijabla naziv="DomainObject.Predmet.StrankaListFormated_1">
      <item>ALAN KOŠIĆ, VARAŽDIN BREG zastupanog po punomoćniku ZOU DAMIR BARIŠIĆ I VEDRAN BARIŠIĆ</item>
      <item>ERWIN KATARINČIĆ, ZAGREB zastupanog po punomoćniku ZOU DAMIR BARIŠIĆ I VEDRAN BARIŠIĆ</item>
      <item>PREDRAG ŠTROMAR, VINICA BREG zastupanog po punomoćniku ZOU DAMIR BARIŠIĆ I VEDRAN BARIŠIĆ</item>
    </derivirana_varijabla>
  </DomainObject.Predmet.StrankaListFormated>
  <DomainObject.Predmet.StrankaListFormatedOIB>
    <izvorni_sadrzaj>
      <item>ALAN KOŠIĆ, VARAŽDIN BREG, OIB 08697980263 zastupanog po punomoćniku ZOU DAMIR BARIŠIĆ I VEDRAN BARIŠIĆ</item>
      <item>ERWIN KATARINČIĆ, ZAGREB, OIB 39963229146 zastupanog po punomoćniku ZOU DAMIR BARIŠIĆ I VEDRAN BARIŠIĆ</item>
      <item>PREDRAG ŠTROMAR, VINICA BREG, OIB 34903439121 zastupanog po punomoćniku ZOU DAMIR BARIŠIĆ I VEDRAN BARIŠIĆ</item>
    </izvorni_sadrzaj>
    <derivirana_varijabla naziv="DomainObject.Predmet.StrankaListFormatedOIB_1">
      <item>ALAN KOŠIĆ, VARAŽDIN BREG, OIB 08697980263 zastupanog po punomoćniku ZOU DAMIR BARIŠIĆ I VEDRAN BARIŠIĆ</item>
      <item>ERWIN KATARINČIĆ, ZAGREB, OIB 39963229146 zastupanog po punomoćniku ZOU DAMIR BARIŠIĆ I VEDRAN BARIŠIĆ</item>
      <item>PREDRAG ŠTROMAR, VINICA BREG, OIB 34903439121 zastupanog po punomoćniku ZOU DAMIR BARIŠIĆ I VEDRAN BARIŠIĆ</item>
    </derivirana_varijabla>
  </DomainObject.Predmet.StrankaListFormatedOIB>
  <DomainObject.Predmet.StrankaListFormatedWithAdress>
    <izvorni_sadrzaj>
      <item>ALAN KOŠIĆ, VARAŽDIN BREG, Mostečka 6, 42204 Varaždin Breg zastupanog po punomoćniku ZOU DAMIR BARIŠIĆ I VEDRAN BARIŠIĆ</item>
      <item>ERWIN KATARINČIĆ, ZAGREB, Peruanska Ulica 2, 10000 Zagreb zastupanog po punomoćniku ZOU DAMIR BARIŠIĆ I VEDRAN BARIŠIĆ</item>
      <item>PREDRAG ŠTROMAR, VINICA BREG, Vinica Breg 8, 42207 Vinica Breg zastupanog po punomoćniku ZOU DAMIR BARIŠIĆ I VEDRAN BARIŠIĆ</item>
    </izvorni_sadrzaj>
    <derivirana_varijabla naziv="DomainObject.Predmet.StrankaListFormatedWithAdress_1">
      <item>ALAN KOŠIĆ, VARAŽDIN BREG, Mostečka 6, 42204 Varaždin Breg zastupanog po punomoćniku ZOU DAMIR BARIŠIĆ I VEDRAN BARIŠIĆ</item>
      <item>ERWIN KATARINČIĆ, ZAGREB, Peruanska Ulica 2, 10000 Zagreb zastupanog po punomoćniku ZOU DAMIR BARIŠIĆ I VEDRAN BARIŠIĆ</item>
      <item>PREDRAG ŠTROMAR, VINICA BREG, Vinica Breg 8, 42207 Vinica Breg zastupanog po punomoćniku ZOU DAMIR BARIŠIĆ I VEDRAN BARIŠIĆ</item>
    </derivirana_varijabla>
  </DomainObject.Predmet.StrankaListFormatedWithAdress>
  <DomainObject.Predmet.StrankaListFormatedWithAdressOIB>
    <izvorni_sadrzaj>
      <item>ALAN KOŠIĆ, VARAŽDIN BREG, OIB 08697980263, Mostečka 6, 42204 Varaždin Breg zastupanog po punomoćniku ZOU DAMIR BARIŠIĆ I VEDRAN BARIŠIĆ</item>
      <item>ERWIN KATARINČIĆ, ZAGREB, OIB 39963229146, Peruanska Ulica 2, 10000 Zagreb zastupanog po punomoćniku ZOU DAMIR BARIŠIĆ I VEDRAN BARIŠIĆ</item>
      <item>PREDRAG ŠTROMAR, VINICA BREG, OIB 34903439121, Vinica Breg 8, 42207 Vinica Breg zastupanog po punomoćniku ZOU DAMIR BARIŠIĆ I VEDRAN BARIŠIĆ</item>
    </izvorni_sadrzaj>
    <derivirana_varijabla naziv="DomainObject.Predmet.StrankaListFormatedWithAdressOIB_1">
      <item>ALAN KOŠIĆ, VARAŽDIN BREG, OIB 08697980263, Mostečka 6, 42204 Varaždin Breg zastupanog po punomoćniku ZOU DAMIR BARIŠIĆ I VEDRAN BARIŠIĆ</item>
      <item>ERWIN KATARINČIĆ, ZAGREB, OIB 39963229146, Peruanska Ulica 2, 10000 Zagreb zastupanog po punomoćniku ZOU DAMIR BARIŠIĆ I VEDRAN BARIŠIĆ</item>
      <item>PREDRAG ŠTROMAR, VINICA BREG, OIB 34903439121, Vinica Breg 8, 42207 Vinica Breg zastupanog po punomoćniku ZOU DAMIR BARIŠIĆ I VEDRAN BARIŠIĆ</item>
    </derivirana_varijabla>
  </DomainObject.Predmet.StrankaListFormatedWithAdressOIB>
  <DomainObject.Predmet.StrankaListNazivFormated>
    <izvorni_sadrzaj>
      <item>ALAN KOŠIĆ, VARAŽDIN BREG</item>
      <item>ERWIN KATARINČIĆ, ZAGREB</item>
      <item>PREDRAG ŠTROMAR, VINICA BREG</item>
    </izvorni_sadrzaj>
    <derivirana_varijabla naziv="DomainObject.Predmet.StrankaListNazivFormated_1">
      <item>ALAN KOŠIĆ, VARAŽDIN BREG</item>
      <item>ERWIN KATARINČIĆ, ZAGREB</item>
      <item>PREDRAG ŠTROMAR, VINICA BREG</item>
    </derivirana_varijabla>
  </DomainObject.Predmet.StrankaListNazivFormated>
  <DomainObject.Predmet.StrankaListNazivFormatedOIB>
    <izvorni_sadrzaj>
      <item>ALAN KOŠIĆ, VARAŽDIN BREG, OIB 08697980263</item>
      <item>ERWIN KATARINČIĆ, ZAGREB, OIB 39963229146</item>
      <item>PREDRAG ŠTROMAR, VINICA BREG, OIB 34903439121</item>
    </izvorni_sadrzaj>
    <derivirana_varijabla naziv="DomainObject.Predmet.StrankaListNazivFormatedOIB_1">
      <item>ALAN KOŠIĆ, VARAŽDIN BREG, OIB 08697980263</item>
      <item>ERWIN KATARINČIĆ, ZAGREB, OIB 39963229146</item>
      <item>PREDRAG ŠTROMAR, VINICA BREG, OIB 34903439121</item>
    </derivirana_varijabla>
  </DomainObject.Predmet.StrankaListNazivFormatedOIB>
  <DomainObject.Predmet.ProtuStrankaListFormated>
    <izvorni_sadrzaj>
      <item>Stečajna masa iza OSTENTO d.o.o. u stečaju</item>
    </izvorni_sadrzaj>
    <derivirana_varijabla naziv="DomainObject.Predmet.ProtuStrankaListFormated_1">
      <item>Stečajna masa iza OSTENTO d.o.o. u stečaju</item>
    </derivirana_varijabla>
  </DomainObject.Predmet.ProtuStrankaListFormated>
  <DomainObject.Predmet.ProtuStrankaListFormatedOIB>
    <izvorni_sadrzaj>
      <item>Stečajna masa iza OSTENTO d.o.o. u stečaju, OIB 69333548457</item>
    </izvorni_sadrzaj>
    <derivirana_varijabla naziv="DomainObject.Predmet.ProtuStrankaListFormatedOIB_1">
      <item>Stečajna masa iza OSTENTO d.o.o. u stečaju, OIB 69333548457</item>
    </derivirana_varijabla>
  </DomainObject.Predmet.ProtuStrankaListFormatedOIB>
  <DomainObject.Predmet.ProtuStrankaListFormatedWithAdress>
    <izvorni_sadrzaj>
      <item>Stečajna masa iza OSTENTO d.o.o. u stečaju, Dobrilina 9, 52100 Pula</item>
    </izvorni_sadrzaj>
    <derivirana_varijabla naziv="DomainObject.Predmet.ProtuStrankaListFormatedWithAdress_1">
      <item>Stečajna masa iza OSTENTO d.o.o. u stečaju, Dobrilina 9, 52100 Pula</item>
    </derivirana_varijabla>
  </DomainObject.Predmet.ProtuStrankaListFormatedWithAdress>
  <DomainObject.Predmet.ProtuStrankaListFormatedWithAdressOIB>
    <izvorni_sadrzaj>
      <item>Stečajna masa iza OSTENTO d.o.o. u stečaju, OIB 69333548457, Dobrilina 9, 52100 Pula</item>
    </izvorni_sadrzaj>
    <derivirana_varijabla naziv="DomainObject.Predmet.ProtuStrankaListFormatedWithAdressOIB_1">
      <item>Stečajna masa iza OSTENTO d.o.o. u stečaju, OIB 69333548457, Dobrilina 9, 52100 Pula</item>
    </derivirana_varijabla>
  </DomainObject.Predmet.ProtuStrankaListFormatedWithAdressOIB>
  <DomainObject.Predmet.ProtuStrankaListNazivFormated>
    <izvorni_sadrzaj>
      <item>Stečajna masa iza OSTENTO d.o.o. u stečaju</item>
    </izvorni_sadrzaj>
    <derivirana_varijabla naziv="DomainObject.Predmet.ProtuStrankaListNazivFormated_1">
      <item>Stečajna masa iza OSTENTO d.o.o. u stečaju</item>
    </derivirana_varijabla>
  </DomainObject.Predmet.ProtuStrankaListNazivFormated>
  <DomainObject.Predmet.ProtuStrankaListNazivFormatedOIB>
    <izvorni_sadrzaj>
      <item>Stečajna masa iza OSTENTO d.o.o. u stečaju, OIB 69333548457</item>
    </izvorni_sadrzaj>
    <derivirana_varijabla naziv="DomainObject.Predmet.ProtuStrankaListNazivFormatedOIB_1">
      <item>Stečajna masa iza OSTENTO d.o.o. u stečaju, OIB 69333548457</item>
    </derivirana_varijabla>
  </DomainObject.Predmet.ProtuStrankaListNazivFormatedOIB>
  <DomainObject.Predmet.OstaliListFormated>
    <izvorni_sadrzaj>
      <item>ZOU DAMIR BARIŠIĆ I VEDRAN BARIŠIĆ punomoćnik sudionika u postupku ERWIN KATARINČIĆ, ZAGREB; ALAN KOŠIĆ, VARAŽDIN BREG; PREDRAG ŠTROMAR, VINICA BREG</item>
    </izvorni_sadrzaj>
    <derivirana_varijabla naziv="DomainObject.Predmet.OstaliListFormated_1">
      <item>ZOU DAMIR BARIŠIĆ I VEDRAN BARIŠIĆ punomoćnik sudionika u postupku ERWIN KATARINČIĆ, ZAGREB; ALAN KOŠIĆ, VARAŽDIN BREG; PREDRAG ŠTROMAR, VINICA BREG</item>
    </derivirana_varijabla>
  </DomainObject.Predmet.OstaliListFormated>
  <DomainObject.Predmet.OstaliListFormatedOIB>
    <izvorni_sadrzaj>
      <item>ZOU DAMIR BARIŠIĆ I VEDRAN BARIŠIĆ punomoćnik sudionika u postupku ERWIN KATARINČIĆ, ZAGREB; ALAN KOŠIĆ, VARAŽDIN BREG; PREDRAG ŠTROMAR, VINICA BREG</item>
    </izvorni_sadrzaj>
    <derivirana_varijabla naziv="DomainObject.Predmet.OstaliListFormatedOIB_1">
      <item>ZOU DAMIR BARIŠIĆ I VEDRAN BARIŠIĆ punomoćnik sudionika u postupku ERWIN KATARINČIĆ, ZAGREB; ALAN KOŠIĆ, VARAŽDIN BREG; PREDRAG ŠTROMAR, VINICA BREG</item>
    </derivirana_varijabla>
  </DomainObject.Predmet.OstaliListFormatedOIB>
  <DomainObject.Predmet.OstaliListFormatedWithAdress>
    <izvorni_sadrzaj>
      <item>ZOU DAMIR BARIŠIĆ I VEDRAN BARIŠIĆ, Basaričekova 27, 48000 Koprivnica punomoćnik sudionika u postupku ERWIN KATARINČIĆ, ZAGREB; ALAN KOŠIĆ, VARAŽDIN BREG; PREDRAG ŠTROMAR, VINICA BREG</item>
    </izvorni_sadrzaj>
    <derivirana_varijabla naziv="DomainObject.Predmet.OstaliListFormatedWithAdress_1">
      <item>ZOU DAMIR BARIŠIĆ I VEDRAN BARIŠIĆ, Basaričekova 27, 48000 Koprivnica punomoćnik sudionika u postupku ERWIN KATARINČIĆ, ZAGREB; ALAN KOŠIĆ, VARAŽDIN BREG; PREDRAG ŠTROMAR, VINICA BREG</item>
    </derivirana_varijabla>
  </DomainObject.Predmet.OstaliListFormatedWithAdress>
  <DomainObject.Predmet.OstaliListFormatedWithAdressOIB>
    <izvorni_sadrzaj>
      <item>ZOU DAMIR BARIŠIĆ I VEDRAN BARIŠIĆ, Basaričekova 27, 48000 Koprivnica punomoćnik sudionika u postupku ERWIN KATARINČIĆ, ZAGREB; ALAN KOŠIĆ, VARAŽDIN BREG; PREDRAG ŠTROMAR, VINICA BREG</item>
    </izvorni_sadrzaj>
    <derivirana_varijabla naziv="DomainObject.Predmet.OstaliListFormatedWithAdressOIB_1">
      <item>ZOU DAMIR BARIŠIĆ I VEDRAN BARIŠIĆ, Basaričekova 27, 48000 Koprivnica punomoćnik sudionika u postupku ERWIN KATARINČIĆ, ZAGREB; ALAN KOŠIĆ, VARAŽDIN BREG; PREDRAG ŠTROMAR, VINICA BREG</item>
    </derivirana_varijabla>
  </DomainObject.Predmet.OstaliListFormatedWithAdressOIB>
  <DomainObject.Predmet.OstaliListNazivFormated>
    <izvorni_sadrzaj>
      <item>ZOU DAMIR BARIŠIĆ I VEDRAN BARIŠIĆ</item>
    </izvorni_sadrzaj>
    <derivirana_varijabla naziv="DomainObject.Predmet.OstaliListNazivFormated_1">
      <item>ZOU DAMIR BARIŠIĆ I VEDRAN BARIŠIĆ</item>
    </derivirana_varijabla>
  </DomainObject.Predmet.OstaliListNazivFormated>
  <DomainObject.Predmet.OstaliListNazivFormatedOIB>
    <izvorni_sadrzaj>
      <item>ZOU DAMIR BARIŠIĆ I VEDRAN BARIŠIĆ</item>
    </izvorni_sadrzaj>
    <derivirana_varijabla naziv="DomainObject.Predmet.OstaliListNazivFormatedOIB_1">
      <item>ZOU DAMIR BARIŠIĆ I VEDRAN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ALAN KOŠIĆ, VARAŽDIN BREG i dr.</izvorni_sadrzaj>
    <derivirana_varijabla naziv="DomainObject.Predmet.StrankaIDrugi_1">ALAN KOŠIĆ, VARAŽDIN BREG i dr.</derivirana_varijabla>
  </DomainObject.Predmet.StrankaIDrugi>
  <DomainObject.Predmet.ProtustrankaIDrugi>
    <izvorni_sadrzaj>Stečajna masa iza OSTENTO d.o.o. u stečaju</izvorni_sadrzaj>
    <derivirana_varijabla naziv="DomainObject.Predmet.ProtustrankaIDrugi_1">Stečajna masa iza OSTENTO d.o.o. u stečaju</derivirana_varijabla>
  </DomainObject.Predmet.ProtustrankaIDrugi>
  <DomainObject.Predmet.StrankaIDrugiAdressOIB>
    <izvorni_sadrzaj>ALAN KOŠIĆ, VARAŽDIN BREG, OIB 08697980263, Mostečka 6, 42204 Varaždin Breg i dr.</izvorni_sadrzaj>
    <derivirana_varijabla naziv="DomainObject.Predmet.StrankaIDrugiAdressOIB_1">ALAN KOŠIĆ, VARAŽDIN BREG, OIB 08697980263, Mostečka 6, 42204 Varaždin Breg i dr.</derivirana_varijabla>
  </DomainObject.Predmet.StrankaIDrugiAdressOIB>
  <DomainObject.Predmet.ProtustrankaIDrugiAdressOIB>
    <izvorni_sadrzaj>Stečajna masa iza OSTENTO d.o.o. u stečaju, OIB 69333548457, Dobrilina 9, 52100 Pula</izvorni_sadrzaj>
    <derivirana_varijabla naziv="DomainObject.Predmet.ProtustrankaIDrugiAdressOIB_1">Stečajna masa iza OSTENTO d.o.o. u stečaju, OIB 69333548457, Dobrilina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OSTENTO d.o.o. u stečaju</item>
      <item>ALAN KOŠIĆ, VARAŽDIN BREG</item>
      <item>ERWIN KATARINČIĆ, ZAGREB</item>
      <item>PREDRAG ŠTROMAR, VINICA BREG</item>
      <item>ZOU DAMIR BARIŠIĆ I VEDRAN BARIŠIĆ</item>
    </izvorni_sadrzaj>
    <derivirana_varijabla naziv="DomainObject.Predmet.SudioniciListNaziv_1">
      <item>Stečajna masa iza OSTENTO d.o.o. u stečaju</item>
      <item>ALAN KOŠIĆ, VARAŽDIN BREG</item>
      <item>ERWIN KATARINČIĆ, ZAGREB</item>
      <item>PREDRAG ŠTROMAR, VINICA BREG</item>
      <item>ZOU DAMIR BARIŠIĆ I VEDRAN BARIŠIĆ</item>
    </derivirana_varijabla>
  </DomainObject.Predmet.SudioniciListNaziv>
  <DomainObject.Predmet.SudioniciListAdressOIB>
    <izvorni_sadrzaj>
      <item>Stečajna masa iza OSTENTO d.o.o. u stečaju, OIB 69333548457, Dobrilina 9,52100 Pula</item>
      <item>ALAN KOŠIĆ, VARAŽDIN BREG, OIB 08697980263, Mostečka 6,42204 Varaždin Breg</item>
      <item>ERWIN KATARINČIĆ, ZAGREB, OIB 39963229146, Peruanska Ulica 2,10000 Zagreb</item>
      <item>PREDRAG ŠTROMAR, VINICA BREG, OIB 34903439121, Vinica Breg 8,42207 Vinica Breg</item>
      <item>ZOU DAMIR BARIŠIĆ I VEDRAN BARIŠIĆ, Basaričekova 27,48000 Koprivnica</item>
    </izvorni_sadrzaj>
    <derivirana_varijabla naziv="DomainObject.Predmet.SudioniciListAdressOIB_1">
      <item>Stečajna masa iza OSTENTO d.o.o. u stečaju, OIB 69333548457, Dobrilina 9,52100 Pula</item>
      <item>ALAN KOŠIĆ, VARAŽDIN BREG, OIB 08697980263, Mostečka 6,42204 Varaždin Breg</item>
      <item>ERWIN KATARINČIĆ, ZAGREB, OIB 39963229146, Peruanska Ulica 2,10000 Zagreb</item>
      <item>PREDRAG ŠTROMAR, VINICA BREG, OIB 34903439121, Vinica Breg 8,42207 Vinica Breg</item>
      <item>ZOU DAMIR BARIŠIĆ I VEDRAN BARIŠIĆ, Basaričekova 27,48000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69333548457</item>
      <item>, OIB 08697980263</item>
      <item>, OIB 39963229146</item>
      <item>, OIB 34903439121</item>
      <item>, OIB null</item>
    </izvorni_sadrzaj>
    <derivirana_varijabla naziv="DomainObject.Predmet.SudioniciListNazivOIB_1">
      <item>, OIB 69333548457</item>
      <item>, OIB 08697980263</item>
      <item>, OIB 39963229146</item>
      <item>, OIB 34903439121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1376</properties:Characters>
  <properties:Lines>47</properties:Lines>
  <properties:Paragraphs>21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2017-04-07T08:39:00Z</dcterms:created>
  <dc:creator>Jasmina Matika</dc:creator>
  <cp:lastModifiedBy>Jasmina Matika</cp:lastModifiedBy>
  <dcterms:modified xmlns:xsi="http://www.w3.org/2001/XMLSchema-instance" xsi:type="dcterms:W3CDTF">2017-04-07T11:30:00Z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