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fbfd" w14:paraId="dcafbfd" w:rsidRDefault="00FD10DE" w:rsidP="0009063B" w:rsidR="0009063B" w:rsidRPr="00FD4B31">
      <w:pPr>
        <w15:collapsed w:val="false"/>
      </w:pPr>
      <w:bookmarkStart w:name="_GoBack" w:id="0"/>
      <w:bookmarkEnd w:id="0"/>
      <w:r w:rsidRPr="00FD4B31">
        <w:t xml:space="preserve">               </w:t>
      </w:r>
      <w:r w:rsidR="0009063B" w:rsidRPr="00FD4B31">
        <w:t xml:space="preserve">   </w:t>
      </w:r>
      <w:r w:rsidR="0009063B" w:rsidRPr="00FD4B31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4B31">
        <w:t xml:space="preserve">                                                            </w:t>
      </w:r>
    </w:p>
    <w:p w:rsidRDefault="0009063B" w:rsidP="0009063B" w:rsidR="0009063B" w:rsidRPr="00FD4B31">
      <w:r w:rsidRPr="00FD4B31">
        <w:t xml:space="preserve">    REPUBLIKA HRVATSKA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</w:r>
    </w:p>
    <w:p w:rsidRDefault="0009063B" w:rsidP="0009063B" w:rsidR="0009063B" w:rsidRPr="00FD4B31">
      <w:r w:rsidRPr="00FD4B31">
        <w:t xml:space="preserve"> TRGOVAČKI SUD U PAZINU</w:t>
      </w:r>
    </w:p>
    <w:p w:rsidRDefault="0009063B" w:rsidP="0009063B" w:rsidR="0009063B" w:rsidRPr="00FD4B31">
      <w:r w:rsidRPr="00FD4B31">
        <w:t xml:space="preserve">     52000 PAZIN, Dršćevka 1 </w:t>
      </w:r>
      <w:r w:rsidRPr="00FD4B31">
        <w:tab/>
      </w:r>
      <w:r w:rsidRPr="00FD4B31">
        <w:tab/>
      </w:r>
      <w:r w:rsidRPr="00FD4B31">
        <w:tab/>
      </w:r>
      <w:r w:rsidRPr="00FD4B31">
        <w:tab/>
      </w:r>
      <w:r w:rsidRPr="00FD4B31">
        <w:tab/>
        <w:t xml:space="preserve">      </w:t>
      </w:r>
      <w:r w:rsidR="00FD10DE" w:rsidRPr="00FD4B31">
        <w:t xml:space="preserve"> </w:t>
      </w:r>
    </w:p>
    <w:p w:rsidRDefault="0009063B" w:rsidP="0009063B" w:rsidR="0009063B" w:rsidRPr="00FD4B31">
      <w:pPr>
        <w:jc w:val="both"/>
      </w:pPr>
      <w:r w:rsidRPr="00FD4B31">
        <w:tab/>
      </w:r>
    </w:p>
    <w:p w:rsidRDefault="00FE460F" w:rsidP="00FE460F" w:rsidR="00FE460F">
      <w:pPr>
        <w:pStyle w:val="Zaglavlje"/>
        <w:jc w:val="right"/>
      </w:pPr>
      <w:r>
        <w:t>Posl. broj:</w:t>
      </w:r>
      <w:r w:rsidRPr="00FD4B31">
        <w:t xml:space="preserve"> </w:t>
      </w:r>
      <w:r>
        <w:t>4</w:t>
      </w:r>
      <w:r w:rsidRPr="00FD4B31">
        <w:t xml:space="preserve"> St-</w:t>
      </w:r>
      <w:r>
        <w:t>353/18-42</w:t>
      </w:r>
    </w:p>
    <w:p w:rsidRDefault="0009063B" w:rsidP="0009063B" w:rsidR="0009063B" w:rsidRPr="00FD4B31">
      <w:pPr>
        <w:jc w:val="both"/>
      </w:pPr>
    </w:p>
    <w:p w:rsidRDefault="0009063B" w:rsidP="0009063B" w:rsidR="0009063B" w:rsidRPr="00FD4B31">
      <w:pPr>
        <w:jc w:val="center"/>
      </w:pPr>
      <w:r w:rsidRPr="00FD4B31">
        <w:t>R E P U B L I K A  H R V A T S K A</w:t>
      </w:r>
    </w:p>
    <w:p w:rsidRDefault="0009063B" w:rsidP="0009063B" w:rsidR="0009063B" w:rsidRPr="00FD4B31"/>
    <w:p w:rsidRDefault="0009063B" w:rsidP="0009063B" w:rsidR="0009063B" w:rsidRPr="00FD4B31">
      <w:pPr>
        <w:jc w:val="center"/>
      </w:pPr>
      <w:r w:rsidRPr="00FD4B31">
        <w:t>R J E Š E NJ E</w:t>
      </w:r>
    </w:p>
    <w:p w:rsidRDefault="0009063B" w:rsidP="0009063B" w:rsidR="0009063B" w:rsidRPr="00FD4B31">
      <w:pPr>
        <w:rPr>
          <w:color w:val="FF0000"/>
        </w:rPr>
      </w:pPr>
    </w:p>
    <w:p w:rsidRDefault="007554A1" w:rsidP="00E82047" w:rsidR="00E82047" w:rsidRPr="00402136">
      <w:pPr>
        <w:ind w:firstLine="708"/>
        <w:jc w:val="both"/>
      </w:pPr>
      <w:r w:rsidRPr="00DE0EF5">
        <w:t>Trgovački sud u Pazinu, po stečajnoj sutkin</w:t>
      </w:r>
      <w:r>
        <w:t>ji Tijani Licul, u povodu prijedlog</w:t>
      </w:r>
      <w:r w:rsidR="00920904">
        <w:t>a</w:t>
      </w:r>
      <w:r>
        <w:t xml:space="preserve"> dužnika </w:t>
      </w:r>
      <w:r w:rsidRPr="00DE0EF5">
        <w:t>ISTO Industrogradnja d.o.o. Krnica, Duga Uvala 1, OIB: 01629444750,</w:t>
      </w:r>
      <w:r>
        <w:t xml:space="preserve"> z</w:t>
      </w:r>
      <w:r w:rsidR="00E82047">
        <w:t>a</w:t>
      </w:r>
      <w:r w:rsidR="00E82047" w:rsidRPr="00402136">
        <w:t xml:space="preserve"> otvaranjem predstečajnog postupka,  </w:t>
      </w:r>
    </w:p>
    <w:p w:rsidRDefault="0009063B" w:rsidP="0009063B" w:rsidR="0009063B" w:rsidRPr="00FD4B31">
      <w:pPr>
        <w:jc w:val="both"/>
        <w:rPr>
          <w:color w:val="FF0000"/>
        </w:rPr>
      </w:pPr>
    </w:p>
    <w:p w:rsidRDefault="0009063B" w:rsidP="0009063B" w:rsidR="0009063B" w:rsidRPr="000F3DCF">
      <w:pPr>
        <w:ind w:firstLine="708"/>
      </w:pPr>
      <w:r w:rsidRPr="000F3DCF">
        <w:tab/>
      </w:r>
      <w:r w:rsidRPr="000F3DCF">
        <w:tab/>
      </w:r>
      <w:r w:rsidRPr="000F3DCF">
        <w:tab/>
      </w:r>
      <w:r w:rsidRPr="000F3DCF">
        <w:tab/>
        <w:t xml:space="preserve">     r i j e š i o   j e</w:t>
      </w:r>
    </w:p>
    <w:p w:rsidRDefault="005557CA" w:rsidP="005557CA" w:rsidR="005557CA" w:rsidRPr="00FD4B31">
      <w:pPr>
        <w:ind w:left="1080"/>
        <w:jc w:val="both"/>
        <w:rPr>
          <w:color w:val="FF0000"/>
        </w:rPr>
      </w:pPr>
    </w:p>
    <w:p w:rsidRDefault="005557CA" w:rsidP="00FE460F" w:rsidR="005557CA" w:rsidRPr="00E82047">
      <w:pPr>
        <w:jc w:val="both"/>
        <w:rPr>
          <w:u w:val="single"/>
        </w:rPr>
      </w:pPr>
      <w:r w:rsidRPr="000F3DCF">
        <w:tab/>
        <w:t>I.</w:t>
      </w:r>
      <w:r w:rsidRPr="000F3DCF">
        <w:tab/>
      </w:r>
      <w:r w:rsidR="00FE460F">
        <w:t xml:space="preserve">Određuje se </w:t>
      </w:r>
      <w:r w:rsidRPr="00454DE6">
        <w:t>ročište</w:t>
      </w:r>
      <w:r w:rsidR="00810325" w:rsidRPr="00454DE6">
        <w:t xml:space="preserve"> </w:t>
      </w:r>
      <w:r w:rsidR="00FE460F">
        <w:t xml:space="preserve">za </w:t>
      </w:r>
      <w:r w:rsidR="00810325" w:rsidRPr="00454DE6">
        <w:t>dan</w:t>
      </w:r>
      <w:r w:rsidRPr="00454DE6">
        <w:t xml:space="preserve"> </w:t>
      </w:r>
      <w:r w:rsidR="00FE460F">
        <w:rPr>
          <w:u w:val="single"/>
        </w:rPr>
        <w:t>6</w:t>
      </w:r>
      <w:r w:rsidR="007554A1">
        <w:rPr>
          <w:u w:val="single"/>
        </w:rPr>
        <w:t xml:space="preserve">. </w:t>
      </w:r>
      <w:r w:rsidR="00FE460F">
        <w:rPr>
          <w:u w:val="single"/>
        </w:rPr>
        <w:t>lipanj</w:t>
      </w:r>
      <w:r w:rsidR="007554A1">
        <w:rPr>
          <w:u w:val="single"/>
        </w:rPr>
        <w:t xml:space="preserve"> 2019. godine </w:t>
      </w:r>
      <w:r w:rsidRPr="00E82047">
        <w:rPr>
          <w:u w:val="single"/>
        </w:rPr>
        <w:t>u 1</w:t>
      </w:r>
      <w:r w:rsidR="00454DE6" w:rsidRPr="00E82047">
        <w:rPr>
          <w:u w:val="single"/>
        </w:rPr>
        <w:t>0</w:t>
      </w:r>
      <w:r w:rsidRPr="00E82047">
        <w:rPr>
          <w:u w:val="single"/>
        </w:rPr>
        <w:t>:</w:t>
      </w:r>
      <w:r w:rsidR="00E82047" w:rsidRPr="00E82047">
        <w:rPr>
          <w:u w:val="single"/>
        </w:rPr>
        <w:t>0</w:t>
      </w:r>
      <w:r w:rsidRPr="00E82047">
        <w:rPr>
          <w:u w:val="single"/>
        </w:rPr>
        <w:t xml:space="preserve">0 sati, kod Trgovačkog suda u Pazinu, Dršćevka 1, soba broj </w:t>
      </w:r>
      <w:r w:rsidR="00E82047" w:rsidRPr="00E82047">
        <w:rPr>
          <w:u w:val="single"/>
        </w:rPr>
        <w:t>6</w:t>
      </w:r>
      <w:r w:rsidRPr="00E82047">
        <w:rPr>
          <w:u w:val="single"/>
        </w:rPr>
        <w:t>.</w:t>
      </w:r>
    </w:p>
    <w:p w:rsidRDefault="005557CA" w:rsidP="005557CA" w:rsidR="005557CA" w:rsidRPr="00DD1D11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DD1D11">
        <w:rPr>
          <w:rFonts w:cstheme="minorBidi"/>
          <w:bCs w:val="false"/>
        </w:rPr>
        <w:tab/>
      </w:r>
      <w:r w:rsidR="00FE460F">
        <w:rPr>
          <w:rFonts w:cstheme="minorBidi"/>
          <w:bCs w:val="false"/>
        </w:rPr>
        <w:t>II</w:t>
      </w:r>
      <w:r w:rsidRPr="00DD1D11">
        <w:rPr>
          <w:rFonts w:cstheme="minorBidi"/>
          <w:bCs w:val="false"/>
        </w:rPr>
        <w:t>.</w:t>
      </w:r>
      <w:r w:rsidRPr="00DD1D11">
        <w:rPr>
          <w:rFonts w:cstheme="minorBidi"/>
          <w:bCs w:val="false"/>
        </w:rPr>
        <w:tab/>
      </w:r>
      <w:r w:rsidR="00FE460F">
        <w:t>Na ročištu će se raspravljati o tome da li su ispunjene pretpostavke za obustavom postupka temeljem prijedloga Republike Hrvatske, sukladno čl. 64. st. 3. Stečajnog zakona</w:t>
      </w:r>
      <w:r w:rsidRPr="00DD1D11">
        <w:t>.</w:t>
      </w:r>
    </w:p>
    <w:p w:rsidRDefault="006A7B82" w:rsidP="008E4CE8" w:rsidR="006A7B82">
      <w:pPr>
        <w:jc w:val="both"/>
      </w:pPr>
    </w:p>
    <w:p w:rsidRDefault="006A7B82" w:rsidP="00FE460F" w:rsidR="0009063B" w:rsidRPr="00FD4B31">
      <w:pPr>
        <w:jc w:val="both"/>
        <w:rPr>
          <w:color w:val="FF0000"/>
        </w:rPr>
      </w:pPr>
      <w:r>
        <w:tab/>
      </w:r>
    </w:p>
    <w:p w:rsidRDefault="0009063B" w:rsidP="0009063B" w:rsidR="0009063B" w:rsidRPr="00DD1D11">
      <w:pPr>
        <w:jc w:val="center"/>
      </w:pPr>
      <w:r w:rsidRPr="00DD1D11">
        <w:t xml:space="preserve">U Pazinu, </w:t>
      </w:r>
      <w:r w:rsidR="00420796">
        <w:t xml:space="preserve">28. </w:t>
      </w:r>
      <w:r w:rsidR="00FE460F">
        <w:t>svibnja</w:t>
      </w:r>
      <w:r w:rsidR="00420796">
        <w:t xml:space="preserve"> </w:t>
      </w:r>
      <w:r w:rsidR="00E82047">
        <w:t>201</w:t>
      </w:r>
      <w:r w:rsidR="00FE460F">
        <w:t>9</w:t>
      </w:r>
      <w:r w:rsidRPr="00DD1D11">
        <w:t>.</w:t>
      </w:r>
    </w:p>
    <w:p w:rsidRDefault="0009063B" w:rsidP="0009063B" w:rsidR="0009063B" w:rsidRPr="00FD4B31">
      <w:pPr>
        <w:jc w:val="center"/>
        <w:rPr>
          <w:color w:val="FF0000"/>
        </w:rPr>
      </w:pPr>
      <w:r w:rsidRPr="00FD4B31">
        <w:rPr>
          <w:color w:val="FF0000"/>
        </w:rPr>
        <w:t xml:space="preserve"> </w:t>
      </w:r>
    </w:p>
    <w:p w:rsidRDefault="00E82047" w:rsidP="00E82047" w:rsidR="00E82047" w:rsidRPr="007106A2">
      <w:pPr>
        <w:ind w:firstLine="708" w:left="5664"/>
        <w:jc w:val="both"/>
      </w:pPr>
      <w:r w:rsidRPr="007106A2">
        <w:t>Sutkinja:</w:t>
      </w:r>
    </w:p>
    <w:p w:rsidRDefault="00E82047" w:rsidP="00E82047" w:rsidR="00E82047" w:rsidRPr="007106A2">
      <w:pPr>
        <w:ind w:firstLine="708" w:left="5664"/>
        <w:jc w:val="both"/>
      </w:pPr>
      <w:r w:rsidRPr="007106A2">
        <w:t>Tijana Licul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09063B" w:rsidR="0009063B">
      <w:pPr>
        <w:jc w:val="both"/>
        <w:rPr>
          <w:color w:val="FF0000"/>
        </w:rPr>
      </w:pPr>
    </w:p>
    <w:p w:rsidRDefault="00920904" w:rsidP="0009063B" w:rsidR="00920904" w:rsidRPr="00FD4B31">
      <w:pPr>
        <w:jc w:val="both"/>
        <w:rPr>
          <w:color w:val="FF0000"/>
        </w:rPr>
      </w:pPr>
    </w:p>
    <w:p w:rsidRDefault="00FD10DE" w:rsidP="00FD10DE" w:rsidR="00FD10DE" w:rsidRPr="00DD1D11">
      <w:r w:rsidRPr="00DD1D11">
        <w:t>UPUTA O PRAVNOM LIJEKU:</w:t>
      </w:r>
    </w:p>
    <w:p w:rsidRDefault="00FD10DE" w:rsidP="00E82047" w:rsidR="00FD10DE" w:rsidRPr="00DD1D11">
      <w:pPr>
        <w:ind w:firstLine="708"/>
        <w:jc w:val="both"/>
      </w:pPr>
      <w:r w:rsidRPr="00DD1D11">
        <w:t xml:space="preserve">Protiv ovog rješenja </w:t>
      </w:r>
      <w:r w:rsidR="00FE460F">
        <w:t xml:space="preserve">nije dozvoljena posebna žalba. </w:t>
      </w:r>
    </w:p>
    <w:p w:rsidRDefault="00FD10DE" w:rsidP="0009063B" w:rsidR="00FD10DE" w:rsidRPr="00FD4B31">
      <w:pPr>
        <w:jc w:val="both"/>
        <w:rPr>
          <w:color w:val="FF0000"/>
        </w:rPr>
      </w:pPr>
    </w:p>
    <w:p w:rsidRDefault="0009063B" w:rsidP="008E4CE8" w:rsidR="008E4CE8" w:rsidRPr="00DD1D11">
      <w:pPr>
        <w:jc w:val="both"/>
      </w:pPr>
      <w:r w:rsidRPr="00DD1D11">
        <w:t>DNA:</w:t>
      </w:r>
    </w:p>
    <w:p w:rsidRDefault="00FE460F" w:rsidP="00FE460F" w:rsidR="0009063B" w:rsidRPr="00FD4B31">
      <w:pPr>
        <w:ind w:firstLine="708"/>
        <w:jc w:val="both"/>
        <w:rPr>
          <w:color w:val="FF0000"/>
        </w:rPr>
      </w:pPr>
      <w:r>
        <w:t>1</w:t>
      </w:r>
      <w:r w:rsidR="00E82047">
        <w:t xml:space="preserve">/ </w:t>
      </w:r>
      <w:r w:rsidR="00C05635" w:rsidRPr="00DD1D11">
        <w:t>e-Oglasna ploča sudova 8 dana</w:t>
      </w:r>
      <w:r w:rsidR="006A7B82">
        <w:t xml:space="preserve"> </w:t>
      </w:r>
    </w:p>
    <w:p w:rsidRDefault="00505739" w:rsidR="00505739" w:rsidRPr="00FD4B31">
      <w:pPr>
        <w:rPr>
          <w:color w:val="FF0000"/>
        </w:rPr>
      </w:pPr>
    </w:p>
    <w:sectPr w:rsidSect="00505739" w:rsidR="00505739" w:rsidRPr="00FD4B3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739" w:rsidP="0009063B" w:rsidR="00505739">
      <w:r>
        <w:separator/>
      </w:r>
    </w:p>
  </w:endnote>
  <w:endnote w:id="0" w:type="continuationSeparator">
    <w:p w:rsidRDefault="00505739" w:rsidP="0009063B" w:rsidR="00505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739" w:rsidP="0009063B" w:rsidR="00505739">
      <w:r>
        <w:separator/>
      </w:r>
    </w:p>
  </w:footnote>
  <w:footnote w:id="0" w:type="continuationSeparator">
    <w:p w:rsidRDefault="00505739" w:rsidP="0009063B" w:rsidR="00505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05739" w:rsidP="007554A1" w:rsidR="0050573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E460F">
          <w:rPr>
            <w:noProof/>
          </w:rPr>
          <w:t>2</w:t>
        </w:r>
        <w:r>
          <w:fldChar w:fldCharType="end"/>
        </w:r>
        <w:r>
          <w:tab/>
          <w:t>Posl. broj:</w:t>
        </w:r>
        <w:r w:rsidRPr="00FD4B31">
          <w:t xml:space="preserve"> </w:t>
        </w:r>
        <w:r>
          <w:t>4</w:t>
        </w:r>
        <w:r w:rsidRPr="00FD4B31">
          <w:t xml:space="preserve"> St-</w:t>
        </w:r>
        <w:r>
          <w:t>353/18 -</w:t>
        </w:r>
      </w:p>
    </w:sdtContent>
  </w:sdt>
  <w:p w:rsidRDefault="00505739" w:rsidR="00505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739" w:rsidP="00C05635" w:rsidR="005057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F3DCF"/>
    <w:rsid w:val="0011190A"/>
    <w:rsid w:val="00126339"/>
    <w:rsid w:val="00275683"/>
    <w:rsid w:val="002B728C"/>
    <w:rsid w:val="002E4EE0"/>
    <w:rsid w:val="00335E60"/>
    <w:rsid w:val="003571CD"/>
    <w:rsid w:val="00420796"/>
    <w:rsid w:val="00424D71"/>
    <w:rsid w:val="00454DE6"/>
    <w:rsid w:val="005033CA"/>
    <w:rsid w:val="00505739"/>
    <w:rsid w:val="00554328"/>
    <w:rsid w:val="005557CA"/>
    <w:rsid w:val="00576120"/>
    <w:rsid w:val="005E79A4"/>
    <w:rsid w:val="005F6A54"/>
    <w:rsid w:val="006A7B82"/>
    <w:rsid w:val="007106A2"/>
    <w:rsid w:val="007554A1"/>
    <w:rsid w:val="00810325"/>
    <w:rsid w:val="0083633D"/>
    <w:rsid w:val="00887E0F"/>
    <w:rsid w:val="008E4CE8"/>
    <w:rsid w:val="00920904"/>
    <w:rsid w:val="00935A90"/>
    <w:rsid w:val="00985388"/>
    <w:rsid w:val="00A00233"/>
    <w:rsid w:val="00A42896"/>
    <w:rsid w:val="00C05635"/>
    <w:rsid w:val="00C565DA"/>
    <w:rsid w:val="00DD1D11"/>
    <w:rsid w:val="00DE2C66"/>
    <w:rsid w:val="00E30663"/>
    <w:rsid w:val="00E82047"/>
    <w:rsid w:val="00EC0CA8"/>
    <w:rsid w:val="00EC399E"/>
    <w:rsid w:val="00FD10DE"/>
    <w:rsid w:val="00FD4B31"/>
    <w:rsid w:val="00FE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07295974-960D-4456-95AC-D37F1AAE581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6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3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3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3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</izvorni_sadrzaj>
    <derivirana_varijabla naziv="DomainObject.Predmet.Opis_1">novi br. 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obimna dokumentacija 
FINA-e u plavim koricama koji se
 nalazi u ormaru od dana 15.1.2019.</izvorni_sadrzaj>
    <derivirana_varijabla naziv="DomainObject.Predmet.PrimjedbaSuca_1">prileži obimna dokumentacija 
FINA-e u plavim koricama koji se
 nalazi u ormaru od dana 15.1.2019.</derivirana_varijabla>
  </DomainObject.Predmet.PrimjedbaSuca>
  <DomainObject.Predmet.ProtustrankaFormated>
    <izvorni_sadrzaj>  ISTO INDUSTROGRADNJA d.o.o. KRNICA</izvorni_sadrzaj>
    <derivirana_varijabla naziv="DomainObject.Predmet.ProtustrankaFormated_1">  ISTO INDUSTROGRADNJA d.o.o. KRNICA</derivirana_varijabla>
  </DomainObject.Predmet.ProtustrankaFormated>
  <DomainObject.Predmet.ProtustrankaFormatedOIB>
    <izvorni_sadrzaj>  ISTO INDUSTROGRADNJA d.o.o. KRNICA, OIB 01629444750</izvorni_sadrzaj>
    <derivirana_varijabla naziv="DomainObject.Predmet.ProtustrankaFormatedOIB_1">  ISTO INDUSTROGRADNJA d.o.o. KRNICA, OIB 01629444750</derivirana_varijabla>
  </DomainObject.Predmet.ProtustrankaFormatedOIB>
  <DomainObject.Predmet.ProtustrankaFormatedWithAdress>
    <izvorni_sadrzaj> ISTO INDUSTROGRADNJA d.o.o. KRNICA, Duga Uvala 1, 52207 Krnica</izvorni_sadrzaj>
    <derivirana_varijabla naziv="DomainObject.Predmet.ProtustrankaFormatedWithAdress_1"> ISTO INDUSTROGRADNJA d.o.o. KRNICA, Duga Uvala 1, 52207 Krnica</derivirana_varijabla>
  </DomainObject.Predmet.ProtustrankaFormatedWithAdress>
  <DomainObject.Predmet.ProtustrankaFormatedWithAdressOIB>
    <izvorni_sadrzaj> ISTO INDUSTROGRADNJA d.o.o. KRNICA, OIB 01629444750, Duga Uvala 1, 52207 Krnica</izvorni_sadrzaj>
    <derivirana_varijabla naziv="DomainObject.Predmet.ProtustrankaFormatedWithAdressOIB_1"> ISTO INDUSTROGRADNJA d.o.o. KRNICA, OIB 01629444750, Duga Uvala 1, 52207 Krnica</derivirana_varijabla>
  </DomainObject.Predmet.ProtustrankaFormatedWithAdressOIB>
  <DomainObject.Predmet.ProtustrankaWithAdress>
    <izvorni_sadrzaj>ISTO INDUSTROGRADNJA d.o.o. KRNICA Duga Uvala 1, 52207 Krnica</izvorni_sadrzaj>
    <derivirana_varijabla naziv="DomainObject.Predmet.ProtustrankaWithAdress_1">ISTO INDUSTROGRADNJA d.o.o. KRNICA Duga Uvala 1, 52207 Krnica</derivirana_varijabla>
  </DomainObject.Predmet.ProtustrankaWithAdress>
  <DomainObject.Predmet.ProtustrankaWithAdressOIB>
    <izvorni_sadrzaj>ISTO INDUSTROGRADNJA d.o.o. KRNICA, OIB 01629444750, Duga Uvala 1, 52207 Krnica</izvorni_sadrzaj>
    <derivirana_varijabla naziv="DomainObject.Predmet.ProtustrankaWithAdressOIB_1">ISTO INDUSTROGRADNJA d.o.o. KRNICA, OIB 01629444750, Duga Uvala 1, 52207 Krnica</derivirana_varijabla>
  </DomainObject.Predmet.ProtustrankaWithAdressOIB>
  <DomainObject.Predmet.ProtustrankaNazivFormated>
    <izvorni_sadrzaj>ISTO INDUSTROGRADNJA d.o.o. KRNICA</izvorni_sadrzaj>
    <derivirana_varijabla naziv="DomainObject.Predmet.ProtustrankaNazivFormated_1">ISTO INDUSTROGRADNJA d.o.o. KRNICA</derivirana_varijabla>
  </DomainObject.Predmet.ProtustrankaNazivFormated>
  <DomainObject.Predmet.ProtustrankaNazivFormatedOIB>
    <izvorni_sadrzaj>ISTO INDUSTROGRADNJA d.o.o. KRNICA, OIB 01629444750</izvorni_sadrzaj>
    <derivirana_varijabla naziv="DomainObject.Predmet.ProtustrankaNazivFormatedOIB_1">ISTO INDUSTROGRADNJA d.o.o.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ISTO INDUSTROGRADNJA d.o.o. KRNICA</izvorni_sadrzaj>
    <derivirana_varijabla naziv="DomainObject.Predmet.StrankaFormated_1">  ISTO INDUSTROGRADNJA d.o.o. KRNICA</derivirana_varijabla>
  </DomainObject.Predmet.StrankaFormated>
  <DomainObject.Predmet.StrankaFormatedOIB>
    <izvorni_sadrzaj>  ISTO INDUSTROGRADNJA d.o.o. KRNICA, OIB 01629444750</izvorni_sadrzaj>
    <derivirana_varijabla naziv="DomainObject.Predmet.StrankaFormatedOIB_1">  ISTO INDUSTROGRADNJA d.o.o. KRNICA, OIB 01629444750</derivirana_varijabla>
  </DomainObject.Predmet.StrankaFormatedOIB>
  <DomainObject.Predmet.StrankaFormatedWithAdress>
    <izvorni_sadrzaj> ISTO INDUSTROGRADNJA d.o.o. KRNICA, Duga Uvala 1, 52207 Krnica</izvorni_sadrzaj>
    <derivirana_varijabla naziv="DomainObject.Predmet.StrankaFormatedWithAdress_1"> ISTO INDUSTROGRADNJA d.o.o. KRNICA, Duga Uvala 1, 52207 Krnica</derivirana_varijabla>
  </DomainObject.Predmet.StrankaFormatedWithAdress>
  <DomainObject.Predmet.StrankaFormatedWithAdressOIB>
    <izvorni_sadrzaj> ISTO INDUSTROGRADNJA d.o.o. KRNICA, OIB 01629444750, Duga Uvala 1, 52207 Krnica</izvorni_sadrzaj>
    <derivirana_varijabla naziv="DomainObject.Predmet.StrankaFormatedWithAdressOIB_1"> ISTO INDUSTROGRADNJA d.o.o. KRNICA, OIB 01629444750, Duga Uvala 1, 52207 Krnica</derivirana_varijabla>
  </DomainObject.Predmet.StrankaFormatedWithAdressOIB>
  <DomainObject.Predmet.StrankaWithAdress>
    <izvorni_sadrzaj>ISTO INDUSTROGRADNJA d.o.o. KRNICA Duga Uvala 1,52207 Krnica</izvorni_sadrzaj>
    <derivirana_varijabla naziv="DomainObject.Predmet.StrankaWithAdress_1">ISTO INDUSTROGRADNJA d.o.o. KRNICA Duga Uvala 1,52207 Krnica</derivirana_varijabla>
  </DomainObject.Predmet.StrankaWithAdress>
  <DomainObject.Predmet.StrankaWithAdressOIB>
    <izvorni_sadrzaj>ISTO INDUSTROGRADNJA d.o.o. KRNICA, OIB 01629444750, Duga Uvala 1,52207 Krnica</izvorni_sadrzaj>
    <derivirana_varijabla naziv="DomainObject.Predmet.StrankaWithAdressOIB_1">ISTO INDUSTROGRADNJA d.o.o. KRNICA, OIB 01629444750, Duga Uvala 1,52207 Krnica</derivirana_varijabla>
  </DomainObject.Predmet.StrankaWithAdressOIB>
  <DomainObject.Predmet.StrankaNazivFormated>
    <izvorni_sadrzaj>ISTO INDUSTROGRADNJA d.o.o. KRNICA</izvorni_sadrzaj>
    <derivirana_varijabla naziv="DomainObject.Predmet.StrankaNazivFormated_1">ISTO INDUSTROGRADNJA d.o.o. KRNICA</derivirana_varijabla>
  </DomainObject.Predmet.StrankaNazivFormated>
  <DomainObject.Predmet.StrankaNazivFormatedOIB>
    <izvorni_sadrzaj>ISTO INDUSTROGRADNJA d.o.o. KRNICA, OIB 01629444750</izvorni_sadrzaj>
    <derivirana_varijabla naziv="DomainObject.Predmet.StrankaNazivFormatedOIB_1">ISTO INDUSTROGRADNJA d.o.o. KRNICA, OIB 01629444750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ISTO INDUSTROGRADNJA d.o.o. KRNICA</item>
    </izvorni_sadrzaj>
    <derivirana_varijabla naziv="DomainObject.Predmet.StrankaListFormated_1">
      <item>ISTO INDUSTROGRADNJA d.o.o. KRNICA</item>
    </derivirana_varijabla>
  </DomainObject.Predmet.StrankaListFormated>
  <DomainObject.Predmet.StrankaListFormatedOIB>
    <izvorni_sadrzaj>
      <item>ISTO INDUSTROGRADNJA d.o.o. KRNICA, OIB 01629444750</item>
    </izvorni_sadrzaj>
    <derivirana_varijabla naziv="DomainObject.Predmet.StrankaListFormatedOIB_1">
      <item>ISTO INDUSTROGRADNJA d.o.o. KRNICA, OIB 01629444750</item>
    </derivirana_varijabla>
  </DomainObject.Predmet.StrankaListFormatedOIB>
  <DomainObject.Predmet.StrankaListFormatedWithAdress>
    <izvorni_sadrzaj>
      <item>ISTO INDUSTROGRADNJA d.o.o. KRNICA, Duga Uvala 1, 52207 Krnica</item>
    </izvorni_sadrzaj>
    <derivirana_varijabla naziv="DomainObject.Predmet.StrankaListFormatedWithAdress_1">
      <item>ISTO INDUSTROGRADNJA d.o.o. KRNICA, Duga Uvala 1, 52207 Krnica</item>
    </derivirana_varijabla>
  </DomainObject.Predmet.StrankaListFormatedWithAdress>
  <DomainObject.Predmet.StrankaListFormatedWithAdressOIB>
    <izvorni_sadrzaj>
      <item>ISTO INDUSTROGRADNJA d.o.o. KRNICA, OIB 01629444750, Duga Uvala 1, 52207 Krnica</item>
    </izvorni_sadrzaj>
    <derivirana_varijabla naziv="DomainObject.Predmet.StrankaListFormatedWithAdressOIB_1">
      <item>ISTO INDUSTROGRADNJA d.o.o. KRNICA, OIB 01629444750, Duga Uvala 1, 52207 Krnica</item>
    </derivirana_varijabla>
  </DomainObject.Predmet.StrankaListFormatedWithAdressOIB>
  <DomainObject.Predmet.StrankaListNazivFormated>
    <izvorni_sadrzaj>
      <item>ISTO INDUSTROGRADNJA d.o.o. KRNICA</item>
    </izvorni_sadrzaj>
    <derivirana_varijabla naziv="DomainObject.Predmet.StrankaListNazivFormated_1">
      <item>ISTO INDUSTROGRADNJA d.o.o. KRNICA</item>
    </derivirana_varijabla>
  </DomainObject.Predmet.StrankaListNazivFormated>
  <DomainObject.Predmet.StrankaListNazivFormatedOIB>
    <izvorni_sadrzaj>
      <item>ISTO INDUSTROGRADNJA d.o.o. KRNICA, OIB 01629444750</item>
    </izvorni_sadrzaj>
    <derivirana_varijabla naziv="DomainObject.Predmet.StrankaListNazivFormatedOIB_1">
      <item>ISTO INDUSTROGRADNJA d.o.o. KRNICA, OIB 01629444750</item>
    </derivirana_varijabla>
  </DomainObject.Predmet.StrankaListNazivFormatedOIB>
  <DomainObject.Predmet.ProtuStrankaListFormated>
    <izvorni_sadrzaj>
      <item>ISTO INDUSTROGRADNJA d.o.o. KRNICA</item>
    </izvorni_sadrzaj>
    <derivirana_varijabla naziv="DomainObject.Predmet.ProtuStrankaListFormated_1">
      <item>ISTO INDUSTROGRADNJA d.o.o. KRNICA</item>
    </derivirana_varijabla>
  </DomainObject.Predmet.ProtuStrankaListFormated>
  <DomainObject.Predmet.ProtuStrankaListFormatedOIB>
    <izvorni_sadrzaj>
      <item>ISTO INDUSTROGRADNJA d.o.o. KRNICA, OIB 01629444750</item>
    </izvorni_sadrzaj>
    <derivirana_varijabla naziv="DomainObject.Predmet.ProtuStrankaListFormatedOIB_1">
      <item>ISTO INDUSTROGRADNJA d.o.o. KRNICA, OIB 01629444750</item>
    </derivirana_varijabla>
  </DomainObject.Predmet.ProtuStrankaListFormatedOIB>
  <DomainObject.Predmet.ProtuStrankaListFormatedWithAdress>
    <izvorni_sadrzaj>
      <item>ISTO INDUSTROGRADNJA d.o.o. KRNICA, Duga Uvala 1, 52207 Krnica</item>
    </izvorni_sadrzaj>
    <derivirana_varijabla naziv="DomainObject.Predmet.ProtuStrankaListFormatedWithAdress_1">
      <item>ISTO INDUSTROGRADNJA d.o.o. KRNICA, Duga Uvala 1, 52207 Krnica</item>
    </derivirana_varijabla>
  </DomainObject.Predmet.ProtuStrankaListFormatedWithAdress>
  <DomainObject.Predmet.ProtuStrankaListFormatedWithAdressOIB>
    <izvorni_sadrzaj>
      <item>ISTO INDUSTROGRADNJA d.o.o. KRNICA, OIB 01629444750, Duga Uvala 1, 52207 Krnica</item>
    </izvorni_sadrzaj>
    <derivirana_varijabla naziv="DomainObject.Predmet.ProtuStrankaListFormatedWithAdressOIB_1">
      <item>ISTO INDUSTROGRADNJA d.o.o. KRNICA, OIB 01629444750, Duga Uvala 1, 52207 Krnica</item>
    </derivirana_varijabla>
  </DomainObject.Predmet.ProtuStrankaListFormatedWithAdressOIB>
  <DomainObject.Predmet.ProtuStrankaListNazivFormated>
    <izvorni_sadrzaj>
      <item>ISTO INDUSTROGRADNJA d.o.o. KRNICA</item>
    </izvorni_sadrzaj>
    <derivirana_varijabla naziv="DomainObject.Predmet.ProtuStrankaListNazivFormated_1">
      <item>ISTO INDUSTROGRADNJA d.o.o. KRNICA</item>
    </derivirana_varijabla>
  </DomainObject.Predmet.ProtuStrankaListNazivFormated>
  <DomainObject.Predmet.ProtuStrankaListNazivFormatedOIB>
    <izvorni_sadrzaj>
      <item>ISTO INDUSTROGRADNJA d.o.o. KRNICA, OIB 01629444750</item>
    </izvorni_sadrzaj>
    <derivirana_varijabla naziv="DomainObject.Predmet.ProtuStrankaListNazivFormatedOIB_1">
      <item>ISTO INDUSTROGRADNJA d.o.o. KRNICA, OIB 01629444750</item>
    </derivirana_varijabla>
  </DomainObject.Predmet.ProtuStrankaListNazivFormatedOIB>
  <DomainObject.Predmet.OstaliListFormated>
    <izvorni_sadrzaj>
      <item>Marino Folo</item>
    </izvorni_sadrzaj>
    <derivirana_varijabla naziv="DomainObject.Predmet.OstaliListFormated_1">
      <item>Marino Folo</item>
    </derivirana_varijabla>
  </DomainObject.Predmet.OstaliListFormated>
  <DomainObject.Predmet.OstaliListFormatedOIB>
    <izvorni_sadrzaj>
      <item>Marino Folo</item>
    </izvorni_sadrzaj>
    <derivirana_varijabla naziv="DomainObject.Predmet.OstaliListFormatedOIB_1">
      <item>Marino Folo</item>
    </derivirana_varijabla>
  </DomainObject.Predmet.OstaliListFormatedOIB>
  <DomainObject.Predmet.OstaliListFormatedWithAdress>
    <izvorni_sadrzaj>
      <item>Marino Folo, Svetvinčenat 48, 52341 Svetvinčenat</item>
    </izvorni_sadrzaj>
    <derivirana_varijabla naziv="DomainObject.Predmet.OstaliListFormatedWithAdress_1">
      <item>Marino Folo, Svetvinčenat 48, 52341 Svetvinčenat</item>
    </derivirana_varijabla>
  </DomainObject.Predmet.OstaliListFormatedWithAdress>
  <DomainObject.Predmet.OstaliListFormatedWithAdressOIB>
    <izvorni_sadrzaj>
      <item>Marino Folo, Svetvinčenat 48, 52341 Svetvinčenat</item>
    </izvorni_sadrzaj>
    <derivirana_varijabla naziv="DomainObject.Predmet.OstaliListFormatedWithAdressOIB_1">
      <item>Marino Folo, Svetvinčenat 48, 52341 Svetvinčenat</item>
    </derivirana_varijabla>
  </DomainObject.Predmet.OstaliListFormatedWithAdressOIB>
  <DomainObject.Predmet.OstaliListNazivFormated>
    <izvorni_sadrzaj>
      <item>Marino Folo</item>
    </izvorni_sadrzaj>
    <derivirana_varijabla naziv="DomainObject.Predmet.OstaliListNazivFormated_1">
      <item>Marino Folo</item>
    </derivirana_varijabla>
  </DomainObject.Predmet.OstaliListNazivFormated>
  <DomainObject.Predmet.OstaliListNazivFormatedOIB>
    <izvorni_sadrzaj>
      <item>Marino Folo</item>
    </izvorni_sadrzaj>
    <derivirana_varijabla naziv="DomainObject.Predmet.OstaliListNazivFormatedOIB_1">
      <item>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ISTO INDUSTROGRADNJA d.o.o. KRNICA</izvorni_sadrzaj>
    <derivirana_varijabla naziv="DomainObject.Predmet.StrankaIDrugi_1">ISTO INDUSTROGRADNJA d.o.o. KRNICA</derivirana_varijabla>
  </DomainObject.Predmet.StrankaIDrugi>
  <DomainObject.Predmet.ProtustrankaIDrugi>
    <izvorni_sadrzaj>ISTO INDUSTROGRADNJA d.o.o. KRNICA</izvorni_sadrzaj>
    <derivirana_varijabla naziv="DomainObject.Predmet.ProtustrankaIDrugi_1">ISTO INDUSTROGRADNJA d.o.o. KRNICA</derivirana_varijabla>
  </DomainObject.Predmet.ProtustrankaIDrugi>
  <DomainObject.Predmet.StrankaIDrugiAdressOIB>
    <izvorni_sadrzaj>ISTO INDUSTROGRADNJA d.o.o. KRNICA, OIB 01629444750, Duga Uvala 1, 52207 Krnica</izvorni_sadrzaj>
    <derivirana_varijabla naziv="DomainObject.Predmet.StrankaIDrugiAdressOIB_1">ISTO INDUSTROGRADNJA d.o.o. KRNICA, OIB 01629444750, Duga Uvala 1, 52207 Krnica</derivirana_varijabla>
  </DomainObject.Predmet.StrankaIDrugiAdressOIB>
  <DomainObject.Predmet.ProtustrankaIDrugiAdressOIB>
    <izvorni_sadrzaj>ISTO INDUSTROGRADNJA d.o.o. KRNICA, OIB 01629444750, Duga Uvala 1, 52207 Krnica</izvorni_sadrzaj>
    <derivirana_varijabla naziv="DomainObject.Predmet.ProtustrankaIDrugiAdressOIB_1">ISTO INDUSTROGRADNJA d.o.o.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 KRNICA</item>
      <item>ISTO INDUSTROGRADNJA d.o.o. KRNICA</item>
      <item>Marino Folo</item>
    </izvorni_sadrzaj>
    <derivirana_varijabla naziv="DomainObject.Predmet.SudioniciListNaziv_1">
      <item>ISTO INDUSTROGRADNJA d.o.o. KRNICA</item>
      <item>ISTO INDUSTROGRADNJA d.o.o. KRNICA</item>
      <item>Marino Folo</item>
    </derivirana_varijabla>
  </DomainObject.Predmet.SudioniciListNaziv>
  <DomainObject.Predmet.SudioniciListAdressOIB>
    <izvorni_sadrzaj>
      <item>ISTO INDUSTROGRADNJA d.o.o. KRNICA, OIB 01629444750, Duga Uvala 1,52207 Krnica</item>
      <item>ISTO INDUSTROGRADNJA d.o.o. KRNICA, OIB 01629444750, Duga Uvala 1,52207 Krnica</item>
      <item>Marino Folo, Svetvinčenat 48,52341 Svetvinčenat</item>
    </izvorni_sadrzaj>
    <derivirana_varijabla naziv="DomainObject.Predmet.SudioniciListAdressOIB_1">
      <item>ISTO INDUSTROGRADNJA d.o.o. KRNICA, OIB 01629444750, Duga Uvala 1,52207 Krnica</item>
      <item>ISTO INDUSTROGRADNJA d.o.o. KRNICA, OIB 01629444750, Duga Uvala 1,52207 Krnica</item>
      <item>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01629444750</item>
      <item>, OIB null</item>
    </izvorni_sadrzaj>
    <derivirana_varijabla naziv="DomainObject.Predmet.SudioniciListNazivOIB_1">
      <item>, OIB 01629444750</item>
      <item>, OIB 01629444750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669</properties:Characters>
  <properties:Lines>37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2019-05-28T12:18:00Z</dcterms:created>
  <dc:creator>Jasmina Matika</dc:creator>
  <cp:lastModifiedBy>Sanja Prodan</cp:lastModifiedBy>
  <cp:lastPrinted>2018-04-09T09:32:00Z</cp:lastPrinted>
  <dcterms:modified xmlns:xsi="http://www.w3.org/2001/XMLSchema-instance" xsi:type="dcterms:W3CDTF">2019-05-28T12:42:00Z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(st35318-42-ročište , isto industrogradnja.docx)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