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7F73E9">
        <w:t>12</w:t>
      </w:r>
      <w:r w:rsidR="0008227C">
        <w:t>9</w:t>
      </w:r>
      <w:r w:rsidRPr="00EC13ED">
        <w:t>/1</w:t>
      </w:r>
      <w:r w:rsidR="007F73E9">
        <w:t>4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08227C" w:rsidP="0008227C" w:rsidR="0008227C" w:rsidRPr="004972F7">
      <w:pPr>
        <w:jc w:val="both"/>
      </w:pPr>
      <w:r w:rsidRPr="004972F7">
        <w:t xml:space="preserve">Pozivaju se zainteresirane osobe da u roku od petnaest dana predujme na prolazni depozit suda koji se vodi kod Hrvatske poštanske banke d.d. Zagreb broj </w:t>
      </w:r>
      <w:r w:rsidRPr="004972F7">
        <w:rPr>
          <w:bCs/>
        </w:rPr>
        <w:t xml:space="preserve">HR59 2390 0011 3000 0270 3 </w:t>
      </w:r>
      <w:r w:rsidRPr="004972F7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A17FDB">
        <w:t>SPARTAN PRAESIDIUM društvo s ograničenom odgovornošću za pružanje usluga privatne zaštite, i turistička agencija Pula (Grad Pula - Pola), Ljudevita Posavskog 30, OIB: 47016774470</w:t>
      </w:r>
      <w:r w:rsidRPr="004972F7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7F73E9">
        <w:t>12</w:t>
      </w:r>
      <w:r w:rsidR="0008227C">
        <w:t>9</w:t>
      </w:r>
      <w:r w:rsidRPr="00EC13ED">
        <w:t>/1</w:t>
      </w:r>
      <w:r w:rsidR="007F73E9">
        <w:t>4</w:t>
      </w:r>
      <w:r w:rsidRPr="00EC13ED">
        <w:t xml:space="preserve"> od </w:t>
      </w:r>
      <w:r w:rsidR="00170D08">
        <w:t>1</w:t>
      </w:r>
      <w:r w:rsidR="0008227C">
        <w:t>8</w:t>
      </w:r>
      <w:r w:rsidR="00324BD9">
        <w:t>.</w:t>
      </w:r>
      <w:r w:rsidR="00170D08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08227C">
        <w:t>18</w:t>
      </w:r>
      <w:r w:rsidR="006425F5">
        <w:t>.</w:t>
      </w:r>
      <w:r w:rsidR="0008227C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8227C"/>
    <w:rsid w:val="000B1746"/>
    <w:rsid w:val="00103230"/>
    <w:rsid w:val="00132DC8"/>
    <w:rsid w:val="001442AF"/>
    <w:rsid w:val="00167C5D"/>
    <w:rsid w:val="00170D08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E7809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7F73E9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825FC"/>
    <w:rsid w:val="00BF2EDE"/>
    <w:rsid w:val="00C35F0D"/>
    <w:rsid w:val="00C44323"/>
    <w:rsid w:val="00C75ED6"/>
    <w:rsid w:val="00CD4AC9"/>
    <w:rsid w:val="00D10AC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5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825FC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B825FC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B825FC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B825FC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B825FC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18. ožujka 2015.</izvorni_sadrzaj>
    <derivirana_varijabla naziv="DomainObject.DatumDonosenjaOdluke_1">18.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2014.</izvorni_sadrzaj>
    <derivirana_varijabla naziv="DomainObject.Predmet.DatumOsnivanja_1">5.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St-129/2014</izvorni_sadrzaj>
    <derivirana_varijabla naziv="DomainObject.Predmet.OznakaBroj_1">St-129/2014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SPARTAN PRAESIDIUM d.o.o.  Pula</izvorni_sadrzaj>
    <derivirana_varijabla naziv="DomainObject.Predmet.ProtustrankaFormated_1">  SPARTAN PRAESIDIUM d.o.o.  Pula</derivirana_varijabla>
  </DomainObject.Predmet.ProtustrankaFormated>
  <DomainObject.Predmet.ProtustrankaFormatedOIB>
    <izvorni_sadrzaj>  SPARTAN PRAESIDIUM d.o.o.  Pula, OIB 47016774470</izvorni_sadrzaj>
    <derivirana_varijabla naziv="DomainObject.Predmet.ProtustrankaFormatedOIB_1">  SPARTAN PRAESIDIUM d.o.o.  Pula, OIB 47016774470</derivirana_varijabla>
  </DomainObject.Predmet.ProtustrankaFormatedOIB>
  <DomainObject.Predmet.ProtustrankaFormatedWithAdress>
    <izvorni_sadrzaj> SPARTAN PRAESIDIUM d.o.o.  Pula, Ljudevita Posavskog 30, 52100 Pula</izvorni_sadrzaj>
    <derivirana_varijabla naziv="DomainObject.Predmet.ProtustrankaFormatedWithAdress_1"> SPARTAN PRAESIDIUM d.o.o.  Pula, Ljudevita Posavskog 30, 52100 Pula</derivirana_varijabla>
  </DomainObject.Predmet.ProtustrankaFormatedWithAdress>
  <DomainObject.Predmet.ProtustrankaFormatedWithAdressOIB>
    <izvorni_sadrzaj> SPARTAN PRAESIDIUM d.o.o.  Pula, OIB 47016774470, Ljudevita Posavskog 30, 52100 Pula</izvorni_sadrzaj>
    <derivirana_varijabla naziv="DomainObject.Predmet.ProtustrankaFormatedWithAdressOIB_1"> SPARTAN PRAESIDIUM d.o.o.  Pula, OIB 47016774470, Ljudevita Posavskog 30, 52100 Pula</derivirana_varijabla>
  </DomainObject.Predmet.ProtustrankaFormatedWithAdressOIB>
  <DomainObject.Predmet.ProtustrankaWithAdress>
    <izvorni_sadrzaj>SPARTAN PRAESIDIUM d.o.o.  Pula Ljudevita Posavskog 30, 52100 Pula</izvorni_sadrzaj>
    <derivirana_varijabla naziv="DomainObject.Predmet.ProtustrankaWithAdress_1">SPARTAN PRAESIDIUM d.o.o.  Pula Ljudevita Posavskog 30, 52100 Pula</derivirana_varijabla>
  </DomainObject.Predmet.ProtustrankaWithAdress>
  <DomainObject.Predmet.ProtustrankaWithAdressOIB>
    <izvorni_sadrzaj>SPARTAN PRAESIDIUM d.o.o.  Pula, OIB 47016774470, Ljudevita Posavskog 30, 52100 Pula</izvorni_sadrzaj>
    <derivirana_varijabla naziv="DomainObject.Predmet.ProtustrankaWithAdressOIB_1">SPARTAN PRAESIDIUM d.o.o.  Pula, OIB 47016774470, Ljudevita Posavskog 30, 52100 Pula</derivirana_varijabla>
  </DomainObject.Predmet.ProtustrankaWithAdressOIB>
  <DomainObject.Predmet.ProtustrankaNazivFormated>
    <izvorni_sadrzaj>SPARTAN PRAESIDIUM d.o.o.  Pula</izvorni_sadrzaj>
    <derivirana_varijabla naziv="DomainObject.Predmet.ProtustrankaNazivFormated_1">SPARTAN PRAESIDIUM d.o.o.  Pula</derivirana_varijabla>
  </DomainObject.Predmet.ProtustrankaNazivFormated>
  <DomainObject.Predmet.ProtustrankaNazivFormatedOIB>
    <izvorni_sadrzaj>SPARTAN PRAESIDIUM d.o.o.  Pula, OIB 47016774470</izvorni_sadrzaj>
    <derivirana_varijabla naziv="DomainObject.Predmet.ProtustrankaNazivFormatedOIB_1">SPARTAN PRAESIDIUM d.o.o.  Pula, OIB 47016774470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SPARTAN PRAESIDIUM d.o.o.  Pula</item>
    </izvorni_sadrzaj>
    <derivirana_varijabla naziv="DomainObject.Predmet.ProtuStrankaListFormated_1">
      <item>SPARTAN PRAESIDIUM d.o.o.  Pula</item>
    </derivirana_varijabla>
  </DomainObject.Predmet.ProtuStrankaListFormated>
  <DomainObject.Predmet.ProtuStrankaListFormatedOIB>
    <izvorni_sadrzaj>
      <item>SPARTAN PRAESIDIUM d.o.o.  Pula, OIB 47016774470</item>
    </izvorni_sadrzaj>
    <derivirana_varijabla naziv="DomainObject.Predmet.ProtuStrankaListFormatedOIB_1">
      <item>SPARTAN PRAESIDIUM d.o.o.  Pula, OIB 47016774470</item>
    </derivirana_varijabla>
  </DomainObject.Predmet.ProtuStrankaListFormatedOIB>
  <DomainObject.Predmet.ProtuStrankaListFormatedWithAdress>
    <izvorni_sadrzaj>
      <item>SPARTAN PRAESIDIUM d.o.o.  Pula, Ljudevita Posavskog 30, 52100 Pula</item>
    </izvorni_sadrzaj>
    <derivirana_varijabla naziv="DomainObject.Predmet.ProtuStrankaListFormatedWithAdress_1">
      <item>SPARTAN PRAESIDIUM d.o.o.  Pula, Ljudevita Posavskog 30, 52100 Pula</item>
    </derivirana_varijabla>
  </DomainObject.Predmet.ProtuStrankaListFormatedWithAdress>
  <DomainObject.Predmet.ProtuStrankaListFormatedWithAdressOIB>
    <izvorni_sadrzaj>
      <item>SPARTAN PRAESIDIUM d.o.o.  Pula, OIB 47016774470, Ljudevita Posavskog 30, 52100 Pula</item>
    </izvorni_sadrzaj>
    <derivirana_varijabla naziv="DomainObject.Predmet.ProtuStrankaListFormatedWithAdressOIB_1">
      <item>SPARTAN PRAESIDIUM d.o.o.  Pula, OIB 47016774470, Ljudevita Posavskog 30, 52100 Pula</item>
    </derivirana_varijabla>
  </DomainObject.Predmet.ProtuStrankaListFormatedWithAdressOIB>
  <DomainObject.Predmet.ProtuStrankaListNazivFormated>
    <izvorni_sadrzaj>
      <item>SPARTAN PRAESIDIUM d.o.o.  Pula</item>
    </izvorni_sadrzaj>
    <derivirana_varijabla naziv="DomainObject.Predmet.ProtuStrankaListNazivFormated_1">
      <item>SPARTAN PRAESIDIUM d.o.o.  Pula</item>
    </derivirana_varijabla>
  </DomainObject.Predmet.ProtuStrankaListNazivFormated>
  <DomainObject.Predmet.ProtuStrankaListNazivFormatedOIB>
    <izvorni_sadrzaj>
      <item>SPARTAN PRAESIDIUM d.o.o.  Pula, OIB 47016774470</item>
    </izvorni_sadrzaj>
    <derivirana_varijabla naziv="DomainObject.Predmet.ProtuStrankaListNazivFormatedOIB_1">
      <item>SPARTAN PRAESIDIUM d.o.o.  Pula, OIB 47016774470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2015.</izvorni_sadrzaj>
    <derivirana_varijabla naziv="DomainObject.Datum_1">18.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SPARTAN PRAESIDIUM d.o.o.  Pula</izvorni_sadrzaj>
    <derivirana_varijabla naziv="DomainObject.Predmet.ProtustrankaIDrugi_1">SPARTAN PRAESIDIUM d.o.o.  Pula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SPARTAN PRAESIDIUM d.o.o.  Pula, OIB 47016774470, Ljudevita Posavskog 30, 52100 Pula</izvorni_sadrzaj>
    <derivirana_varijabla naziv="DomainObject.Predmet.ProtustrankaIDrugiAdressOIB_1">SPARTAN PRAESIDIUM d.o.o.  Pula, OIB 47016774470, Ljudevita Posavskog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SPARTAN PRAESIDIUM d.o.o.  Pula</item>
    </izvorni_sadrzaj>
    <derivirana_varijabla naziv="DomainObject.Predmet.SudioniciListNaziv_1">
      <item>FINA  Pula</item>
      <item>SPARTAN PRAESIDIUM d.o.o.  Pula</item>
    </derivirana_varijabla>
  </DomainObject.Predmet.SudioniciListNaziv>
  <DomainObject.Predmet.SudioniciListAdressOIB>
    <izvorni_sadrzaj>
      <item>FINA  Pula, OIB 85821130368, Giardini 5,52100 Pula</item>
      <item>SPARTAN PRAESIDIUM d.o.o.  Pula, OIB 47016774470, Ljudevita Posavskog 30,52100 Pula</item>
    </izvorni_sadrzaj>
    <derivirana_varijabla naziv="DomainObject.Predmet.SudioniciListAdressOIB_1">
      <item>FINA  Pula, OIB 85821130368, Giardini 5,52100 Pula</item>
      <item>SPARTAN PRAESIDIUM d.o.o.  Pula, OIB 47016774470, Ljudevita Posavskog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47016774470</item>
    </izvorni_sadrzaj>
    <derivirana_varijabla naziv="DomainObject.Predmet.SudioniciListNazivOIB_1">
      <item>, OIB 85821130368</item>
      <item>, OIB 47016774470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DF7720-C51D-4BB3-99C1-AC99390361E6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149</properties:Words>
  <properties:Characters>804</properties:Characters>
  <properties:Lines>64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1148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2015-03-18T08:07:00Z</dcterms:created>
  <dc:creator>vjelenovic</dc:creator>
  <cp:lastModifiedBy>docx4j</cp:lastModifiedBy>
  <cp:lastPrinted>2015-03-18T08:06:00Z</cp:lastPrinted>
  <dcterms:modified xmlns:xsi="http://www.w3.org/2001/XMLSchema-instance" xsi:type="dcterms:W3CDTF">2015-03-18T08:12:00Z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