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f843" w14:paraId="5e7f843" w:rsidRDefault="006A5114" w:rsidP="003D0CC5" w:rsidR="006A5114" w:rsidRPr="00070D90">
      <w:pPr>
        <w15:collapsed w:val="false"/>
      </w:pPr>
      <w:bookmarkStart w:name="_GoBack" w:id="0"/>
      <w:bookmarkEnd w:id="0"/>
    </w:p>
    <w:p w:rsidRDefault="003D0CC5" w:rsidP="003D0CC5" w:rsidR="003D0CC5" w:rsidRPr="00070D90">
      <w:r w:rsidRPr="00070D90">
        <w:t>REPUBLIKA HRVATSKA</w:t>
      </w:r>
    </w:p>
    <w:p w:rsidRDefault="003D0CC5" w:rsidP="003D0CC5" w:rsidR="003D0CC5" w:rsidRPr="00070D90">
      <w:r w:rsidRPr="00070D90">
        <w:t>TRGOVAČKI SUD U ZAGREBU</w:t>
      </w:r>
    </w:p>
    <w:p w:rsidRDefault="003D0CC5" w:rsidP="003D0CC5" w:rsidR="003D0CC5" w:rsidRPr="00070D90">
      <w:r w:rsidRPr="00070D90">
        <w:t xml:space="preserve">Zagreb, </w:t>
      </w:r>
      <w:proofErr w:type="spellStart"/>
      <w:r w:rsidRPr="00070D90">
        <w:t>Amruševa</w:t>
      </w:r>
      <w:proofErr w:type="spellEnd"/>
      <w:r w:rsidRPr="00070D90">
        <w:t xml:space="preserve"> 2/II        </w:t>
      </w:r>
      <w:r w:rsidRPr="00070D90">
        <w:tab/>
      </w:r>
      <w:r w:rsidRPr="00070D90">
        <w:tab/>
      </w:r>
      <w:r w:rsidRPr="00070D90">
        <w:tab/>
      </w:r>
      <w:r w:rsidRPr="00070D90">
        <w:tab/>
      </w:r>
      <w:r w:rsidRPr="00070D90">
        <w:tab/>
      </w:r>
      <w:r w:rsidRPr="00070D90">
        <w:tab/>
      </w:r>
      <w:r w:rsidRPr="00070D90">
        <w:tab/>
        <w:t>85. St-</w:t>
      </w:r>
      <w:r w:rsidR="00EE4ECE" w:rsidRPr="00070D90">
        <w:t>2745</w:t>
      </w:r>
      <w:r w:rsidRPr="00070D90">
        <w:t>/16</w:t>
      </w:r>
    </w:p>
    <w:p w:rsidRDefault="003D0CC5" w:rsidP="003D0CC5" w:rsidR="003D0CC5" w:rsidRPr="00070D90"/>
    <w:p w:rsidRDefault="003D0CC5" w:rsidP="003D0CC5" w:rsidR="003D0CC5" w:rsidRPr="00070D90">
      <w:pPr>
        <w:jc w:val="center"/>
      </w:pPr>
      <w:r w:rsidRPr="00070D90">
        <w:t>Z A P I S N I K</w:t>
      </w:r>
    </w:p>
    <w:p w:rsidRDefault="004D78DF" w:rsidP="004D78DF" w:rsidR="003D0CC5" w:rsidRPr="00070D90">
      <w:pPr>
        <w:jc w:val="center"/>
        <w:rPr>
          <w:rFonts w:eastAsiaTheme="minorHAnsi"/>
          <w:lang w:eastAsia="en-US"/>
        </w:rPr>
      </w:pPr>
      <w:r w:rsidRPr="00070D90">
        <w:rPr>
          <w:rFonts w:eastAsiaTheme="minorHAnsi"/>
          <w:lang w:eastAsia="en-US"/>
        </w:rPr>
        <w:t>s ročišta radi rasprave o pretpostavkama za otvaranje stečajnog postupka</w:t>
      </w:r>
    </w:p>
    <w:p w:rsidRDefault="004D78DF" w:rsidP="004D78DF" w:rsidR="004D78DF" w:rsidRPr="00070D90">
      <w:pPr>
        <w:jc w:val="center"/>
      </w:pPr>
    </w:p>
    <w:p w:rsidRDefault="003D0CC5" w:rsidP="003D0CC5" w:rsidR="003D0CC5" w:rsidRPr="00070D90">
      <w:pPr>
        <w:jc w:val="both"/>
      </w:pPr>
      <w:r w:rsidRPr="00070D90">
        <w:t xml:space="preserve">sastavljen pri Trgovačkom sudu u Zagrebu </w:t>
      </w:r>
      <w:r w:rsidR="00543B92">
        <w:t>11. listopada</w:t>
      </w:r>
      <w:r w:rsidR="00056C88" w:rsidRPr="00070D90">
        <w:t xml:space="preserve"> 2018</w:t>
      </w:r>
      <w:r w:rsidRPr="00070D90">
        <w:t xml:space="preserve">. u stečajnom postupku nad dužnikom </w:t>
      </w:r>
      <w:r w:rsidR="00EE4ECE" w:rsidRPr="00070D90">
        <w:rPr>
          <w:lang w:val="pt-BR"/>
        </w:rPr>
        <w:t xml:space="preserve">STAMP d.o.o., Zagreb, Petrinjska 9, OIB: </w:t>
      </w:r>
      <w:r w:rsidR="00EE4ECE" w:rsidRPr="00070D90">
        <w:t>42436202629</w:t>
      </w:r>
      <w:r w:rsidRPr="00070D90">
        <w:rPr>
          <w:lang w:val="pt-BR"/>
        </w:rPr>
        <w:t>,</w:t>
      </w:r>
    </w:p>
    <w:p w:rsidRDefault="003D0CC5" w:rsidP="003D0CC5" w:rsidR="003D0CC5" w:rsidRPr="00070D90"/>
    <w:p w:rsidRDefault="003D0CC5" w:rsidP="003D0CC5" w:rsidR="003D0CC5" w:rsidRPr="00070D90">
      <w:r w:rsidRPr="00070D90">
        <w:t>NAZOČNI OD SUDA:</w:t>
      </w:r>
    </w:p>
    <w:p w:rsidRDefault="003D0CC5" w:rsidP="003D0CC5" w:rsidR="003D0CC5" w:rsidRPr="00070D90">
      <w:r w:rsidRPr="00070D90">
        <w:t>SUDAC: Ivana Koštarić Fegeš</w:t>
      </w:r>
    </w:p>
    <w:p w:rsidRDefault="003D0CC5" w:rsidP="003D0CC5" w:rsidR="003D0CC5" w:rsidRPr="00070D90">
      <w:r w:rsidRPr="00070D90">
        <w:t>ZAPISNIČAR:</w:t>
      </w:r>
      <w:r w:rsidRPr="00070D90">
        <w:rPr>
          <w:color w:val="FF0000"/>
        </w:rPr>
        <w:t xml:space="preserve"> </w:t>
      </w:r>
      <w:r w:rsidR="00543B92">
        <w:t>Katarina Drndelić</w:t>
      </w:r>
    </w:p>
    <w:p w:rsidRDefault="003D0CC5" w:rsidP="003D0CC5" w:rsidR="003D0CC5" w:rsidRPr="00070D90"/>
    <w:p w:rsidRDefault="003D0CC5" w:rsidP="003D0CC5" w:rsidR="003D0CC5" w:rsidRPr="00070D90">
      <w:pPr>
        <w:jc w:val="both"/>
      </w:pPr>
      <w:r w:rsidRPr="00070D90">
        <w:t xml:space="preserve">Sudac otvara ročište u </w:t>
      </w:r>
      <w:r w:rsidR="00543B92">
        <w:t>10</w:t>
      </w:r>
      <w:r w:rsidR="00F20016" w:rsidRPr="00070D90">
        <w:t>:</w:t>
      </w:r>
      <w:r w:rsidR="00543B92">
        <w:t>15</w:t>
      </w:r>
      <w:r w:rsidRPr="00070D90">
        <w:t xml:space="preserve"> sati, ro</w:t>
      </w:r>
      <w:r w:rsidR="00117CAD">
        <w:t>čište je javno i utvrđuje da su</w:t>
      </w:r>
      <w:r w:rsidRPr="00070D90">
        <w:t xml:space="preserve"> pristupili:</w:t>
      </w:r>
    </w:p>
    <w:p w:rsidRDefault="003D0CC5" w:rsidP="003D0CC5" w:rsidR="003D0CC5" w:rsidRPr="00070D90"/>
    <w:p w:rsidRDefault="003D0CC5" w:rsidP="003D0CC5" w:rsidR="003D0CC5" w:rsidRPr="00070D90">
      <w:r w:rsidRPr="00070D90">
        <w:t>Predlagatelj: nitko, dostava poziva uredno iskazana</w:t>
      </w:r>
    </w:p>
    <w:p w:rsidRDefault="003D0CC5" w:rsidP="003D0CC5" w:rsidR="003D0CC5" w:rsidRPr="00070D90">
      <w:r w:rsidRPr="00070D90">
        <w:t>Dužnik:</w:t>
      </w:r>
      <w:r w:rsidR="00F20016" w:rsidRPr="00070D90">
        <w:t xml:space="preserve"> Krešimir </w:t>
      </w:r>
      <w:proofErr w:type="spellStart"/>
      <w:r w:rsidR="00F20016" w:rsidRPr="00070D90">
        <w:t>Lisak</w:t>
      </w:r>
      <w:proofErr w:type="spellEnd"/>
      <w:r w:rsidR="00F20016" w:rsidRPr="00070D90">
        <w:t xml:space="preserve">, </w:t>
      </w:r>
      <w:r w:rsidR="00070D90" w:rsidRPr="00070D90">
        <w:t xml:space="preserve">odvjetnik u Zagrebu, </w:t>
      </w:r>
      <w:r w:rsidR="00F20016" w:rsidRPr="00070D90">
        <w:t xml:space="preserve">punomoć </w:t>
      </w:r>
      <w:r w:rsidR="006A5114" w:rsidRPr="00070D90">
        <w:t>u spisu</w:t>
      </w:r>
    </w:p>
    <w:p w:rsidRDefault="003D0CC5" w:rsidP="003D0CC5" w:rsidR="003D0CC5" w:rsidRPr="00070D90">
      <w:r w:rsidRPr="00070D90">
        <w:t>Zastupni</w:t>
      </w:r>
      <w:r w:rsidR="002A47B0" w:rsidRPr="00070D90">
        <w:t>ci</w:t>
      </w:r>
      <w:r w:rsidRPr="00070D90">
        <w:t xml:space="preserve"> po zakonu dužnika: </w:t>
      </w:r>
      <w:r w:rsidR="00257C89" w:rsidRPr="00070D90">
        <w:t>nitko, dostava poziva uredno iskazana</w:t>
      </w:r>
    </w:p>
    <w:p w:rsidRDefault="009B7CA2" w:rsidP="003D0CC5" w:rsidR="009B7CA2">
      <w:pPr>
        <w:rPr>
          <w:color w:val="FF0000"/>
        </w:rPr>
      </w:pPr>
      <w:r w:rsidRPr="009B7CA2">
        <w:t xml:space="preserve">Javnost: Valentino </w:t>
      </w:r>
      <w:proofErr w:type="spellStart"/>
      <w:r w:rsidRPr="009B7CA2">
        <w:t>Koščak</w:t>
      </w:r>
      <w:proofErr w:type="spellEnd"/>
      <w:r w:rsidRPr="009B7CA2">
        <w:t xml:space="preserve">, </w:t>
      </w:r>
      <w:r>
        <w:t xml:space="preserve">stečajni upravitelj </w:t>
      </w:r>
      <w:r w:rsidRPr="009B7CA2">
        <w:t>s liste B stečajnih upravitelja</w:t>
      </w:r>
    </w:p>
    <w:p w:rsidRDefault="009B7CA2" w:rsidP="003D0CC5" w:rsidR="009B7CA2" w:rsidRPr="00070D90">
      <w:pPr>
        <w:rPr>
          <w:color w:val="FF0000"/>
        </w:rPr>
      </w:pPr>
    </w:p>
    <w:p w:rsidRDefault="00D01734" w:rsidP="003D0CC5" w:rsidR="00140486" w:rsidRPr="00070D90">
      <w:pPr>
        <w:ind w:firstLine="708"/>
        <w:jc w:val="both"/>
        <w:rPr>
          <w:rFonts w:eastAsiaTheme="minorHAnsi"/>
          <w:lang w:eastAsia="en-US"/>
        </w:rPr>
      </w:pPr>
      <w:r w:rsidRPr="00070D90">
        <w:rPr>
          <w:rFonts w:eastAsiaTheme="minorHAnsi"/>
          <w:lang w:eastAsia="en-US"/>
        </w:rPr>
        <w:t xml:space="preserve">Utvrđuje se da je u spis dostavljen podnesak FINA-e od </w:t>
      </w:r>
      <w:r w:rsidR="00543B92">
        <w:rPr>
          <w:rFonts w:eastAsiaTheme="minorHAnsi"/>
          <w:lang w:eastAsia="en-US"/>
        </w:rPr>
        <w:t>16. srpnja</w:t>
      </w:r>
      <w:r w:rsidRPr="00070D90">
        <w:rPr>
          <w:rFonts w:eastAsiaTheme="minorHAnsi"/>
          <w:lang w:eastAsia="en-US"/>
        </w:rPr>
        <w:t xml:space="preserve"> 2018. kojim ispričava nedolazak na današnje ročište i u cijelosti ostaje kod navoda iz prijedloga za otvar</w:t>
      </w:r>
      <w:r w:rsidR="002C0B45">
        <w:rPr>
          <w:rFonts w:eastAsiaTheme="minorHAnsi"/>
          <w:lang w:eastAsia="en-US"/>
        </w:rPr>
        <w:t>anje stečajnog postupka (list 78</w:t>
      </w:r>
      <w:r w:rsidRPr="00070D90">
        <w:rPr>
          <w:rFonts w:eastAsiaTheme="minorHAnsi"/>
          <w:lang w:eastAsia="en-US"/>
        </w:rPr>
        <w:t xml:space="preserve"> spisa).</w:t>
      </w:r>
    </w:p>
    <w:p w:rsidRDefault="00D01734" w:rsidP="003D0CC5" w:rsidR="00D01734">
      <w:pPr>
        <w:ind w:firstLine="708"/>
        <w:jc w:val="both"/>
      </w:pPr>
    </w:p>
    <w:p w:rsidRDefault="002C0B45" w:rsidP="002C0B45" w:rsidR="002C0B45">
      <w:pPr>
        <w:autoSpaceDE w:val="false"/>
        <w:autoSpaceDN w:val="false"/>
        <w:adjustRightInd w:val="false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  </w:t>
      </w:r>
      <w:r>
        <w:rPr>
          <w:rFonts w:eastAsiaTheme="minorHAnsi"/>
          <w:lang w:eastAsia="en-US"/>
        </w:rPr>
        <w:tab/>
        <w:t>Utvrđuje se da je u spis dostavljena potvrda FINA-e o neizvršenim osnovama za plaćanje (list 79 spisa) iz koje proizlazi da je na dan 16. srpnja 2018. dužnik imao evidentirane neizvršene osnove za plaćanje u neprekinutom razdoblju od 4654 dana.</w:t>
      </w:r>
    </w:p>
    <w:p w:rsidRDefault="002C0B45" w:rsidP="002C0B45" w:rsidR="002C0B45">
      <w:pPr>
        <w:autoSpaceDE w:val="false"/>
        <w:autoSpaceDN w:val="false"/>
        <w:adjustRightInd w:val="false"/>
        <w:jc w:val="both"/>
        <w:rPr>
          <w:rFonts w:eastAsiaTheme="minorHAnsi"/>
          <w:lang w:eastAsia="en-US"/>
        </w:rPr>
      </w:pPr>
    </w:p>
    <w:p w:rsidRDefault="00257C89" w:rsidP="002C0B45" w:rsidR="00070D90">
      <w:pPr>
        <w:autoSpaceDE w:val="false"/>
        <w:autoSpaceDN w:val="false"/>
        <w:adjustRightInd w:val="false"/>
        <w:ind w:firstLine="708"/>
        <w:jc w:val="both"/>
      </w:pPr>
      <w:r w:rsidRPr="00070D90">
        <w:t xml:space="preserve">Punomoćnik dužnika </w:t>
      </w:r>
      <w:r w:rsidR="00117CAD">
        <w:t>predaje u spis dopis stečajnog upr</w:t>
      </w:r>
      <w:r w:rsidR="00B64813">
        <w:t>avitelja S</w:t>
      </w:r>
      <w:r w:rsidR="00117CAD">
        <w:t xml:space="preserve">tečajne mase iza  dužnika Klara </w:t>
      </w:r>
      <w:r w:rsidR="00B64813">
        <w:t xml:space="preserve">Zagreb </w:t>
      </w:r>
      <w:r w:rsidR="00117CAD">
        <w:t xml:space="preserve">d.d. i završni diobni popis </w:t>
      </w:r>
      <w:r w:rsidR="00B64813">
        <w:t>iz k</w:t>
      </w:r>
      <w:r w:rsidR="00705CAC">
        <w:t>ojeg je razvidno kako će dužnikova novčana tražbina prema navedenom društvu biti namirena u cijelosti. Dodaje kako su još uvijek u tijeku pregovor</w:t>
      </w:r>
      <w:r w:rsidR="0027355A">
        <w:t>i</w:t>
      </w:r>
      <w:r w:rsidR="00705CAC">
        <w:t xml:space="preserve"> s Poreznom upravom oko namirenja dugovanja </w:t>
      </w:r>
      <w:r w:rsidR="0027355A">
        <w:t xml:space="preserve">na ime doprinosa stoga predlaže odgodu današnjeg ročišta. </w:t>
      </w:r>
    </w:p>
    <w:p w:rsidRDefault="002C0B45" w:rsidP="0037664C" w:rsidR="002C0B45" w:rsidRPr="00070D90">
      <w:pPr>
        <w:ind w:firstLine="708"/>
        <w:jc w:val="both"/>
      </w:pPr>
    </w:p>
    <w:p w:rsidRDefault="00140486" w:rsidP="003D0CC5" w:rsidR="00140486" w:rsidRPr="00070D90">
      <w:pPr>
        <w:ind w:firstLine="708"/>
        <w:jc w:val="both"/>
      </w:pPr>
      <w:r w:rsidRPr="00070D90">
        <w:t>Sud donosi</w:t>
      </w:r>
    </w:p>
    <w:p w:rsidRDefault="00140486" w:rsidP="00140486" w:rsidR="00140486">
      <w:pPr>
        <w:ind w:firstLine="708"/>
        <w:jc w:val="center"/>
      </w:pPr>
      <w:r w:rsidRPr="00070D90">
        <w:t>Z</w:t>
      </w:r>
      <w:r w:rsidR="00813126" w:rsidRPr="00070D90">
        <w:t xml:space="preserve"> </w:t>
      </w:r>
      <w:r w:rsidRPr="00070D90">
        <w:t>a</w:t>
      </w:r>
      <w:r w:rsidR="00813126" w:rsidRPr="00070D90">
        <w:t xml:space="preserve"> </w:t>
      </w:r>
      <w:r w:rsidRPr="00070D90">
        <w:t>k</w:t>
      </w:r>
      <w:r w:rsidR="00813126" w:rsidRPr="00070D90">
        <w:t xml:space="preserve"> </w:t>
      </w:r>
      <w:r w:rsidRPr="00070D90">
        <w:t>l</w:t>
      </w:r>
      <w:r w:rsidR="00813126" w:rsidRPr="00070D90">
        <w:t xml:space="preserve"> </w:t>
      </w:r>
      <w:r w:rsidRPr="00070D90">
        <w:t>j</w:t>
      </w:r>
      <w:r w:rsidR="00813126" w:rsidRPr="00070D90">
        <w:t xml:space="preserve"> </w:t>
      </w:r>
      <w:r w:rsidRPr="00070D90">
        <w:t>u</w:t>
      </w:r>
      <w:r w:rsidR="00813126" w:rsidRPr="00070D90">
        <w:t xml:space="preserve"> </w:t>
      </w:r>
      <w:r w:rsidRPr="00070D90">
        <w:t>č</w:t>
      </w:r>
      <w:r w:rsidR="00813126" w:rsidRPr="00070D90">
        <w:t xml:space="preserve"> </w:t>
      </w:r>
      <w:r w:rsidRPr="00070D90">
        <w:t>a</w:t>
      </w:r>
      <w:r w:rsidR="00813126" w:rsidRPr="00070D90">
        <w:t xml:space="preserve"> </w:t>
      </w:r>
      <w:r w:rsidRPr="00070D90">
        <w:t>k</w:t>
      </w:r>
    </w:p>
    <w:p w:rsidRDefault="001F5464" w:rsidP="00140486" w:rsidR="001F5464">
      <w:pPr>
        <w:ind w:firstLine="708"/>
        <w:jc w:val="center"/>
      </w:pPr>
    </w:p>
    <w:p w:rsidRDefault="001F5464" w:rsidP="001F5464" w:rsidR="001F5464">
      <w:pPr>
        <w:autoSpaceDE w:val="false"/>
        <w:autoSpaceDN w:val="false"/>
        <w:adjustRightInd w:val="false"/>
        <w:ind w:left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Današnje se ročište odgađa, a novo ročište radi rasprave o pretpostavkama za otvaranje stečajnog postupka određuje se za </w:t>
      </w:r>
    </w:p>
    <w:p w:rsidRDefault="001F5464" w:rsidP="001F5464" w:rsidR="001F5464">
      <w:pPr>
        <w:autoSpaceDE w:val="false"/>
        <w:autoSpaceDN w:val="false"/>
        <w:adjustRightInd w:val="false"/>
        <w:rPr>
          <w:rFonts w:eastAsiaTheme="minorHAnsi"/>
          <w:lang w:eastAsia="en-US"/>
        </w:rPr>
      </w:pPr>
    </w:p>
    <w:p w:rsidRDefault="001F5464" w:rsidP="001F5464" w:rsidR="001F5464">
      <w:pPr>
        <w:autoSpaceDE w:val="false"/>
        <w:autoSpaceDN w:val="false"/>
        <w:adjustRightInd w:val="false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17. siječnja 2019. u 11:45 sati</w:t>
      </w:r>
    </w:p>
    <w:p w:rsidRDefault="001F5464" w:rsidP="001F5464" w:rsidR="001F5464">
      <w:pPr>
        <w:autoSpaceDE w:val="false"/>
        <w:autoSpaceDN w:val="false"/>
        <w:adjustRightInd w:val="false"/>
        <w:jc w:val="center"/>
        <w:rPr>
          <w:rFonts w:eastAsiaTheme="minorHAnsi"/>
          <w:lang w:eastAsia="en-US"/>
        </w:rPr>
      </w:pPr>
    </w:p>
    <w:p w:rsidRDefault="001F5464" w:rsidP="001F5464" w:rsidR="0037664C">
      <w:pPr>
        <w:autoSpaceDE w:val="false"/>
        <w:autoSpaceDN w:val="false"/>
        <w:adjustRightInd w:val="false"/>
        <w:jc w:val="both"/>
      </w:pPr>
      <w:r>
        <w:rPr>
          <w:rFonts w:eastAsiaTheme="minorHAnsi"/>
          <w:lang w:eastAsia="en-US"/>
        </w:rPr>
        <w:t>što prisutni punomoćnik dužnika prima na znanje pa se dužnik neće posebno pozivati, a predlagatelj</w:t>
      </w:r>
      <w:r w:rsidR="00705CAC">
        <w:rPr>
          <w:rFonts w:eastAsiaTheme="minorHAnsi"/>
          <w:lang w:eastAsia="en-US"/>
        </w:rPr>
        <w:t xml:space="preserve"> i zastupnik po zakonu dužnika</w:t>
      </w:r>
      <w:r>
        <w:rPr>
          <w:rFonts w:eastAsiaTheme="minorHAnsi"/>
          <w:lang w:eastAsia="en-US"/>
        </w:rPr>
        <w:t xml:space="preserve"> će se pozvati putem ovog zapisnika. </w:t>
      </w:r>
    </w:p>
    <w:p w:rsidRDefault="0037664C" w:rsidP="0037664C" w:rsidR="0037664C" w:rsidRPr="00070D90">
      <w:pPr>
        <w:pStyle w:val="Odlomakpopisa"/>
        <w:ind w:left="1428"/>
        <w:jc w:val="both"/>
      </w:pPr>
    </w:p>
    <w:p w:rsidRDefault="003D0CC5" w:rsidP="003D0CC5" w:rsidR="003D0CC5" w:rsidRPr="00070D90">
      <w:pPr>
        <w:jc w:val="center"/>
      </w:pPr>
      <w:r w:rsidRPr="00070D90">
        <w:t xml:space="preserve">Dovršeno </w:t>
      </w:r>
      <w:r w:rsidR="008A0926">
        <w:t>10</w:t>
      </w:r>
      <w:r w:rsidR="002A47B0" w:rsidRPr="00070D90">
        <w:t>:</w:t>
      </w:r>
      <w:r w:rsidR="0027355A">
        <w:t>22</w:t>
      </w:r>
      <w:r w:rsidRPr="00070D90">
        <w:t xml:space="preserve"> sati.</w:t>
      </w:r>
    </w:p>
    <w:p w:rsidRDefault="009A7A75" w:rsidP="003D0CC5" w:rsidR="009A7A75" w:rsidRPr="00070D90">
      <w:pPr>
        <w:jc w:val="center"/>
      </w:pPr>
    </w:p>
    <w:p w:rsidRDefault="003D0CC5" w:rsidP="003D0CC5" w:rsidR="003D0CC5" w:rsidRPr="00070D90"/>
    <w:p w:rsidRDefault="003D0CC5" w:rsidP="003D0CC5" w:rsidR="003D0CC5" w:rsidRPr="00070D90">
      <w:pPr>
        <w:jc w:val="center"/>
      </w:pPr>
      <w:r w:rsidRPr="00070D90">
        <w:t>SUDAC</w:t>
      </w:r>
    </w:p>
    <w:p w:rsidRDefault="003D0CC5" w:rsidP="003D0CC5" w:rsidR="003D0CC5" w:rsidRPr="00070D90"/>
    <w:p w:rsidRDefault="00DE58B3" w:rsidP="003D0CC5" w:rsidR="003D0CC5" w:rsidRPr="00070D90">
      <w:r w:rsidRPr="00070D90">
        <w:t xml:space="preserve">ZAPISNIČAR       </w:t>
      </w:r>
      <w:r w:rsidRPr="00070D90">
        <w:tab/>
      </w:r>
      <w:r w:rsidRPr="00070D90">
        <w:tab/>
      </w:r>
      <w:r w:rsidRPr="00070D90">
        <w:tab/>
      </w:r>
      <w:r w:rsidRPr="00070D90">
        <w:tab/>
      </w:r>
      <w:r w:rsidRPr="00070D90">
        <w:tab/>
      </w:r>
      <w:r w:rsidRPr="00070D90">
        <w:tab/>
        <w:t>P</w:t>
      </w:r>
      <w:r w:rsidR="003D0CC5" w:rsidRPr="00070D90">
        <w:t>REDLAGATELJ</w:t>
      </w:r>
    </w:p>
    <w:p w:rsidRDefault="007B5DA3" w:rsidP="003D0CC5" w:rsidR="007B5DA3" w:rsidRPr="00070D90"/>
    <w:p w:rsidRDefault="003D0CC5" w:rsidP="002A47B0" w:rsidR="003D0CC5" w:rsidRPr="00070D90">
      <w:pPr>
        <w:ind w:left="4956"/>
      </w:pPr>
      <w:r w:rsidRPr="00070D90">
        <w:t>ZASTUPNIK PO ZAKONU DUŽNIKA</w:t>
      </w:r>
    </w:p>
    <w:p w:rsidRDefault="007B5DA3" w:rsidP="002A47B0" w:rsidR="007B5DA3" w:rsidRPr="00070D90">
      <w:pPr>
        <w:ind w:left="4956"/>
      </w:pPr>
    </w:p>
    <w:p w:rsidRDefault="003D0CC5" w:rsidP="003D0CC5" w:rsidR="003D0CC5" w:rsidRPr="00070D90">
      <w:pPr>
        <w:ind w:firstLine="708" w:left="4956"/>
      </w:pPr>
      <w:r w:rsidRPr="00070D90">
        <w:t>DUŽNIK</w:t>
      </w:r>
    </w:p>
    <w:p w:rsidRDefault="001218BE" w:rsidR="001218BE" w:rsidRPr="00070D90"/>
    <w:sectPr w:rsidSect="009A7A75" w:rsidR="001218BE" w:rsidRPr="00070D90">
      <w:headerReference w:type="default" r:id="rId9"/>
      <w:pgSz w:h="16838" w:w="11906"/>
      <w:pgMar w:gutter="0" w:footer="708" w:header="708" w:left="1417" w:bottom="0" w:right="1417" w:top="14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494C" w:rsidP="009A7A75" w:rsidR="0006494C">
      <w:r>
        <w:separator/>
      </w:r>
    </w:p>
  </w:endnote>
  <w:endnote w:id="0" w:type="continuationSeparator">
    <w:p w:rsidRDefault="0006494C" w:rsidP="009A7A75" w:rsidR="00064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494C" w:rsidP="009A7A75" w:rsidR="0006494C">
      <w:r>
        <w:separator/>
      </w:r>
    </w:p>
  </w:footnote>
  <w:footnote w:id="0" w:type="continuationSeparator">
    <w:p w:rsidRDefault="0006494C" w:rsidP="009A7A75" w:rsidR="00064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A75" w:rsidR="009A7A75">
    <w:pPr>
      <w:pStyle w:val="Zaglavlje"/>
    </w:pPr>
    <w:r>
      <w:ptab w:leader="none" w:relativeTo="margin" w:alignment="center"/>
    </w:r>
    <w:r>
      <w:t>2</w:t>
    </w:r>
    <w:r>
      <w:ptab w:leader="none" w:relativeTo="margin" w:alignment="right"/>
    </w:r>
    <w:r>
      <w:t>85. St-2745/16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A93FE4"/>
    <w:multiLevelType w:val="hybridMultilevel"/>
    <w:tmpl w:val="9DE01CA4"/>
    <w:lvl w:tplc="ADDAF05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0031453"/>
    <w:multiLevelType w:val="hybridMultilevel"/>
    <w:tmpl w:val="B6C41F22"/>
    <w:lvl w:tplc="503224D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6BE44B9"/>
    <w:multiLevelType w:val="hybridMultilevel"/>
    <w:tmpl w:val="A646761A"/>
    <w:lvl w:tplc="3968D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8640E4"/>
    <w:multiLevelType w:val="hybridMultilevel"/>
    <w:tmpl w:val="2DF6836A"/>
    <w:lvl w:tplc="25B29E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56C88"/>
    <w:rsid w:val="0006494C"/>
    <w:rsid w:val="00070D90"/>
    <w:rsid w:val="0008498E"/>
    <w:rsid w:val="000A67AE"/>
    <w:rsid w:val="00116A68"/>
    <w:rsid w:val="00117CAD"/>
    <w:rsid w:val="001218BE"/>
    <w:rsid w:val="00140486"/>
    <w:rsid w:val="00171FE3"/>
    <w:rsid w:val="001C1B62"/>
    <w:rsid w:val="001C6667"/>
    <w:rsid w:val="001F5464"/>
    <w:rsid w:val="00257C89"/>
    <w:rsid w:val="0027355A"/>
    <w:rsid w:val="002A47B0"/>
    <w:rsid w:val="002C0B45"/>
    <w:rsid w:val="00334755"/>
    <w:rsid w:val="0037664C"/>
    <w:rsid w:val="003B763B"/>
    <w:rsid w:val="003D0CC5"/>
    <w:rsid w:val="004D78DF"/>
    <w:rsid w:val="00507DE3"/>
    <w:rsid w:val="00531F53"/>
    <w:rsid w:val="00543B92"/>
    <w:rsid w:val="00573395"/>
    <w:rsid w:val="00574B61"/>
    <w:rsid w:val="0068633B"/>
    <w:rsid w:val="006A5114"/>
    <w:rsid w:val="00705CAC"/>
    <w:rsid w:val="007A2788"/>
    <w:rsid w:val="007B5DA3"/>
    <w:rsid w:val="007D509F"/>
    <w:rsid w:val="007E0661"/>
    <w:rsid w:val="00813126"/>
    <w:rsid w:val="00853176"/>
    <w:rsid w:val="00881EAF"/>
    <w:rsid w:val="0088234E"/>
    <w:rsid w:val="008A0926"/>
    <w:rsid w:val="008B601A"/>
    <w:rsid w:val="00906018"/>
    <w:rsid w:val="00970AAA"/>
    <w:rsid w:val="009A7A75"/>
    <w:rsid w:val="009B7CA2"/>
    <w:rsid w:val="00B44BAD"/>
    <w:rsid w:val="00B64813"/>
    <w:rsid w:val="00C24AE4"/>
    <w:rsid w:val="00D01734"/>
    <w:rsid w:val="00DE58B3"/>
    <w:rsid w:val="00EE4ECE"/>
    <w:rsid w:val="00F20016"/>
    <w:rsid w:val="00F61595"/>
    <w:rsid w:val="00FD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A7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7A7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7A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7A75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7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7A7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A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A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A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A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A7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7A7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7A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7A75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7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7A7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A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A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A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A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14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681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St-2745/2016</izvorni_sadrzaj>
    <derivirana_varijabla naziv="DomainObject.Predmet.OznakaBroj_1">St-2745/2016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STAMP d.o.o. zastupanog po punomoćniku Krešimir Lisak; Marija Pajtak; Mirko Pajtak</izvorni_sadrzaj>
    <derivirana_varijabla naziv="DomainObject.Predmet.ProtustrankaFormated_1">  STAMP d.o.o. zastupanog po punomoćniku Krešimir Lisak; Marija Pajtak; Mirko Pajtak</derivirana_varijabla>
  </DomainObject.Predmet.ProtustrankaFormated>
  <DomainObject.Predmet.ProtustrankaFormatedOIB>
    <izvorni_sadrzaj>  STAMP d.o.o., OIB 42436202629 zastupanog po punomoćniku Krešimir Lisak; Marija Pajtak; Mirko Pajtak</izvorni_sadrzaj>
    <derivirana_varijabla naziv="DomainObject.Predmet.ProtustrankaFormatedOIB_1">  STAMP d.o.o., OIB 42436202629 zastupanog po punomoćniku Krešimir Lisak; Marija Pajtak; Mirko Pajtak</derivirana_varijabla>
  </DomainObject.Predmet.ProtustrankaFormatedOIB>
  <DomainObject.Predmet.ProtustrankaFormatedWithAdress>
    <izvorni_sadrzaj> STAMP d.o.o., Petrinjska 9, 10000 Zagreb zastupanog po punomoćniku Krešimir Lisak; Marija Pajtak; Mirko Pajtak</izvorni_sadrzaj>
    <derivirana_varijabla naziv="DomainObject.Predmet.ProtustrankaFormatedWithAdress_1"> STAMP d.o.o., Petrinjska 9, 10000 Zagreb zastupanog po punomoćniku Krešimir Lisak; Marija Pajtak; Mirko Pajtak</derivirana_varijabla>
  </DomainObject.Predmet.ProtustrankaFormatedWithAdress>
  <DomainObject.Predmet.ProtustrankaFormatedWithAdressOIB>
    <izvorni_sadrzaj> STAMP d.o.o., OIB 42436202629, Petrinjska 9, 10000 Zagreb zastupanog po punomoćniku Krešimir Lisak; Marija Pajtak; Mirko Pajtak</izvorni_sadrzaj>
    <derivirana_varijabla naziv="DomainObject.Predmet.ProtustrankaFormatedWithAdressOIB_1"> STAMP d.o.o., OIB 42436202629, Petrinjska 9, 10000 Zagreb zastupanog po punomoćniku Krešimir Lisak; Marija Pajtak; Mirko Pajtak</derivirana_varijabla>
  </DomainObject.Predmet.ProtustrankaFormatedWithAdressOIB>
  <DomainObject.Predmet.ProtustrankaWithAdress>
    <izvorni_sadrzaj>STAMP d.o.o. Petrinjska 9, 10000 Zagreb</izvorni_sadrzaj>
    <derivirana_varijabla naziv="DomainObject.Predmet.ProtustrankaWithAdress_1">STAMP d.o.o. Petrinjska 9, 10000 Zagreb</derivirana_varijabla>
  </DomainObject.Predmet.ProtustrankaWithAdress>
  <DomainObject.Predmet.ProtustrankaWithAdressOIB>
    <izvorni_sadrzaj>STAMP d.o.o., OIB 42436202629, Petrinjska 9, 10000 Zagreb</izvorni_sadrzaj>
    <derivirana_varijabla naziv="DomainObject.Predmet.ProtustrankaWithAdressOIB_1">STAMP d.o.o., OIB 42436202629, Petrinjska 9, 10000 Zagreb</derivirana_varijabla>
  </DomainObject.Predmet.ProtustrankaWithAdressOIB>
  <DomainObject.Predmet.ProtustrankaNazivFormated>
    <izvorni_sadrzaj>STAMP d.o.o.</izvorni_sadrzaj>
    <derivirana_varijabla naziv="DomainObject.Predmet.ProtustrankaNazivFormated_1">STAMP d.o.o.</derivirana_varijabla>
  </DomainObject.Predmet.ProtustrankaNazivFormated>
  <DomainObject.Predmet.ProtustrankaNazivFormatedOIB>
    <izvorni_sadrzaj>STAMP d.o.o., OIB 42436202629</izvorni_sadrzaj>
    <derivirana_varijabla naziv="DomainObject.Predmet.ProtustrankaNazivFormatedOIB_1">STAMP d.o.o., OIB 42436202629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Pajtak</izvorni_sadrzaj>
    <derivirana_varijabla naziv="DomainObject.Predmet.StrankaFormated_1">  FINA Regionalni centar Zagreb; Marija Pajtak</derivirana_varijabla>
  </DomainObject.Predmet.StrankaFormated>
  <DomainObject.Predmet.StrankaFormatedOIB>
    <izvorni_sadrzaj>  FINA Regionalni centar Zagreb, OIB 85821130368; Marija Pajtak, OIB 99363004055</izvorni_sadrzaj>
    <derivirana_varijabla naziv="DomainObject.Predmet.StrankaFormatedOIB_1">  FINA Regionalni centar Zagreb, OIB 85821130368; Marija Pajtak, OIB 99363004055</derivirana_varijabla>
  </DomainObject.Predmet.StrankaFormatedOIB>
  <DomainObject.Predmet.StrankaFormatedWithAdress>
    <izvorni_sadrzaj> FINA Regionalni centar Zagreb, Trg svibanjskih žrtava 1995. br. 1, 10000 Zagreb; Marija Pajtak, Gornji Prečac 24, 10000 Zagreb</izvorni_sadrzaj>
    <derivirana_varijabla naziv="DomainObject.Predmet.StrankaFormatedWithAdress_1"> FINA Regionalni centar Zagreb, Trg svibanjskih žrtava 1995. br. 1, 10000 Zagreb; Marija Pajtak, Gornji Prečac 24, 10000 Zagreb</derivirana_varijabla>
  </DomainObject.Predmet.StrankaFormatedWithAdress>
  <DomainObject.Predmet.StrankaFormatedWithAdressOIB>
    <izvorni_sadrzaj> FINA Regionalni centar Zagreb, OIB 85821130368, Trg svibanjskih žrtava 1995. br. 1, 10000 Zagreb; Marija Pajtak, OIB 99363004055, Gornji Prečac 24, 10000 Zagreb</izvorni_sadrzaj>
    <derivirana_varijabla naziv="DomainObject.Predmet.StrankaFormatedWithAdressOIB_1"> FINA Regionalni centar Zagreb, OIB 85821130368, Trg svibanjskih žrtava 1995. br. 1, 10000 Zagreb; Marija Pajtak, OIB 99363004055, Gornji Prečac 24, 10000 Zagreb</derivirana_varijabla>
  </DomainObject.Predmet.StrankaFormatedWithAdressOIB>
  <DomainObject.Predmet.StrankaWithAdress>
    <izvorni_sadrzaj>FINA Regionalni centar Zagreb Trg svibanjskih žrtava 1995. br. 1,10000 Zagreb,Marija Pajtak Gornji Prečac 24,10000 Zagreb</izvorni_sadrzaj>
    <derivirana_varijabla naziv="DomainObject.Predmet.StrankaWithAdress_1">FINA Regionalni centar Zagreb Trg svibanjskih žrtava 1995. br. 1,10000 Zagreb,Marija Pajtak Gornji Prečac 24,10000 Zagreb</derivirana_varijabla>
  </DomainObject.Predmet.StrankaWithAdress>
  <DomainObject.Predmet.StrankaWithAdressOIB>
    <izvorni_sadrzaj>FINA Regionalni centar Zagreb, OIB 85821130368, Trg svibanjskih žrtava 1995. br. 1,10000 Zagreb,Marija Pajtak, OIB 99363004055, Gornji Prečac 24,10000 Zagreb</izvorni_sadrzaj>
    <derivirana_varijabla naziv="DomainObject.Predmet.StrankaWithAdressOIB_1">FINA Regionalni centar Zagreb, OIB 85821130368, Trg svibanjskih žrtava 1995. br. 1,10000 Zagreb,Marija Pajtak, OIB 99363004055, Gornji Prečac 24,10000 Zagreb</derivirana_varijabla>
  </DomainObject.Predmet.StrankaWithAdressOIB>
  <DomainObject.Predmet.StrankaNazivFormated>
    <izvorni_sadrzaj>FINA Regionalni centar Zagreb,Marija Pajtak</izvorni_sadrzaj>
    <derivirana_varijabla naziv="DomainObject.Predmet.StrankaNazivFormated_1">FINA Regionalni centar Zagreb,Marija Pajtak</derivirana_varijabla>
  </DomainObject.Predmet.StrankaNazivFormated>
  <DomainObject.Predmet.StrankaNazivFormatedOIB>
    <izvorni_sadrzaj>FINA Regionalni centar Zagreb, OIB 85821130368,Marija Pajtak, OIB 99363004055</izvorni_sadrzaj>
    <derivirana_varijabla naziv="DomainObject.Predmet.StrankaNazivFormatedOIB_1">FINA Regionalni centar Zagreb, OIB 85821130368,Marija Pajtak, OIB 99363004055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Marija Pajtak</item>
    </izvorni_sadrzaj>
    <derivirana_varijabla naziv="DomainObject.Predmet.StrankaListFormated_1">
      <item>FINA Regionalni centar Zagreb</item>
      <item>Marija Pajtak</item>
    </derivirana_varijabla>
  </DomainObject.Predmet.StrankaListFormated>
  <DomainObject.Predmet.StrankaListFormatedOIB>
    <izvorni_sadrzaj>
      <item>FINA Regionalni centar Zagreb, OIB 85821130368</item>
      <item>Marija Pajtak, OIB 99363004055</item>
    </izvorni_sadrzaj>
    <derivirana_varijabla naziv="DomainObject.Predmet.StrankaListFormatedOIB_1">
      <item>FINA Regionalni centar Zagreb, OIB 85821130368</item>
      <item>Marija Pajtak, OIB 99363004055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Pajtak, Gornji Prečac 24, 10000 Zagreb</item>
    </izvorni_sadrzaj>
    <derivirana_varijabla naziv="DomainObject.Predmet.StrankaListFormatedWithAdress_1">
      <item>FINA Regionalni centar Zagreb, Trg svibanjskih žrtava 1995. br. 1, 10000 Zagreb</item>
      <item>Marija Pajtak, Gornji Prečac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Pajtak, OIB 99363004055, Gornji Prečac 24, 10000 Zagreb</item>
    </izvorni_sadrzaj>
    <derivirana_varijabla naziv="DomainObject.Predmet.StrankaListFormatedWithAdressOIB_1">
      <item>FINA Regionalni centar Zagreb, OIB 85821130368, Trg svibanjskih žrtava 1995. br. 1, 10000 Zagreb</item>
      <item>Marija Pajtak, OIB 99363004055, Gornji Prečac 24, 10000 Zagreb</item>
    </derivirana_varijabla>
  </DomainObject.Predmet.StrankaListFormatedWithAdressOIB>
  <DomainObject.Predmet.StrankaListNazivFormated>
    <izvorni_sadrzaj>
      <item>FINA Regionalni centar Zagreb</item>
      <item>Marija Pajtak</item>
    </izvorni_sadrzaj>
    <derivirana_varijabla naziv="DomainObject.Predmet.StrankaListNazivFormated_1">
      <item>FINA Regionalni centar Zagreb</item>
      <item>Marija Pajtak</item>
    </derivirana_varijabla>
  </DomainObject.Predmet.StrankaListNazivFormated>
  <DomainObject.Predmet.StrankaListNazivFormatedOIB>
    <izvorni_sadrzaj>
      <item>FINA Regionalni centar Zagreb, OIB 85821130368</item>
      <item>Marija Pajtak, OIB 99363004055</item>
    </izvorni_sadrzaj>
    <derivirana_varijabla naziv="DomainObject.Predmet.StrankaListNazivFormatedOIB_1">
      <item>FINA Regionalni centar Zagreb, OIB 85821130368</item>
      <item>Marija Pajtak, OIB 99363004055</item>
    </derivirana_varijabla>
  </DomainObject.Predmet.StrankaListNazivFormatedOIB>
  <DomainObject.Predmet.ProtuStrankaListFormated>
    <izvorni_sadrzaj>
      <item>STAMP d.o.o. zastupanog po punomoćniku Krešimir Lisak; Marija Pajtak; Mirko Pajtak</item>
    </izvorni_sadrzaj>
    <derivirana_varijabla naziv="DomainObject.Predmet.ProtuStrankaListFormated_1">
      <item>STAMP d.o.o. zastupanog po punomoćniku Krešimir Lisak; Marija Pajtak; Mirko Pajtak</item>
    </derivirana_varijabla>
  </DomainObject.Predmet.ProtuStrankaListFormated>
  <DomainObject.Predmet.ProtuStrankaListFormatedOIB>
    <izvorni_sadrzaj>
      <item>STAMP d.o.o., OIB 42436202629 zastupanog po punomoćniku Krešimir Lisak; Marija Pajtak; Mirko Pajtak</item>
    </izvorni_sadrzaj>
    <derivirana_varijabla naziv="DomainObject.Predmet.ProtuStrankaListFormatedOIB_1">
      <item>STAMP d.o.o., OIB 42436202629 zastupanog po punomoćniku Krešimir Lisak; Marija Pajtak; Mirko Pajtak</item>
    </derivirana_varijabla>
  </DomainObject.Predmet.ProtuStrankaListFormatedOIB>
  <DomainObject.Predmet.ProtuStrankaListFormatedWithAdress>
    <izvorni_sadrzaj>
      <item>STAMP d.o.o., Petrinjska 9, 10000 Zagreb zastupanog po punomoćniku Krešimir Lisak; Marija Pajtak; Mirko Pajtak</item>
    </izvorni_sadrzaj>
    <derivirana_varijabla naziv="DomainObject.Predmet.ProtuStrankaListFormatedWithAdress_1">
      <item>STAMP d.o.o., Petrinjska 9, 10000 Zagreb zastupanog po punomoćniku Krešimir Lisak; Marija Pajtak; Mirko Pajtak</item>
    </derivirana_varijabla>
  </DomainObject.Predmet.ProtuStrankaListFormatedWithAdress>
  <DomainObject.Predmet.ProtuStrankaListFormatedWithAdressOIB>
    <izvorni_sadrzaj>
      <item>STAMP d.o.o., OIB 42436202629, Petrinjska 9, 10000 Zagreb zastupanog po punomoćniku Krešimir Lisak; Marija Pajtak; Mirko Pajtak</item>
    </izvorni_sadrzaj>
    <derivirana_varijabla naziv="DomainObject.Predmet.ProtuStrankaListFormatedWithAdressOIB_1">
      <item>STAMP d.o.o., OIB 42436202629, Petrinjska 9, 10000 Zagreb zastupanog po punomoćniku Krešimir Lisak; Marija Pajtak; Mirko Pajtak</item>
    </derivirana_varijabla>
  </DomainObject.Predmet.ProtuStrankaListFormatedWithAdressOIB>
  <DomainObject.Predmet.ProtuStrankaListNazivFormated>
    <izvorni_sadrzaj>
      <item>STAMP d.o.o.</item>
    </izvorni_sadrzaj>
    <derivirana_varijabla naziv="DomainObject.Predmet.ProtuStrankaListNazivFormated_1">
      <item>STAMP d.o.o.</item>
    </derivirana_varijabla>
  </DomainObject.Predmet.ProtuStrankaListNazivFormated>
  <DomainObject.Predmet.ProtuStrankaListNazivFormatedOIB>
    <izvorni_sadrzaj>
      <item>STAMP d.o.o., OIB 42436202629</item>
    </izvorni_sadrzaj>
    <derivirana_varijabla naziv="DomainObject.Predmet.ProtuStrankaListNazivFormatedOIB_1">
      <item>STAMP d.o.o., OIB 42436202629</item>
    </derivirana_varijabla>
  </DomainObject.Predmet.ProtuStrankaListNazivFormatedOIB>
  <DomainObject.Predmet.OstaliListFormated>
    <izvorni_sadrzaj>
      <item>ERSTE&amp;STEIERMÄRKISCHE BANKA dioničko društvo</item>
      <item>Marija Pajtak punomoćnica sudionika u postupku STAMP d.o.o.</item>
      <item>Mirko Pajtak punomoćnik sudionika u postupku STAMP d.o.o.</item>
      <item>Krešimir Lisak punomoćnik sudionika u postupku STAMP d.o.o.</item>
    </izvorni_sadrzaj>
    <derivirana_varijabla naziv="DomainObject.Predmet.OstaliListFormated_1">
      <item>ERSTE&amp;STEIERMÄRKISCHE BANKA dioničko društvo</item>
      <item>Marija Pajtak punomoćnica sudionika u postupku STAMP d.o.o.</item>
      <item>Mirko Pajtak punomoćnik sudionika u postupku STAMP d.o.o.</item>
      <item>Krešimir Lisak punomoćnik sudionika u postupku STAMP d.o.o.</item>
    </derivirana_varijabla>
  </DomainObject.Predmet.OstaliListFormated>
  <DomainObject.Predmet.OstaliListFormatedOIB>
    <izvorni_sadrzaj>
      <item>ERSTE&amp;STEIERMÄRKISCHE BANKA dioničko društvo, OIB 23057039320</item>
      <item>Marija Pajtak, OIB 99363004055 punomoćnica sudionika u postupku STAMP d.o.o.</item>
      <item>Mirko Pajtak, OIB 34010608112 punomoćnik sudionika u postupku STAMP d.o.o.</item>
      <item>Krešimir Lisak, OIB 20234800100 punomoćnik sudionika u postupku STAMP d.o.o.</item>
    </izvorni_sadrzaj>
    <derivirana_varijabla naziv="DomainObject.Predmet.OstaliListFormatedOIB_1">
      <item>ERSTE&amp;STEIERMÄRKISCHE BANKA dioničko društvo, OIB 23057039320</item>
      <item>Marija Pajtak, OIB 99363004055 punomoćnica sudionika u postupku STAMP d.o.o.</item>
      <item>Mirko Pajtak, OIB 34010608112 punomoćnik sudionika u postupku STAMP d.o.o.</item>
      <item>Krešimir Lisak, OIB 20234800100 punomoćnik sudionika u postupku STAMP d.o.o.</item>
    </derivirana_varijabla>
  </DomainObject.Predmet.OstaliListFormatedOIB>
  <DomainObject.Predmet.OstaliListFormatedWithAdress>
    <izvorni_sadrzaj>
      <item>ERSTE&amp;STEIERMÄRKISCHE BANKA dioničko društvo, Jadranski Trg 3/a, 51000 Rijeka</item>
      <item>Marija Pajtak, Gornji Prečac 24, 10000 Zagreb punomoćnica sudionika u postupku STAMP d.o.o.</item>
      <item>Mirko Pajtak, Gornji Prečac 24, 10000 Zagreb punomoćnik sudionika u postupku STAMP d.o.o.</item>
      <item>Krešimir Lisak, Petrinjska 9, 10000 Zagreb punomoćnik sudionika u postupku STAMP d.o.o.</item>
    </izvorni_sadrzaj>
    <derivirana_varijabla naziv="DomainObject.Predmet.OstaliListFormatedWithAdress_1">
      <item>ERSTE&amp;STEIERMÄRKISCHE BANKA dioničko društvo, Jadranski Trg 3/a, 51000 Rijeka</item>
      <item>Marija Pajtak, Gornji Prečac 24, 10000 Zagreb punomoćnica sudionika u postupku STAMP d.o.o.</item>
      <item>Mirko Pajtak, Gornji Prečac 24, 10000 Zagreb punomoćnik sudionika u postupku STAMP d.o.o.</item>
      <item>Krešimir Lisak, Petrinjska 9, 10000 Zagreb punomoćnik sudionika u postupku STAMP d.o.o.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Marija Pajtak, OIB 99363004055, Gornji Prečac 24, 10000 Zagreb punomoćnica sudionika u postupku STAMP d.o.o.</item>
      <item>Mirko Pajtak, OIB 34010608112, Gornji Prečac 24, 10000 Zagreb punomoćnik sudionika u postupku STAMP d.o.o.</item>
      <item>Krešimir Lisak, OIB 20234800100, Petrinjska 9, 10000 Zagreb punomoćnik sudionika u postupku STAMP d.o.o.</item>
    </izvorni_sadrzaj>
    <derivirana_varijabla naziv="DomainObject.Predmet.OstaliListFormatedWithAdressOIB_1">
      <item>ERSTE&amp;STEIERMÄRKISCHE BANKA dioničko društvo, OIB 23057039320, Jadranski Trg 3/a, 51000 Rijeka</item>
      <item>Marija Pajtak, OIB 99363004055, Gornji Prečac 24, 10000 Zagreb punomoćnica sudionika u postupku STAMP d.o.o.</item>
      <item>Mirko Pajtak, OIB 34010608112, Gornji Prečac 24, 10000 Zagreb punomoćnik sudionika u postupku STAMP d.o.o.</item>
      <item>Krešimir Lisak, OIB 20234800100, Petrinjska 9, 10000 Zagreb punomoćnik sudionika u postupku STAMP d.o.o.</item>
    </derivirana_varijabla>
  </DomainObject.Predmet.OstaliListFormatedWithAdressOIB>
  <DomainObject.Predmet.OstaliListNazivFormated>
    <izvorni_sadrzaj>
      <item>ERSTE&amp;STEIERMÄRKISCHE BANKA dioničko društvo</item>
      <item>Marija Pajtak</item>
      <item>Mirko Pajtak</item>
      <item>Krešimir Lisak</item>
    </izvorni_sadrzaj>
    <derivirana_varijabla naziv="DomainObject.Predmet.OstaliListNazivFormated_1">
      <item>ERSTE&amp;STEIERMÄRKISCHE BANKA dioničko društvo</item>
      <item>Marija Pajtak</item>
      <item>Mirko Pajtak</item>
      <item>Krešimir Lisak</item>
    </derivirana_varijabla>
  </DomainObject.Predmet.OstaliListNazivFormated>
  <DomainObject.Predmet.OstaliListNazivFormatedOIB>
    <izvorni_sadrzaj>
      <item>ERSTE&amp;STEIERMÄRKISCHE BANKA dioničko društvo, OIB 23057039320</item>
      <item>Marija Pajtak, OIB 99363004055</item>
      <item>Mirko Pajtak, OIB 34010608112</item>
      <item>Krešimir Lisak, OIB 20234800100</item>
    </izvorni_sadrzaj>
    <derivirana_varijabla naziv="DomainObject.Predmet.OstaliListNazivFormatedOIB_1">
      <item>ERSTE&amp;STEIERMÄRKISCHE BANKA dioničko društvo, OIB 23057039320</item>
      <item>Marija Pajtak, OIB 99363004055</item>
      <item>Mirko Pajtak, OIB 34010608112</item>
      <item>Krešimir Lisak, OIB 20234800100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STAMP d.o.o.</izvorni_sadrzaj>
    <derivirana_varijabla naziv="DomainObject.Predmet.ProtustrankaIDrugi_1">STAMP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STAMP d.o.o., OIB 42436202629, Petrinjska 9, 10000 Zagreb</izvorni_sadrzaj>
    <derivirana_varijabla naziv="DomainObject.Predmet.ProtustrankaIDrugiAdressOIB_1">STAMP d.o.o., OIB 42436202629, Petrinjska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STAMP d.o.o.</item>
      <item>ERSTE&amp;STEIERMÄRKISCHE BANKA dioničko društvo</item>
      <item>Marija Pajtak</item>
      <item>Mirko Pajtak</item>
      <item>Marija Pajtak</item>
      <item>Krešimir Lisak</item>
    </izvorni_sadrzaj>
    <derivirana_varijabla naziv="DomainObject.Predmet.SudioniciListNaziv_1">
      <item>FINA Regionalni centar Zagreb</item>
      <item>STAMP d.o.o.</item>
      <item>ERSTE&amp;STEIERMÄRKISCHE BANKA dioničko društvo</item>
      <item>Marija Pajtak</item>
      <item>Mirko Pajtak</item>
      <item>Marija Pajtak</item>
      <item>Krešimir Lisak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  <item>Krešimir Lisak, OIB 20234800100, Petrinjska 9,10000 Zagreb</item>
    </izvorni_sadrzaj>
    <derivirana_varijabla naziv="DomainObject.Predmet.SudioniciListAdressOIB_1"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  <item>Krešimir Lisak, OIB 20234800100,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42436202629</item>
      <item>, OIB 23057039320</item>
      <item>, OIB 99363004055</item>
      <item>, OIB 34010608112</item>
      <item>, OIB 99363004055</item>
      <item>, OIB 20234800100</item>
    </izvorni_sadrzaj>
    <derivirana_varijabla naziv="DomainObject.Predmet.SudioniciListNazivOIB_1">
      <item>, OIB 85821130368</item>
      <item>, OIB 42436202629</item>
      <item>, OIB 23057039320</item>
      <item>, OIB 99363004055</item>
      <item>, OIB 34010608112</item>
      <item>, OIB 99363004055</item>
      <item>, OIB 20234800100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1696</properties:Characters>
  <properties:Lines>57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2018-10-09T12:06:00Z</dcterms:created>
  <dc:creator>Petra Čiček</dc:creator>
  <cp:lastModifiedBy>Katarina Drndelić</cp:lastModifiedBy>
  <cp:lastPrinted>2018-10-11T08:22:00Z</cp:lastPrinted>
  <dcterms:modified xmlns:xsi="http://www.w3.org/2001/XMLSchema-instance" xsi:type="dcterms:W3CDTF">2018-10-11T11:00:00Z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(2745-16 rasprava.docx)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