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412" w14:paraId="7745412" w:rsidRDefault="001E6556" w:rsidP="001E6556" w:rsidR="001E65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E6556" w:rsidP="001E6556" w:rsidR="001E6556">
      <w:pPr>
        <w:tabs>
          <w:tab w:pos="7020" w:val="left"/>
        </w:tabs>
      </w:pPr>
      <w:r>
        <w:t xml:space="preserve">REPUBLIKA HRVATSKA </w:t>
      </w:r>
    </w:p>
    <w:p w:rsidRDefault="001E6556" w:rsidP="001E6556" w:rsidR="001E6556">
      <w:r>
        <w:t>Trgovački sud u Zagrebu</w:t>
      </w:r>
    </w:p>
    <w:p w:rsidRDefault="001E6556" w:rsidP="001E6556" w:rsidR="001E655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E6556" w:rsidP="001E6556" w:rsidR="001E6556"/>
    <w:p w:rsidRDefault="001E6556" w:rsidP="001E6556" w:rsidR="001E6556"/>
    <w:p w:rsidRDefault="001E6556" w:rsidP="001E6556" w:rsidR="001E6556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276B2">
        <w:t>St-</w:t>
      </w:r>
      <w:proofErr w:type="spellStart"/>
      <w:r>
        <w:t>311</w:t>
      </w:r>
      <w:proofErr w:type="spellEnd"/>
      <w:r w:rsidRPr="00F276B2">
        <w:t>/</w:t>
      </w:r>
      <w:proofErr w:type="spellStart"/>
      <w:r w:rsidRPr="00F276B2"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1E6556" w:rsidP="001E6556" w:rsidR="001E6556">
      <w:pPr>
        <w:jc w:val="both"/>
      </w:pPr>
    </w:p>
    <w:p w:rsidRDefault="001E6556" w:rsidP="001E6556" w:rsidR="001E6556" w:rsidRPr="000E41FF">
      <w:pPr>
        <w:jc w:val="center"/>
      </w:pPr>
      <w:r w:rsidRPr="000E41FF">
        <w:t>O G L A S</w:t>
      </w:r>
    </w:p>
    <w:p w:rsidRDefault="001E6556" w:rsidP="001E6556" w:rsidR="001E6556">
      <w:pPr>
        <w:rPr>
          <w:b/>
        </w:rPr>
      </w:pPr>
    </w:p>
    <w:p w:rsidRDefault="001E6556" w:rsidP="001E6556" w:rsidR="001E655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 w:rsidRPr="00851140">
        <w:t>STANOGRAD</w:t>
      </w:r>
      <w:proofErr w:type="spellEnd"/>
      <w:r w:rsidRPr="00851140">
        <w:t xml:space="preserve"> </w:t>
      </w:r>
      <w:proofErr w:type="spellStart"/>
      <w:r w:rsidRPr="00851140">
        <w:t>AGRO</w:t>
      </w:r>
      <w:proofErr w:type="spellEnd"/>
      <w:r w:rsidRPr="00851140">
        <w:t xml:space="preserve"> poljoprivredno-prehrambena zadruga, </w:t>
      </w:r>
      <w:proofErr w:type="spellStart"/>
      <w:r w:rsidRPr="00851140">
        <w:t>OIB</w:t>
      </w:r>
      <w:proofErr w:type="spellEnd"/>
      <w:r w:rsidRPr="00851140">
        <w:t xml:space="preserve">: </w:t>
      </w:r>
      <w:proofErr w:type="spellStart"/>
      <w:r w:rsidRPr="00851140">
        <w:t>12791292146</w:t>
      </w:r>
      <w:proofErr w:type="spellEnd"/>
      <w:r w:rsidRPr="00851140">
        <w:t>, sa sjed</w:t>
      </w:r>
      <w:r>
        <w:t xml:space="preserve">ištem u Ilica </w:t>
      </w:r>
      <w:proofErr w:type="spellStart"/>
      <w:r>
        <w:t>134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</w:t>
      </w:r>
      <w:r w:rsidRPr="00BD5B60">
        <w:t>,</w:t>
      </w:r>
      <w:r>
        <w:t xml:space="preserve"> je podnijet prijedlog za pokretanje skraćenog stečajnog postupka.</w:t>
      </w:r>
    </w:p>
    <w:p w:rsidRDefault="001E6556" w:rsidP="001E6556" w:rsidR="001E6556">
      <w:pPr>
        <w:pStyle w:val="Odlomakpopisa"/>
        <w:ind w:left="0"/>
      </w:pPr>
    </w:p>
    <w:p w:rsidRDefault="001E6556" w:rsidP="001E6556" w:rsidR="001E6556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484</w:t>
      </w:r>
      <w:proofErr w:type="spellEnd"/>
      <w:r>
        <w:t>,</w:t>
      </w:r>
      <w:proofErr w:type="spellStart"/>
      <w:r>
        <w:t>0</w:t>
      </w:r>
      <w:r w:rsidR="00410CAB">
        <w:t>4</w:t>
      </w:r>
      <w:proofErr w:type="spellEnd"/>
      <w:r>
        <w:t xml:space="preserve"> kn.</w:t>
      </w:r>
    </w:p>
    <w:p w:rsidRDefault="001E6556" w:rsidP="001E6556" w:rsidR="001E6556"/>
    <w:p w:rsidRDefault="001E6556" w:rsidP="001E6556" w:rsidR="001E655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E6556" w:rsidP="001E6556" w:rsidR="001E6556">
      <w:pPr>
        <w:jc w:val="both"/>
      </w:pPr>
    </w:p>
    <w:p w:rsidRDefault="001E6556" w:rsidP="001E6556" w:rsidR="001E655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E6556" w:rsidP="001E6556" w:rsidR="001E6556">
      <w:pPr>
        <w:pStyle w:val="Odlomakpopisa"/>
        <w:ind w:left="0"/>
      </w:pPr>
    </w:p>
    <w:p w:rsidRDefault="001E6556" w:rsidP="001E6556" w:rsidR="001E6556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1E6556" w:rsidP="001E6556" w:rsidR="001E6556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E6556" w:rsidP="001E6556" w:rsidR="001E6556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1E6556" w:rsidP="001E6556" w:rsidR="001E6556">
      <w:pPr>
        <w:jc w:val="both"/>
      </w:pPr>
    </w:p>
    <w:p w:rsidRDefault="001E6556" w:rsidP="001E6556" w:rsidR="001E6556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1E6556" w:rsidP="001E6556" w:rsidR="001E6556">
      <w:pPr>
        <w:jc w:val="center"/>
      </w:pPr>
    </w:p>
    <w:p w:rsidRDefault="001E6556" w:rsidP="001E6556" w:rsidR="001E6556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1E6556" w:rsidP="001E6556" w:rsidR="001E6556" w:rsidRPr="000E41FF">
      <w:pPr>
        <w:jc w:val="both"/>
      </w:pPr>
    </w:p>
    <w:p w:rsidRDefault="001E6556" w:rsidP="001E6556" w:rsidR="001E6556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1E6556" w:rsidP="001E6556" w:rsidR="001E6556">
      <w:pPr>
        <w:jc w:val="right"/>
      </w:pPr>
    </w:p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6556"/>
    <w:rsid w:val="0002382C"/>
    <w:rsid w:val="000A3E2D"/>
    <w:rsid w:val="000C6923"/>
    <w:rsid w:val="000D1200"/>
    <w:rsid w:val="00177EED"/>
    <w:rsid w:val="001E6556"/>
    <w:rsid w:val="002460D4"/>
    <w:rsid w:val="00277821"/>
    <w:rsid w:val="003502D7"/>
    <w:rsid w:val="003E6A20"/>
    <w:rsid w:val="00410CAB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36633"/>
    <w:rsid w:val="00C400D7"/>
    <w:rsid w:val="00C746DB"/>
    <w:rsid w:val="00CA5654"/>
    <w:rsid w:val="00CE3363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55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65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6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65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55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65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6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5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St-311/2016-5</izvorni_sadrzaj>
    <derivirana_varijabla naziv="DomainObject.Oznaka_1">St-311/2016-5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 AGRO poljoprivredno-prehrambena zadruga</izvorni_sadrzaj>
    <derivirana_varijabla naziv="DomainObject.Predmet.ProtustrankaFormated_1">  STANOGRAD AGRO poljoprivredno-prehrambena zadruga</derivirana_varijabla>
  </DomainObject.Predmet.ProtustrankaFormated>
  <DomainObject.Predmet.ProtustrankaFormatedOIB>
    <izvorni_sadrzaj>  STANOGRAD AGRO poljoprivredno-prehrambena zadruga, OIB 12791292146</izvorni_sadrzaj>
    <derivirana_varijabla naziv="DomainObject.Predmet.ProtustrankaFormatedOIB_1">  STANOGRAD AGRO poljoprivredno-prehrambena zadruga, OIB 12791292146</derivirana_varijabla>
  </DomainObject.Predmet.ProtustrankaFormatedOIB>
  <DomainObject.Predmet.ProtustrankaFormatedWithAdress>
    <izvorni_sadrzaj> STANOGRAD AGRO poljoprivredno-prehrambena zadruga, Ilica 134, 10000 Zagreb</izvorni_sadrzaj>
    <derivirana_varijabla naziv="DomainObject.Predmet.ProtustrankaFormatedWithAdress_1"> STANOGRAD AGRO poljoprivredno-prehrambena zadruga, Ilica 134, 10000 Zagreb</derivirana_varijabla>
  </DomainObject.Predmet.ProtustrankaFormatedWithAdress>
  <DomainObject.Predmet.ProtustrankaFormatedWithAdressOIB>
    <izvorni_sadrzaj> STANOGRAD AGRO poljoprivredno-prehrambena zadruga, OIB 12791292146, Ilica 134, 10000 Zagreb</izvorni_sadrzaj>
    <derivirana_varijabla naziv="DomainObject.Predmet.ProtustrankaFormatedWithAdressOIB_1"> STANOGRAD AGRO poljoprivredno-prehrambena zadruga, OIB 12791292146, Ilica 134, 10000 Zagreb</derivirana_varijabla>
  </DomainObject.Predmet.ProtustrankaFormatedWithAdressOIB>
  <DomainObject.Predmet.ProtustrankaWithAdress>
    <izvorni_sadrzaj>STANOGRAD AGRO poljoprivredno-prehrambena zadruga Ilica 134, 10000 Zagreb</izvorni_sadrzaj>
    <derivirana_varijabla naziv="DomainObject.Predmet.ProtustrankaWithAdress_1">STANOGRAD AGRO poljoprivredno-prehrambena zadruga Ilica 134, 10000 Zagreb</derivirana_varijabla>
  </DomainObject.Predmet.ProtustrankaWithAdress>
  <DomainObject.Predmet.ProtustrankaWithAdressOIB>
    <izvorni_sadrzaj>STANOGRAD AGRO poljoprivredno-prehrambena zadruga, OIB 12791292146, Ilica 134, 10000 Zagreb</izvorni_sadrzaj>
    <derivirana_varijabla naziv="DomainObject.Predmet.ProtustrankaWithAdressOIB_1">STANOGRAD AGRO poljoprivredno-prehrambena zadruga, OIB 12791292146, Ilica 134, 10000 Zagreb</derivirana_varijabla>
  </DomainObject.Predmet.ProtustrankaWithAdressOIB>
  <DomainObject.Predmet.ProtustrankaNazivFormated>
    <izvorni_sadrzaj>STANOGRAD AGRO poljoprivredno-prehrambena zadruga</izvorni_sadrzaj>
    <derivirana_varijabla naziv="DomainObject.Predmet.ProtustrankaNazivFormated_1">STANOGRAD AGRO poljoprivredno-prehrambena zadruga</derivirana_varijabla>
  </DomainObject.Predmet.ProtustrankaNazivFormated>
  <DomainObject.Predmet.ProtustrankaNazivFormatedOIB>
    <izvorni_sadrzaj>STANOGRAD AGRO poljoprivredno-prehrambena zadruga, OIB 12791292146</izvorni_sadrzaj>
    <derivirana_varijabla naziv="DomainObject.Predmet.ProtustrankaNazivFormatedOIB_1">STANOGRAD AGRO poljoprivredno-prehrambena zadruga, OIB 12791292146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 AGRO poljoprivredno-prehrambena zadruga</item>
    </izvorni_sadrzaj>
    <derivirana_varijabla naziv="DomainObject.Predmet.ProtuStrankaListFormated_1">
      <item>STANOGRAD AGRO poljoprivredno-prehrambena zadruga</item>
    </derivirana_varijabla>
  </DomainObject.Predmet.ProtuStrankaListFormated>
  <DomainObject.Predmet.ProtuStrankaListFormatedOIB>
    <izvorni_sadrzaj>
      <item>STANOGRAD AGRO poljoprivredno-prehrambena zadruga, OIB 12791292146</item>
    </izvorni_sadrzaj>
    <derivirana_varijabla naziv="DomainObject.Predmet.ProtuStrankaListFormatedOIB_1">
      <item>STANOGRAD AGRO poljoprivredno-prehrambena zadruga, OIB 12791292146</item>
    </derivirana_varijabla>
  </DomainObject.Predmet.ProtuStrankaListFormatedOIB>
  <DomainObject.Predmet.ProtuStrankaListFormatedWithAdress>
    <izvorni_sadrzaj>
      <item>STANOGRAD AGRO poljoprivredno-prehrambena zadruga, Ilica 134, 10000 Zagreb</item>
    </izvorni_sadrzaj>
    <derivirana_varijabla naziv="DomainObject.Predmet.ProtuStrankaListFormatedWithAdress_1">
      <item>STANOGRAD AGRO poljoprivredno-prehrambena zadruga, Ilica 134, 10000 Zagreb</item>
    </derivirana_varijabla>
  </DomainObject.Predmet.ProtuStrankaListFormatedWithAdress>
  <DomainObject.Predmet.ProtuStrankaListFormatedWithAdressOIB>
    <izvorni_sadrzaj>
      <item>STANOGRAD AGRO poljoprivredno-prehrambena zadruga, OIB 12791292146, Ilica 134, 10000 Zagreb</item>
    </izvorni_sadrzaj>
    <derivirana_varijabla naziv="DomainObject.Predmet.ProtuStrankaListFormatedWithAdressOIB_1">
      <item>STANOGRAD AGRO poljoprivredno-prehrambena zadruga, OIB 12791292146, Ilica 134, 10000 Zagreb</item>
    </derivirana_varijabla>
  </DomainObject.Predmet.ProtuStrankaListFormatedWithAdressOIB>
  <DomainObject.Predmet.ProtuStrankaListNazivFormated>
    <izvorni_sadrzaj>
      <item>STANOGRAD AGRO poljoprivredno-prehrambena zadruga</item>
    </izvorni_sadrzaj>
    <derivirana_varijabla naziv="DomainObject.Predmet.ProtuStrankaListNazivFormated_1">
      <item>STANOGRAD AGRO poljoprivredno-prehrambena zadruga</item>
    </derivirana_varijabla>
  </DomainObject.Predmet.ProtuStrankaListNazivFormated>
  <DomainObject.Predmet.ProtuStrankaListNazivFormatedOIB>
    <izvorni_sadrzaj>
      <item>STANOGRAD AGRO poljoprivredno-prehrambena zadruga, OIB 12791292146</item>
    </izvorni_sadrzaj>
    <derivirana_varijabla naziv="DomainObject.Predmet.ProtuStrankaListNazivFormatedOIB_1">
      <item>STANOGRAD AGRO poljoprivredno-prehrambena zadruga, OIB 12791292146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13562525679</item>
    </izvorni_sadrzaj>
    <derivirana_varijabla naziv="DomainObject.Predmet.OstaliListFormatedOIB_1">
      <item>Zvonimir Škegro, OIB 13562525679</item>
    </derivirana_varijabla>
  </DomainObject.Predmet.OstaliListFormatedOIB>
  <DomainObject.Predmet.OstaliListFormatedWithAdress>
    <izvorni_sadrzaj>
      <item>Zvonimir Škegro, Zelengaj 71, 10000 Zagreb</item>
    </izvorni_sadrzaj>
    <derivirana_varijabla naziv="DomainObject.Predmet.OstaliListFormatedWithAdress_1">
      <item>Zvonimir Škegro, Zelengaj 71, 10000 Zagreb</item>
    </derivirana_varijabla>
  </DomainObject.Predmet.OstaliListFormatedWithAdress>
  <DomainObject.Predmet.OstaliListFormatedWithAdressOIB>
    <izvorni_sadrzaj>
      <item>Zvonimir Škegro, OIB 13562525679, Zelengaj 71, 10000 Zagreb</item>
    </izvorni_sadrzaj>
    <derivirana_varijabla naziv="DomainObject.Predmet.OstaliListFormatedWithAdressOIB_1">
      <item>Zvonimir Škegro, OIB 13562525679, Zelengaj 71,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13562525679</item>
    </izvorni_sadrzaj>
    <derivirana_varijabla naziv="DomainObject.Predmet.OstaliListNazivFormatedOIB_1">
      <item>Zvonimir Škegro, OIB 13562525679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St-311/2016-5</izvorni_sadrzaj>
    <derivirana_varijabla naziv="DomainObject.PoslovniBrojDokumenta_1">St-311/2016-5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 AGRO poljoprivredno-prehrambena zadruga</izvorni_sadrzaj>
    <derivirana_varijabla naziv="DomainObject.Predmet.ProtustrankaIDrugi_1">STANOGRAD AGRO poljoprivredno-prehrambena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STANOGRAD AGRO poljoprivredno-prehrambena zadruga, OIB 12791292146, Ilica 134, 10000 Zagreb</izvorni_sadrzaj>
    <derivirana_varijabla naziv="DomainObject.Predmet.ProtustrankaIDrugiAdressOIB_1">STANOGRAD AGRO poljoprivredno-prehrambena zadruga, OIB 12791292146, Ilica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 AGRO poljoprivredno-prehrambena zadruga</item>
      <item>Zvonimir Škegro</item>
    </izvorni_sadrzaj>
    <derivirana_varijabla naziv="DomainObject.Predmet.SudioniciListNaziv_1">
      <item>FINA Regionalni centar Zagreb</item>
      <item>STANOGRAD AGRO poljoprivredno-prehrambena zadruga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</izvorni_sadrzaj>
    <derivirana_varijabla naziv="DomainObject.Predmet.SudioniciListAdressOIB_1"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12791292146</item>
      <item>, OIB 13562525679</item>
    </izvorni_sadrzaj>
    <derivirana_varijabla naziv="DomainObject.Predmet.SudioniciListNazivOIB_1">
      <item>, OIB 85821130368</item>
      <item>, OIB 12791292146</item>
      <item>, OIB 13562525679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1377</properties:Characters>
  <properties:Lines>42</properties:Lines>
  <properties:Paragraphs>15</properties:Paragraphs>
  <properties:TotalTime>3</properties:TotalTime>
  <properties:ScaleCrop>false</properties:ScaleCrop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2016-01-15T12:57:00Z</dcterms:created>
  <dc:creator>Vlasta Bogović Milisavljević</dc:creator>
  <cp:lastModifiedBy>Vlasta Bogović Milisavljević</cp:lastModifiedBy>
  <cp:lastPrinted>2016-01-15T12:58:00Z</cp:lastPrinted>
  <dcterms:modified xmlns:xsi="http://www.w3.org/2001/XMLSchema-instance" xsi:type="dcterms:W3CDTF">2016-01-15T13:13:00Z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