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97f7" w14:paraId="3e597f7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787918">
        <w:rPr>
          <w:rFonts w:hAnsi="Times New Roman" w:ascii="Times New Roman"/>
          <w:szCs w:val="24"/>
        </w:rPr>
        <w:t>2079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787918" w:rsidRPr="00954CC8">
        <w:rPr>
          <w:rFonts w:hAnsi="Times New Roman" w:ascii="Times New Roman"/>
        </w:rPr>
        <w:t>FAROŠ d.o.o. Zagreb, Vukomeračka cesta 78/2, OIB: 80709426949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D675C2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787918" w:rsidRPr="00954CC8">
        <w:rPr>
          <w:rFonts w:hAnsi="Times New Roman" w:ascii="Times New Roman"/>
        </w:rPr>
        <w:t>FAROŠ d.o.o. Zagreb, Vukomeračka cesta 78/2, OIB: 80709426949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787918" w:rsidRPr="00954CC8">
        <w:rPr>
          <w:rFonts w:hAnsi="Times New Roman" w:ascii="Times New Roman"/>
        </w:rPr>
        <w:t>FAROŠ d.o.o. Zagreb, Vukomeračka cesta 78/2, OIB: 80709426949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B3745A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7. prosinca 2015. dostavio popis imovine i obveza, te uvidom u isti je utvrđeno da posjeduje pokretnine, vozilo, te ulaganja na tuđoj imovini i potraživanja od kupaca.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lastRenderedPageBreak/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B3745A">
        <w:rPr>
          <w:rFonts w:hAnsi="Times New Roman" w:ascii="Times New Roman"/>
          <w:szCs w:val="24"/>
        </w:rPr>
        <w:t>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906FE5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  <w:r w:rsidRPr="00D00C70">
        <w:rPr>
          <w:rFonts w:hAnsi="Times New Roman" w:ascii="Times New Roman"/>
          <w:szCs w:val="24"/>
          <w:lang w:val="pl-PL"/>
        </w:rPr>
        <w:t xml:space="preserve">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5C51F3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5C51F3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906FE5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980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787918">
      <w:rPr>
        <w:rFonts w:hAnsi="Times New Roman" w:ascii="Times New Roman"/>
        <w:szCs w:val="24"/>
      </w:rPr>
      <w:t>2079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C7EE4"/>
    <w:rsid w:val="001D0980"/>
    <w:rsid w:val="001E2967"/>
    <w:rsid w:val="0021052A"/>
    <w:rsid w:val="002F283B"/>
    <w:rsid w:val="003310EC"/>
    <w:rsid w:val="00391EF0"/>
    <w:rsid w:val="0039460E"/>
    <w:rsid w:val="0042299C"/>
    <w:rsid w:val="00426B48"/>
    <w:rsid w:val="00461F40"/>
    <w:rsid w:val="00480BAE"/>
    <w:rsid w:val="004B1A2C"/>
    <w:rsid w:val="004C4B8F"/>
    <w:rsid w:val="004F6883"/>
    <w:rsid w:val="00511AF4"/>
    <w:rsid w:val="00577736"/>
    <w:rsid w:val="005A2C21"/>
    <w:rsid w:val="005C51F3"/>
    <w:rsid w:val="006A1868"/>
    <w:rsid w:val="006C5127"/>
    <w:rsid w:val="00750F21"/>
    <w:rsid w:val="00787918"/>
    <w:rsid w:val="0079521A"/>
    <w:rsid w:val="007C4FE8"/>
    <w:rsid w:val="008066F0"/>
    <w:rsid w:val="00861FEF"/>
    <w:rsid w:val="00906FE5"/>
    <w:rsid w:val="009173DC"/>
    <w:rsid w:val="009C4F9F"/>
    <w:rsid w:val="00A01449"/>
    <w:rsid w:val="00A23F46"/>
    <w:rsid w:val="00B3745A"/>
    <w:rsid w:val="00B811E7"/>
    <w:rsid w:val="00C12DEF"/>
    <w:rsid w:val="00C559E3"/>
    <w:rsid w:val="00CD00B1"/>
    <w:rsid w:val="00D00C70"/>
    <w:rsid w:val="00D31B02"/>
    <w:rsid w:val="00D5545B"/>
    <w:rsid w:val="00D675C2"/>
    <w:rsid w:val="00E37081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D0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9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D0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9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St-2079/2015</izvorni_sadrzaj>
    <derivirana_varijabla naziv="DomainObject.Predmet.OznakaBroj_1">St-2079/2015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>
      <item>Marko Dabro</item>
    </izvorni_sadrzaj>
    <derivirana_varijabla naziv="DomainObject.Predmet.OstaliListFormated_1">
      <item>Marko Dabro</item>
    </derivirana_varijabla>
  </DomainObject.Predmet.OstaliListFormated>
  <DomainObject.Predmet.OstaliListFormatedOIB>
    <izvorni_sadrzaj>
      <item>Marko Dabro, OIB 74222929790</item>
    </izvorni_sadrzaj>
    <derivirana_varijabla naziv="DomainObject.Predmet.OstaliListFormatedOIB_1">
      <item>Marko Dabro, OIB 74222929790</item>
    </derivirana_varijabla>
  </DomainObject.Predmet.OstaliListFormatedOIB>
  <DomainObject.Predmet.OstaliListFormatedWithAdress>
    <izvorni_sadrzaj>
      <item>Marko Dabro, Vukomerečka Cesta 782, 10000 Zagreb</item>
    </izvorni_sadrzaj>
    <derivirana_varijabla naziv="DomainObject.Predmet.OstaliListFormatedWithAdress_1">
      <item>Marko Dabro, Vukomerečka Cesta 782, 10000 Zagreb</item>
    </derivirana_varijabla>
  </DomainObject.Predmet.OstaliListFormatedWithAdress>
  <DomainObject.Predmet.OstaliListFormatedWithAdressOIB>
    <izvorni_sadrzaj>
      <item>Marko Dabro, OIB 74222929790, Vukomerečka Cesta 782, 10000 Zagreb</item>
    </izvorni_sadrzaj>
    <derivirana_varijabla naziv="DomainObject.Predmet.OstaliListFormatedWithAdressOIB_1">
      <item>Marko Dabro, OIB 74222929790, Vukomerečka Cesta 782, 10000 Zagreb</item>
    </derivirana_varijabla>
  </DomainObject.Predmet.OstaliListFormatedWithAdressOIB>
  <DomainObject.Predmet.OstaliListNazivFormated>
    <izvorni_sadrzaj>
      <item>Marko Dabro</item>
    </izvorni_sadrzaj>
    <derivirana_varijabla naziv="DomainObject.Predmet.OstaliListNazivFormated_1">
      <item>Marko Dabro</item>
    </derivirana_varijabla>
  </DomainObject.Predmet.OstaliListNazivFormated>
  <DomainObject.Predmet.OstaliListNazivFormatedOIB>
    <izvorni_sadrzaj>
      <item>Marko Dabro, OIB 74222929790</item>
    </izvorni_sadrzaj>
    <derivirana_varijabla naziv="DomainObject.Predmet.OstaliListNazivFormatedOIB_1">
      <item>Marko Dabro, OIB 74222929790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FAROŠ d.o.o.</item>
      <item>Marko Dabro</item>
    </izvorni_sadrzaj>
    <derivirana_varijabla naziv="DomainObject.Predmet.SudioniciListNaziv_1">
      <item>FINA Regionalni centar Zagreb</item>
      <item>FAROŠ d.o.o.</item>
      <item>Marko Dabro</item>
    </derivirana_varijabla>
  </DomainObject.Predmet.SudioniciListNaziv>
  <DomainObject.Predmet.SudioniciListAdressOIB>
    <izvorni_sadrzaj>
      <item>FINA Regionalni centar Zagreb, OIB 85821130368, Trg svibanjskih žrtava 1995. 1,10000 Zagreb</item>
      <item>FAROŠ d.o.o., OIB 80709426949, Vukomeračka cesta 78/2,10000 Zagreb</item>
      <item>Marko Dabro, OIB 74222929790, Vukomerečka Cesta 782,10000 Zagreb</item>
    </izvorni_sadrzaj>
    <derivirana_varijabla naziv="DomainObject.Predmet.SudioniciListAdressOIB_1">
      <item>FINA Regionalni centar Zagreb, OIB 85821130368, Trg svibanjskih žrtava 1995. 1,10000 Zagreb</item>
      <item>FAROŠ d.o.o., OIB 80709426949, Vukomeračka cesta 78/2,10000 Zagreb</item>
      <item>Marko Dabro, OIB 74222929790, Vukomerečka Cesta 782,10000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80709426949</item>
      <item>, OIB 74222929790</item>
    </izvorni_sadrzaj>
    <derivirana_varijabla naziv="DomainObject.Predmet.SudioniciListNazivOIB_1">
      <item>, OIB 85821130368</item>
      <item>, OIB 80709426949</item>
      <item>, OIB 74222929790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E45C6-F046-4070-8F54-4FAD16706C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2291</properties:Characters>
  <properties:Lines>69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2016-02-02T13:43:00Z</dcterms:created>
  <dc:creator>Gordana Grčić</dc:creator>
  <cp:lastModifiedBy>Žana Livaja</cp:lastModifiedBy>
  <cp:lastPrinted>2016-02-03T13:13:00Z</cp:lastPrinted>
  <dcterms:modified xmlns:xsi="http://www.w3.org/2001/XMLSchema-instance" xsi:type="dcterms:W3CDTF">2016-02-03T13:16:00Z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