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9f2e6" w14:paraId="769f2e6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</w:t>
      </w:r>
      <w:r w:rsidR="007F70B4">
        <w:t>St-</w:t>
      </w:r>
      <w:r w:rsidR="00D55F4B">
        <w:t>8</w:t>
      </w:r>
      <w:r w:rsidR="00F6432A">
        <w:t>440</w:t>
      </w:r>
      <w:r w:rsidR="000D78BF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B5598F">
        <w:t>1</w:t>
      </w:r>
      <w:r w:rsidR="00F6432A">
        <w:t>7</w:t>
      </w:r>
      <w:r w:rsidR="000E3B58">
        <w:t xml:space="preserve">. </w:t>
      </w:r>
      <w:r w:rsidR="00EB0640">
        <w:t>prosinca</w:t>
      </w:r>
      <w:r w:rsidR="00590AEF">
        <w:t xml:space="preserve"> 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01B78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F6432A">
        <w:t xml:space="preserve">METAL-AUTO DIJELOVI d.o.o., </w:t>
      </w:r>
      <w:proofErr w:type="spellStart"/>
      <w:r w:rsidR="00F6432A">
        <w:t>Oborovo</w:t>
      </w:r>
      <w:proofErr w:type="spellEnd"/>
      <w:r w:rsidR="00F6432A">
        <w:t xml:space="preserve"> </w:t>
      </w:r>
      <w:proofErr w:type="spellStart"/>
      <w:r w:rsidR="00F6432A">
        <w:t>Bistransko</w:t>
      </w:r>
      <w:proofErr w:type="spellEnd"/>
      <w:r w:rsidR="00F6432A">
        <w:t xml:space="preserve">, </w:t>
      </w:r>
      <w:proofErr w:type="spellStart"/>
      <w:r w:rsidR="00F6432A">
        <w:t>Bistranska</w:t>
      </w:r>
      <w:proofErr w:type="spellEnd"/>
      <w:r w:rsidR="00F6432A">
        <w:t xml:space="preserve"> 121, OIB: 75253933877</w:t>
      </w: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>Iznos duga evidentiran na temelju neizvršenih osnova za plaćanje</w:t>
      </w:r>
      <w:r w:rsidR="00214CC0">
        <w:t xml:space="preserve"> </w:t>
      </w:r>
      <w:r w:rsidR="00F6432A">
        <w:t>9.096,72</w:t>
      </w:r>
      <w:r w:rsidR="004C58BB">
        <w:t xml:space="preserve"> </w:t>
      </w:r>
      <w:r>
        <w:t>k</w:t>
      </w:r>
      <w:r w:rsidR="000E3B58">
        <w:t>u</w:t>
      </w:r>
      <w:r>
        <w:t>n</w:t>
      </w:r>
      <w:r w:rsidR="00BE6E65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036BFD">
        <w:t>1</w:t>
      </w:r>
      <w:r w:rsidR="00F6432A">
        <w:t>7</w:t>
      </w:r>
      <w:r w:rsidR="000E3B58">
        <w:t xml:space="preserve">. </w:t>
      </w:r>
      <w:r w:rsidR="00EB0640">
        <w:t>prosinca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B054E" w:rsidR="00E049BA">
      <w:pPr>
        <w:jc w:val="right"/>
      </w:pPr>
      <w:r>
        <w:t xml:space="preserve">          </w:t>
      </w:r>
      <w:r w:rsidR="000D78BF">
        <w:t xml:space="preserve">Marija </w:t>
      </w:r>
      <w:proofErr w:type="spellStart"/>
      <w:r w:rsidR="000D78BF">
        <w:t>Jurdana</w:t>
      </w:r>
      <w:proofErr w:type="spellEnd"/>
    </w:p>
    <w:p w:rsidRDefault="00572798" w:rsidP="00572798" w:rsidR="00572798">
      <w:pPr>
        <w:jc w:val="right"/>
      </w:pPr>
      <w:r>
        <w:t xml:space="preserve"> </w:t>
      </w:r>
    </w:p>
    <w:p w:rsidRDefault="000C4458" w:rsidP="000C4458" w:rsidR="000C4458"/>
    <w:p w:rsidRDefault="000C4458" w:rsidP="000C4458" w:rsidR="000C4458">
      <w:r>
        <w:t>DNA: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 xml:space="preserve">e- oglasna ploča – dužnik – za javnost 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>kal</w:t>
      </w:r>
    </w:p>
    <w:sectPr w:rsidSect="00ED6AA8" w:rsidR="000C445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4F83" w:rsidR="00244F83">
      <w:r>
        <w:separator/>
      </w:r>
    </w:p>
  </w:endnote>
  <w:endnote w:id="0" w:type="continuationSeparator">
    <w:p w:rsidRDefault="00244F83" w:rsidR="00244F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4F83" w:rsidR="00244F83">
      <w:r>
        <w:separator/>
      </w:r>
    </w:p>
  </w:footnote>
  <w:footnote w:id="0" w:type="continuationSeparator">
    <w:p w:rsidRDefault="00244F83" w:rsidR="00244F8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78B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6BFD"/>
    <w:rsid w:val="0005686D"/>
    <w:rsid w:val="0009537A"/>
    <w:rsid w:val="000B54B4"/>
    <w:rsid w:val="000C236F"/>
    <w:rsid w:val="000C4458"/>
    <w:rsid w:val="000D78BF"/>
    <w:rsid w:val="000E3B58"/>
    <w:rsid w:val="00114698"/>
    <w:rsid w:val="00114EAD"/>
    <w:rsid w:val="001228E3"/>
    <w:rsid w:val="00133E13"/>
    <w:rsid w:val="00185571"/>
    <w:rsid w:val="00193BE7"/>
    <w:rsid w:val="001A359B"/>
    <w:rsid w:val="001B6C23"/>
    <w:rsid w:val="001E50FB"/>
    <w:rsid w:val="001F47F1"/>
    <w:rsid w:val="001F6933"/>
    <w:rsid w:val="002044B0"/>
    <w:rsid w:val="0021400F"/>
    <w:rsid w:val="00214CC0"/>
    <w:rsid w:val="00230A63"/>
    <w:rsid w:val="00244F83"/>
    <w:rsid w:val="00263D6D"/>
    <w:rsid w:val="00263F7A"/>
    <w:rsid w:val="00264D19"/>
    <w:rsid w:val="00267544"/>
    <w:rsid w:val="00276996"/>
    <w:rsid w:val="002831B4"/>
    <w:rsid w:val="00283711"/>
    <w:rsid w:val="002972E4"/>
    <w:rsid w:val="00297E94"/>
    <w:rsid w:val="00325398"/>
    <w:rsid w:val="00340F06"/>
    <w:rsid w:val="00343AA6"/>
    <w:rsid w:val="003518D7"/>
    <w:rsid w:val="00355EC9"/>
    <w:rsid w:val="00363CDC"/>
    <w:rsid w:val="0038246E"/>
    <w:rsid w:val="003A228D"/>
    <w:rsid w:val="003B0A59"/>
    <w:rsid w:val="003D35F9"/>
    <w:rsid w:val="003E3A15"/>
    <w:rsid w:val="00413F4C"/>
    <w:rsid w:val="00414D03"/>
    <w:rsid w:val="00436110"/>
    <w:rsid w:val="0046133E"/>
    <w:rsid w:val="004A6CFE"/>
    <w:rsid w:val="004B337A"/>
    <w:rsid w:val="004C58BB"/>
    <w:rsid w:val="004C63C0"/>
    <w:rsid w:val="004D64F1"/>
    <w:rsid w:val="004F3962"/>
    <w:rsid w:val="00517B96"/>
    <w:rsid w:val="00530D6A"/>
    <w:rsid w:val="0053446F"/>
    <w:rsid w:val="00572798"/>
    <w:rsid w:val="00577BB4"/>
    <w:rsid w:val="00590AEF"/>
    <w:rsid w:val="00591994"/>
    <w:rsid w:val="005A0039"/>
    <w:rsid w:val="005A1B66"/>
    <w:rsid w:val="005C2C9E"/>
    <w:rsid w:val="005D476D"/>
    <w:rsid w:val="005E4AB8"/>
    <w:rsid w:val="005F0073"/>
    <w:rsid w:val="005F4627"/>
    <w:rsid w:val="005F769C"/>
    <w:rsid w:val="00627F6A"/>
    <w:rsid w:val="00657B8E"/>
    <w:rsid w:val="00666EE9"/>
    <w:rsid w:val="00681893"/>
    <w:rsid w:val="006A7686"/>
    <w:rsid w:val="006B3BFD"/>
    <w:rsid w:val="006B5226"/>
    <w:rsid w:val="006F4E73"/>
    <w:rsid w:val="00700900"/>
    <w:rsid w:val="007404A0"/>
    <w:rsid w:val="00742E2A"/>
    <w:rsid w:val="007507DC"/>
    <w:rsid w:val="00772C77"/>
    <w:rsid w:val="00776039"/>
    <w:rsid w:val="007B4E84"/>
    <w:rsid w:val="007B5AFD"/>
    <w:rsid w:val="007D5A5D"/>
    <w:rsid w:val="007E58F4"/>
    <w:rsid w:val="007F70B4"/>
    <w:rsid w:val="008155EE"/>
    <w:rsid w:val="008420F0"/>
    <w:rsid w:val="00844232"/>
    <w:rsid w:val="00860C9C"/>
    <w:rsid w:val="008613BD"/>
    <w:rsid w:val="00863025"/>
    <w:rsid w:val="00871F01"/>
    <w:rsid w:val="00874D1A"/>
    <w:rsid w:val="008751C7"/>
    <w:rsid w:val="00891ABE"/>
    <w:rsid w:val="008B52BE"/>
    <w:rsid w:val="008B6317"/>
    <w:rsid w:val="008D773E"/>
    <w:rsid w:val="009041AB"/>
    <w:rsid w:val="00920CA0"/>
    <w:rsid w:val="00930A33"/>
    <w:rsid w:val="0093207E"/>
    <w:rsid w:val="0093226F"/>
    <w:rsid w:val="0094137D"/>
    <w:rsid w:val="009419D8"/>
    <w:rsid w:val="00942973"/>
    <w:rsid w:val="00945DE9"/>
    <w:rsid w:val="009B054E"/>
    <w:rsid w:val="009C4634"/>
    <w:rsid w:val="00A1572C"/>
    <w:rsid w:val="00A3011B"/>
    <w:rsid w:val="00A307FB"/>
    <w:rsid w:val="00A470EF"/>
    <w:rsid w:val="00A71431"/>
    <w:rsid w:val="00A82A50"/>
    <w:rsid w:val="00AC4528"/>
    <w:rsid w:val="00AD027A"/>
    <w:rsid w:val="00B07941"/>
    <w:rsid w:val="00B3566C"/>
    <w:rsid w:val="00B44807"/>
    <w:rsid w:val="00B522A9"/>
    <w:rsid w:val="00B5598F"/>
    <w:rsid w:val="00B57189"/>
    <w:rsid w:val="00B77524"/>
    <w:rsid w:val="00B82F18"/>
    <w:rsid w:val="00BE6E65"/>
    <w:rsid w:val="00C0394B"/>
    <w:rsid w:val="00C43DA6"/>
    <w:rsid w:val="00C458A7"/>
    <w:rsid w:val="00C836B9"/>
    <w:rsid w:val="00C958E9"/>
    <w:rsid w:val="00CD1867"/>
    <w:rsid w:val="00CE7362"/>
    <w:rsid w:val="00D01B78"/>
    <w:rsid w:val="00D55F4B"/>
    <w:rsid w:val="00D66226"/>
    <w:rsid w:val="00D854D7"/>
    <w:rsid w:val="00D90754"/>
    <w:rsid w:val="00D935C1"/>
    <w:rsid w:val="00DA0C15"/>
    <w:rsid w:val="00DA3C9A"/>
    <w:rsid w:val="00DB2A0A"/>
    <w:rsid w:val="00DB3BB7"/>
    <w:rsid w:val="00DF593B"/>
    <w:rsid w:val="00E004FD"/>
    <w:rsid w:val="00E049BA"/>
    <w:rsid w:val="00E105FB"/>
    <w:rsid w:val="00E555B4"/>
    <w:rsid w:val="00E75C65"/>
    <w:rsid w:val="00EA38C0"/>
    <w:rsid w:val="00EB0640"/>
    <w:rsid w:val="00EB7671"/>
    <w:rsid w:val="00EC3302"/>
    <w:rsid w:val="00ED6AA8"/>
    <w:rsid w:val="00EF01DD"/>
    <w:rsid w:val="00F014ED"/>
    <w:rsid w:val="00F034D3"/>
    <w:rsid w:val="00F15FC9"/>
    <w:rsid w:val="00F3123E"/>
    <w:rsid w:val="00F6432A"/>
    <w:rsid w:val="00F75295"/>
    <w:rsid w:val="00F84958"/>
    <w:rsid w:val="00F9295D"/>
    <w:rsid w:val="00FD44F2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146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469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469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469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469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146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469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469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469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469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prosinca 2015.</izvorni_sadrzaj>
    <derivirana_varijabla naziv="DomainObject.DatumDonosenjaOdluke_1">17.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8440</izvorni_sadrzaj>
    <derivirana_varijabla naziv="DomainObject.Predmet.Broj_1">8440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St-8440/2015</izvorni_sadrzaj>
    <derivirana_varijabla naziv="DomainObject.Predmet.OznakaBroj_1">St-8440/2015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METAL-AUTO DIJELOVI d.o.o.</izvorni_sadrzaj>
    <derivirana_varijabla naziv="DomainObject.Predmet.ProtustrankaFormated_1">  METAL-AUTO DIJELOVI d.o.o.</derivirana_varijabla>
  </DomainObject.Predmet.ProtustrankaFormated>
  <DomainObject.Predmet.ProtustrankaFormatedOIB>
    <izvorni_sadrzaj>  METAL-AUTO DIJELOVI d.o.o., OIB 75253933877</izvorni_sadrzaj>
    <derivirana_varijabla naziv="DomainObject.Predmet.ProtustrankaFormatedOIB_1">  METAL-AUTO DIJELOVI d.o.o., OIB 75253933877</derivirana_varijabla>
  </DomainObject.Predmet.ProtustrankaFormatedOIB>
  <DomainObject.Predmet.ProtustrankaFormatedWithAdress>
    <izvorni_sadrzaj> METAL-AUTO DIJELOVI d.o.o., Bistranska 121, 10298 Oborovo Bistransko</izvorni_sadrzaj>
    <derivirana_varijabla naziv="DomainObject.Predmet.ProtustrankaFormatedWithAdress_1"> METAL-AUTO DIJELOVI d.o.o., Bistranska 121, 10298 Oborovo Bistransko</derivirana_varijabla>
  </DomainObject.Predmet.ProtustrankaFormatedWithAdress>
  <DomainObject.Predmet.ProtustrankaFormatedWithAdressOIB>
    <izvorni_sadrzaj> METAL-AUTO DIJELOVI d.o.o., OIB 75253933877, Bistranska 121, 10298 Oborovo Bistransko</izvorni_sadrzaj>
    <derivirana_varijabla naziv="DomainObject.Predmet.ProtustrankaFormatedWithAdressOIB_1"> METAL-AUTO DIJELOVI d.o.o., OIB 75253933877, Bistranska 121, 10298 Oborovo Bistransko</derivirana_varijabla>
  </DomainObject.Predmet.ProtustrankaFormatedWithAdressOIB>
  <DomainObject.Predmet.ProtustrankaWithAdress>
    <izvorni_sadrzaj>METAL-AUTO DIJELOVI d.o.o. Bistranska 121, 10298 Oborovo Bistransko</izvorni_sadrzaj>
    <derivirana_varijabla naziv="DomainObject.Predmet.ProtustrankaWithAdress_1">METAL-AUTO DIJELOVI d.o.o. Bistranska 121, 10298 Oborovo Bistransko</derivirana_varijabla>
  </DomainObject.Predmet.ProtustrankaWithAdress>
  <DomainObject.Predmet.ProtustrankaWithAdressOIB>
    <izvorni_sadrzaj>METAL-AUTO DIJELOVI d.o.o., OIB 75253933877, Bistranska 121, 10298 Oborovo Bistransko</izvorni_sadrzaj>
    <derivirana_varijabla naziv="DomainObject.Predmet.ProtustrankaWithAdressOIB_1">METAL-AUTO DIJELOVI d.o.o., OIB 75253933877, Bistranska 121, 10298 Oborovo Bistransko</derivirana_varijabla>
  </DomainObject.Predmet.ProtustrankaWithAdressOIB>
  <DomainObject.Predmet.ProtustrankaNazivFormated>
    <izvorni_sadrzaj>METAL-AUTO DIJELOVI d.o.o.</izvorni_sadrzaj>
    <derivirana_varijabla naziv="DomainObject.Predmet.ProtustrankaNazivFormated_1">METAL-AUTO DIJELOVI d.o.o.</derivirana_varijabla>
  </DomainObject.Predmet.ProtustrankaNazivFormated>
  <DomainObject.Predmet.ProtustrankaNazivFormatedOIB>
    <izvorni_sadrzaj>METAL-AUTO DIJELOVI d.o.o., OIB 75253933877</izvorni_sadrzaj>
    <derivirana_varijabla naziv="DomainObject.Predmet.ProtustrankaNazivFormatedOIB_1">METAL-AUTO DIJELOVI d.o.o., OIB 75253933877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METAL-AUTO DIJELOVI d.o.o.</item>
    </izvorni_sadrzaj>
    <derivirana_varijabla naziv="DomainObject.Predmet.ProtuStrankaListFormated_1">
      <item>METAL-AUTO DIJELOVI d.o.o.</item>
    </derivirana_varijabla>
  </DomainObject.Predmet.ProtuStrankaListFormated>
  <DomainObject.Predmet.ProtuStrankaListFormatedOIB>
    <izvorni_sadrzaj>
      <item>METAL-AUTO DIJELOVI d.o.o., OIB 75253933877</item>
    </izvorni_sadrzaj>
    <derivirana_varijabla naziv="DomainObject.Predmet.ProtuStrankaListFormatedOIB_1">
      <item>METAL-AUTO DIJELOVI d.o.o., OIB 75253933877</item>
    </derivirana_varijabla>
  </DomainObject.Predmet.ProtuStrankaListFormatedOIB>
  <DomainObject.Predmet.ProtuStrankaListFormatedWithAdress>
    <izvorni_sadrzaj>
      <item>METAL-AUTO DIJELOVI d.o.o., Bistranska 121, 10298 Oborovo Bistransko</item>
    </izvorni_sadrzaj>
    <derivirana_varijabla naziv="DomainObject.Predmet.ProtuStrankaListFormatedWithAdress_1">
      <item>METAL-AUTO DIJELOVI d.o.o., Bistranska 121, 10298 Oborovo Bistransko</item>
    </derivirana_varijabla>
  </DomainObject.Predmet.ProtuStrankaListFormatedWithAdress>
  <DomainObject.Predmet.ProtuStrankaListFormatedWithAdressOIB>
    <izvorni_sadrzaj>
      <item>METAL-AUTO DIJELOVI d.o.o., OIB 75253933877, Bistranska 121, 10298 Oborovo Bistransko</item>
    </izvorni_sadrzaj>
    <derivirana_varijabla naziv="DomainObject.Predmet.ProtuStrankaListFormatedWithAdressOIB_1">
      <item>METAL-AUTO DIJELOVI d.o.o., OIB 75253933877, Bistranska 121, 10298 Oborovo Bistransko</item>
    </derivirana_varijabla>
  </DomainObject.Predmet.ProtuStrankaListFormatedWithAdressOIB>
  <DomainObject.Predmet.ProtuStrankaListNazivFormated>
    <izvorni_sadrzaj>
      <item>METAL-AUTO DIJELOVI d.o.o.</item>
    </izvorni_sadrzaj>
    <derivirana_varijabla naziv="DomainObject.Predmet.ProtuStrankaListNazivFormated_1">
      <item>METAL-AUTO DIJELOVI d.o.o.</item>
    </derivirana_varijabla>
  </DomainObject.Predmet.ProtuStrankaListNazivFormated>
  <DomainObject.Predmet.ProtuStrankaListNazivFormatedOIB>
    <izvorni_sadrzaj>
      <item>METAL-AUTO DIJELOVI d.o.o., OIB 75253933877</item>
    </izvorni_sadrzaj>
    <derivirana_varijabla naziv="DomainObject.Predmet.ProtuStrankaListNazivFormatedOIB_1">
      <item>METAL-AUTO DIJELOVI d.o.o., OIB 75253933877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METAL-AUTO DIJELOVI d.o.o.</izvorni_sadrzaj>
    <derivirana_varijabla naziv="DomainObject.Predmet.ProtustrankaIDrugi_1">METAL-AUTO DIJELOVI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METAL-AUTO DIJELOVI d.o.o., OIB 75253933877, Bistranska 121, 10298 Oborovo Bistransko</izvorni_sadrzaj>
    <derivirana_varijabla naziv="DomainObject.Predmet.ProtustrankaIDrugiAdressOIB_1">METAL-AUTO DIJELOVI d.o.o., OIB 75253933877, Bistranska 121, 10298 Oborovo Bistransko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METAL-AUTO DIJELOVI d.o.o.</item>
    </izvorni_sadrzaj>
    <derivirana_varijabla naziv="DomainObject.Predmet.SudioniciListNaziv_1">
      <item>FINA Regionalni centar Zagreb</item>
      <item>METAL-AUTO DIJELOVI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METAL-AUTO DIJELOVI d.o.o., OIB 75253933877, Bistranska 121,10298 Oborovo Bistransko</item>
    </izvorni_sadrzaj>
    <derivirana_varijabla naziv="DomainObject.Predmet.SudioniciListAdressOIB_1">
      <item>FINA Regionalni centar Zagreb, OIB 85821130368, Trg svibanjskih žrtava 1995. 1,10000 Zagreb</item>
      <item>METAL-AUTO DIJELOVI d.o.o., OIB 75253933877, Bistranska 121,10298 Oborovo Bistransko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75253933877</item>
    </izvorni_sadrzaj>
    <derivirana_varijabla naziv="DomainObject.Predmet.SudioniciListNazivOIB_1">
      <item>, OIB 85821130368</item>
      <item>, OIB 75253933877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1339</properties:Characters>
  <properties:Lines>45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2015-12-17T06:43:00Z</dcterms:created>
  <dc:creator>ilukac</dc:creator>
  <cp:lastModifiedBy>dvorana100</cp:lastModifiedBy>
  <cp:lastPrinted>2015-12-16T13:21:00Z</cp:lastPrinted>
  <dcterms:modified xmlns:xsi="http://www.w3.org/2001/XMLSchema-instance" xsi:type="dcterms:W3CDTF">2015-12-17T09:33:00Z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