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1168" w14:paraId="6591168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 w:rsidR="00B23617">
        <w:t xml:space="preserve">       </w:t>
      </w:r>
      <w:r>
        <w:t xml:space="preserve">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23617" w:rsidP="0070027B" w:rsidR="0070027B" w:rsidRPr="0070027B">
      <w:pPr>
        <w:jc w:val="both"/>
      </w:pPr>
      <w:r>
        <w:t xml:space="preserve">    </w:t>
      </w:r>
      <w:r w:rsidR="00B1687B">
        <w:t xml:space="preserve">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6869CA">
        <w:t>3502</w:t>
      </w:r>
      <w:r w:rsidR="00993073">
        <w:t>/16-</w:t>
      </w:r>
      <w:r w:rsidR="006869CA">
        <w:t>19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232618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9B3C0B">
        <w:rPr>
          <w:lang w:val="pt-BR"/>
        </w:rPr>
        <w:t>HAIR TEC j.d.o.o. za usluge, OIB: 77146282634, Zagreb, Utješinovićeva 10</w:t>
      </w:r>
      <w:r w:rsidRPr="00BD58F9">
        <w:t xml:space="preserve">, </w:t>
      </w:r>
      <w:r w:rsidR="00232618" w:rsidRPr="00232618">
        <w:t>2</w:t>
      </w:r>
      <w:r w:rsidR="00DB4D7B">
        <w:t>6</w:t>
      </w:r>
      <w:r w:rsidRPr="00232618">
        <w:t xml:space="preserve">. </w:t>
      </w:r>
      <w:r w:rsidR="00232618" w:rsidRPr="00232618">
        <w:t>ožujka</w:t>
      </w:r>
      <w:r w:rsidRPr="00232618">
        <w:t xml:space="preserve"> 201</w:t>
      </w:r>
      <w:r w:rsidR="00BD58F9" w:rsidRPr="00232618">
        <w:t>8</w:t>
      </w:r>
      <w:r w:rsidRPr="00232618">
        <w:t>.,</w:t>
      </w:r>
    </w:p>
    <w:p w:rsidRDefault="00BB1111" w:rsidP="00843BBB" w:rsidR="00BB1111" w:rsidRPr="00232618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BD58F9">
      <w:pPr>
        <w:ind w:firstLine="708"/>
        <w:jc w:val="both"/>
      </w:pPr>
      <w:r w:rsidRPr="00A93839">
        <w:t xml:space="preserve">I. Otvara se stečajni postupak nad dužnikom </w:t>
      </w:r>
      <w:r w:rsidR="009B3C0B">
        <w:rPr>
          <w:lang w:val="pt-BR"/>
        </w:rPr>
        <w:t>HAIR TEC j.d.o.o. za usluge, OIB: 77146282634, Zagreb, Utješinovićeva 10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BD58F9">
        <w:t xml:space="preserve">Zagrebu </w:t>
      </w:r>
      <w:r w:rsidR="00232618" w:rsidRPr="00232618">
        <w:t>2</w:t>
      </w:r>
      <w:r w:rsidR="00DB4D7B">
        <w:t>6</w:t>
      </w:r>
      <w:r w:rsidR="008E4EF5" w:rsidRPr="00232618">
        <w:t xml:space="preserve">. </w:t>
      </w:r>
      <w:r w:rsidR="00232618" w:rsidRPr="00232618">
        <w:t>ožujka</w:t>
      </w:r>
      <w:r w:rsidRPr="00232618">
        <w:rPr>
          <w:lang w:val="pt-BR"/>
        </w:rPr>
        <w:t xml:space="preserve"> 201</w:t>
      </w:r>
      <w:r w:rsidR="00BD58F9" w:rsidRPr="00381C63">
        <w:rPr>
          <w:lang w:val="pt-BR"/>
        </w:rPr>
        <w:t>8</w:t>
      </w:r>
      <w:r w:rsidR="00DB4D7B">
        <w:rPr>
          <w:lang w:val="pt-BR"/>
        </w:rPr>
        <w:t>. u 14,00 sati.</w:t>
      </w:r>
    </w:p>
    <w:p w:rsidRDefault="00A93839" w:rsidP="00232618" w:rsidR="00BD58F9">
      <w:pPr>
        <w:ind w:firstLine="708"/>
        <w:jc w:val="both"/>
      </w:pPr>
      <w:r w:rsidRPr="00DC7C75">
        <w:t xml:space="preserve">II. Za stečajnog upravitelja imenuje se </w:t>
      </w:r>
      <w:r w:rsidR="00232618">
        <w:t>Tomislav Orehovec, OIB: 02009648274, Zagreb, Smičiklasova 18</w:t>
      </w:r>
      <w:r w:rsidR="00BD58F9">
        <w:t>.</w:t>
      </w:r>
    </w:p>
    <w:p w:rsidRDefault="00A93839" w:rsidP="00232618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 dužnikom </w:t>
      </w:r>
      <w:r w:rsidR="009B3C0B">
        <w:rPr>
          <w:lang w:val="pt-BR"/>
        </w:rPr>
        <w:t>HAIR TEC j.d.o.o. za usluge, OIB: 77146282634, Zagreb, Utješinovićeva 10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9B3C0B" w:rsidP="009B3C0B" w:rsidR="009B3C0B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>
        <w:rPr>
          <w:lang w:val="pt-BR"/>
        </w:rPr>
        <w:t>HAIR TEC j.d.o.o. za usluge, OIB: 77146282634, Zagreb, Utješinovićeva 10.</w:t>
      </w:r>
    </w:p>
    <w:p w:rsidRDefault="009B3C0B" w:rsidP="009B3C0B" w:rsidR="009B3C0B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9B3C0B" w:rsidP="009B3C0B" w:rsidR="009B3C0B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6. travnja</w:t>
      </w:r>
      <w:r w:rsidRPr="00070D63">
        <w:t xml:space="preserve"> 2016. u Očevidniku redoslijeda osnova za plaćanje </w:t>
      </w:r>
      <w:r w:rsidRPr="00070D63">
        <w:lastRenderedPageBreak/>
        <w:t xml:space="preserve">ima evidentirane neizvršene osnove za plaćanje u neprekinutom razdoblju od 120 dana, u ukupnom iznosu od </w:t>
      </w:r>
      <w:r>
        <w:t>12.205,12</w:t>
      </w:r>
      <w:r w:rsidRPr="00070D63">
        <w:t xml:space="preserve"> 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9B3C0B" w:rsidP="009B3C0B" w:rsidR="009B3C0B" w:rsidRPr="00CA1A6F">
      <w:pPr>
        <w:ind w:firstLine="709"/>
        <w:jc w:val="both"/>
      </w:pPr>
      <w:r w:rsidRPr="00CA1A6F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B3C0B" w:rsidP="009B3C0B" w:rsidR="009B3C0B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25. listopada 2017.</w:t>
      </w:r>
      <w:r w:rsidRPr="0065182A">
        <w:t xml:space="preserve"> koji</w:t>
      </w:r>
      <w:r>
        <w:t>m je pozvan na ročište</w:t>
      </w:r>
      <w:r w:rsidRPr="0065182A">
        <w:t xml:space="preserve"> </w:t>
      </w:r>
      <w:r>
        <w:t>23. studenog</w:t>
      </w:r>
      <w:r w:rsidRPr="0065182A">
        <w:t xml:space="preserve"> 2017., a na koje ročište nije pristupio te nije osporio predlagateljeve tvrdnje o postojanju stečajnog razloga nesposobnosti za plaćanje. </w:t>
      </w:r>
    </w:p>
    <w:p w:rsidRDefault="009B3C0B" w:rsidP="009B3C0B" w:rsidR="009B3C0B">
      <w:pPr>
        <w:ind w:firstLine="708"/>
        <w:jc w:val="both"/>
      </w:pPr>
      <w:r>
        <w:t>Spisu prileži podnesak Ministarstva financija, Porezne uprave, Područni ured Zagreb od 23. studenog 2017. (list 21 spisa) kojim obavještava sud da su uvidom u ISPU i eletkroničkom razmjenom podataka od MUP-a, Agencije za civilno zrakoplovstvo, Državne geodetske uprave, Ministarstva pomorstva, prometa i infrastrukture, Središnjeg klirinškog depozitarnog društva, Trgovačkog suda te Financijske agencije obaviješteni kako traženi podaci o imovini dužnika ne postoje u njihov</w:t>
      </w:r>
      <w:r w:rsidR="00621C75">
        <w:t>im evidencijama</w:t>
      </w:r>
      <w:r>
        <w:t>.</w:t>
      </w:r>
    </w:p>
    <w:p w:rsidRDefault="009B3C0B" w:rsidP="009B3C0B" w:rsidR="009B3C0B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9B3C0B" w:rsidP="009B3C0B" w:rsidR="009B3C0B" w:rsidRPr="00350BA2">
      <w:pPr>
        <w:pStyle w:val="Tijeloteksta"/>
        <w:ind w:firstLine="708"/>
      </w:pPr>
      <w:r>
        <w:t>Slijedom navedenog, sud je uvidom u Zajednički informacijski sustav zemljišnih knjiga i katastra utvrdio da dužnik na dan 23. studenog 2017. nije vlasnik nekretnina (list 20 spisa).</w:t>
      </w:r>
    </w:p>
    <w:p w:rsidRDefault="009B3C0B" w:rsidP="009B3C0B" w:rsidR="009B3C0B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 w:rsidR="00621C75">
        <w:t xml:space="preserve">Zagrebačka, od </w:t>
      </w:r>
      <w:r>
        <w:t>4</w:t>
      </w:r>
      <w:r w:rsidRPr="00350BA2">
        <w:t xml:space="preserve">. </w:t>
      </w:r>
      <w:r>
        <w:t>prosinca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>
        <w:t>46</w:t>
      </w:r>
      <w:r w:rsidRPr="00350BA2">
        <w:t xml:space="preserve"> spisa) iz kojeg proizlazi da dužnik nije evidentiran kao vlasnik vozila. </w:t>
      </w:r>
    </w:p>
    <w:p w:rsidRDefault="009B3C0B" w:rsidP="009B3C0B" w:rsidR="009B3C0B" w:rsidRPr="00350BA2">
      <w:pPr>
        <w:ind w:firstLine="708"/>
        <w:jc w:val="both"/>
      </w:pPr>
      <w:r>
        <w:t>Uvidom u dopis FINE od 2. studenog 2017. (list 10 spisa) utvrđeno je da dužnik na dan 2. studenog 2017. u Očevidniku redoslijeda osnova za plaćanje imao neizvršene osnove za plaćanje u neprekinutom razdoblju od 694 dana u ukupnom iznosu od 183.695,84 kn.</w:t>
      </w:r>
    </w:p>
    <w:p w:rsidRDefault="00621C75" w:rsidP="009B3C0B" w:rsidR="00B23617">
      <w:pPr>
        <w:jc w:val="both"/>
      </w:pPr>
      <w:r>
        <w:tab/>
      </w:r>
      <w:r w:rsidR="00B23617">
        <w:t xml:space="preserve">U konkretnom slučaju, </w:t>
      </w:r>
      <w:r w:rsidR="00B23617" w:rsidRPr="003D0115">
        <w:t>sud je prihvatio predlagateljeve tvrdnje o neprekinutom razdoblju evidentiranih neizvršenih osnova za plaćanje koji su zavedeni u Očevidniku  redoslijeda osnova za plaćanje.</w:t>
      </w:r>
      <w:r w:rsidR="00B23617">
        <w:t xml:space="preserve">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B23617">
        <w:t>5. siječnja 2018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B23617">
        <w:t>5</w:t>
      </w:r>
      <w:r w:rsidR="00B40538">
        <w:t xml:space="preserve">. </w:t>
      </w:r>
      <w:r w:rsidR="00B23617">
        <w:t>siječnja</w:t>
      </w:r>
      <w:r w:rsidR="0011082B">
        <w:t xml:space="preserve"> 201</w:t>
      </w:r>
      <w:r w:rsidR="00B23617">
        <w:t>8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</w:t>
      </w:r>
      <w:r w:rsidR="00B40538">
        <w:t xml:space="preserve"> </w:t>
      </w:r>
      <w:r w:rsidR="00690007">
        <w:t>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</w:t>
      </w:r>
      <w:r w:rsidR="00621C75">
        <w:t xml:space="preserve">podatke </w:t>
      </w:r>
      <w:r w:rsidR="00690007" w:rsidRPr="0065182A">
        <w:t xml:space="preserve">Ministarstva unutarnjih poslova, Policijska uprava </w:t>
      </w:r>
      <w:r w:rsidR="00E82DB3">
        <w:t>Zagrebačka</w:t>
      </w:r>
      <w:r w:rsidR="00621C75">
        <w:t xml:space="preserve"> te podatke Ministarstva financija, Porezne uprave, Područni ured Zagreb</w:t>
      </w:r>
      <w:r w:rsidR="00E82DB3">
        <w:t xml:space="preserve"> </w:t>
      </w:r>
      <w:r w:rsidR="00505924">
        <w:t>da</w:t>
      </w:r>
      <w:r w:rsidRPr="003A7D16">
        <w:t xml:space="preserve"> dakle imovina dužnika koja </w:t>
      </w:r>
      <w:r w:rsidRPr="003A7D16">
        <w:lastRenderedPageBreak/>
        <w:t xml:space="preserve">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232618">
      <w:pPr>
        <w:jc w:val="center"/>
      </w:pPr>
      <w:r w:rsidRPr="00372077">
        <w:t xml:space="preserve">U </w:t>
      </w:r>
      <w:r w:rsidR="00C12410" w:rsidRPr="00BD58F9">
        <w:t>Zagreb</w:t>
      </w:r>
      <w:r w:rsidR="00CA4E71" w:rsidRPr="00BD58F9">
        <w:t xml:space="preserve">u </w:t>
      </w:r>
      <w:r w:rsidR="00232618" w:rsidRPr="00232618">
        <w:t>2</w:t>
      </w:r>
      <w:r w:rsidR="00DB4D7B">
        <w:t>6</w:t>
      </w:r>
      <w:r w:rsidR="00934FAE" w:rsidRPr="00232618">
        <w:t xml:space="preserve">. </w:t>
      </w:r>
      <w:r w:rsidR="00232618" w:rsidRPr="00232618">
        <w:t>ožujka</w:t>
      </w:r>
      <w:r w:rsidR="00B6336F" w:rsidRPr="00232618">
        <w:t xml:space="preserve"> </w:t>
      </w:r>
      <w:r w:rsidR="006A7E02" w:rsidRPr="00232618">
        <w:t>201</w:t>
      </w:r>
      <w:r w:rsidR="00BD58F9" w:rsidRPr="00232618">
        <w:t>8</w:t>
      </w:r>
      <w:r w:rsidR="00C12410" w:rsidRPr="00232618">
        <w:t>.</w:t>
      </w:r>
    </w:p>
    <w:p w:rsidRDefault="00C12410" w:rsidP="00C12410" w:rsidR="00C12410" w:rsidRPr="00BD58F9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4C4574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4C4574" w:rsidP="002152A3" w:rsidR="004C4574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4C4574" w:rsidP="002152A3" w:rsidR="004C4574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D42E0E" w:rsidP="002B3342" w:rsidR="00D42E0E">
      <w:pPr>
        <w:pStyle w:val="Bezproreda"/>
      </w:pPr>
    </w:p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4C4574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6869CA">
          <w:t>3502</w:t>
        </w:r>
        <w:r w:rsidR="00B40538">
          <w:t>/</w:t>
        </w:r>
        <w:r w:rsidR="00993073">
          <w:t>16</w:t>
        </w:r>
        <w:r w:rsidR="006A7E02">
          <w:t>-</w:t>
        </w:r>
        <w:r w:rsidR="006869CA">
          <w:t>19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1082B"/>
    <w:rsid w:val="00144607"/>
    <w:rsid w:val="00154D5E"/>
    <w:rsid w:val="001933E2"/>
    <w:rsid w:val="001D0B43"/>
    <w:rsid w:val="00205451"/>
    <w:rsid w:val="00210903"/>
    <w:rsid w:val="0023149C"/>
    <w:rsid w:val="00232618"/>
    <w:rsid w:val="00241EA3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1C63"/>
    <w:rsid w:val="0038259F"/>
    <w:rsid w:val="00392E4D"/>
    <w:rsid w:val="003A7D16"/>
    <w:rsid w:val="003E7BA5"/>
    <w:rsid w:val="00410190"/>
    <w:rsid w:val="00413C3F"/>
    <w:rsid w:val="00422789"/>
    <w:rsid w:val="00431983"/>
    <w:rsid w:val="004632FE"/>
    <w:rsid w:val="00470722"/>
    <w:rsid w:val="00471353"/>
    <w:rsid w:val="004963DC"/>
    <w:rsid w:val="004971B3"/>
    <w:rsid w:val="004A1B2D"/>
    <w:rsid w:val="004C4574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07CE"/>
    <w:rsid w:val="00603A21"/>
    <w:rsid w:val="00621C75"/>
    <w:rsid w:val="00645B73"/>
    <w:rsid w:val="006869CA"/>
    <w:rsid w:val="00690007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3392E"/>
    <w:rsid w:val="00934FAE"/>
    <w:rsid w:val="0095290B"/>
    <w:rsid w:val="00971BF0"/>
    <w:rsid w:val="00975210"/>
    <w:rsid w:val="00992EBE"/>
    <w:rsid w:val="00993073"/>
    <w:rsid w:val="009B3C0B"/>
    <w:rsid w:val="009B52EA"/>
    <w:rsid w:val="009B6435"/>
    <w:rsid w:val="009B7AB6"/>
    <w:rsid w:val="009C6B90"/>
    <w:rsid w:val="009D1342"/>
    <w:rsid w:val="009E4E4C"/>
    <w:rsid w:val="009F6592"/>
    <w:rsid w:val="00A1560F"/>
    <w:rsid w:val="00A17C2C"/>
    <w:rsid w:val="00A93839"/>
    <w:rsid w:val="00AD1CFD"/>
    <w:rsid w:val="00AE30AB"/>
    <w:rsid w:val="00B15477"/>
    <w:rsid w:val="00B1687B"/>
    <w:rsid w:val="00B2337F"/>
    <w:rsid w:val="00B23617"/>
    <w:rsid w:val="00B40538"/>
    <w:rsid w:val="00B458B9"/>
    <w:rsid w:val="00B47357"/>
    <w:rsid w:val="00B6336F"/>
    <w:rsid w:val="00B6403F"/>
    <w:rsid w:val="00B72375"/>
    <w:rsid w:val="00B8024A"/>
    <w:rsid w:val="00B8114B"/>
    <w:rsid w:val="00B83F80"/>
    <w:rsid w:val="00BB1111"/>
    <w:rsid w:val="00BB5147"/>
    <w:rsid w:val="00BD17D3"/>
    <w:rsid w:val="00BD58F9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74358"/>
    <w:rsid w:val="00D85CC6"/>
    <w:rsid w:val="00DB4D7B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45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5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5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5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5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45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5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5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5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5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3502</izvorni_sadrzaj>
    <derivirana_varijabla naziv="DomainObject.Predmet.Broj_1">3502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St-3502/2016</izvorni_sadrzaj>
    <derivirana_varijabla naziv="DomainObject.Predmet.OznakaBroj_1">St-3502/2016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HAIR TEC j.d.o.o. za usluge zastupanog po punomoćniku Tanja Ivošević Mihaljek</izvorni_sadrzaj>
    <derivirana_varijabla naziv="DomainObject.Predmet.ProtustrankaFormated_1">  HAIR TEC j.d.o.o. za usluge zastupanog po punomoćniku Tanja Ivošević Mihaljek</derivirana_varijabla>
  </DomainObject.Predmet.ProtustrankaFormated>
  <DomainObject.Predmet.ProtustrankaFormatedOIB>
    <izvorni_sadrzaj>  HAIR TEC j.d.o.o. za usluge, OIB 77146282634 zastupanog po punomoćniku Tanja Ivošević Mihaljek</izvorni_sadrzaj>
    <derivirana_varijabla naziv="DomainObject.Predmet.ProtustrankaFormatedOIB_1">  HAIR TEC j.d.o.o. za usluge, OIB 77146282634 zastupanog po punomoćniku Tanja Ivošević Mihaljek</derivirana_varijabla>
  </DomainObject.Predmet.ProtustrankaFormatedOIB>
  <DomainObject.Predmet.ProtustrankaFormatedWithAdress>
    <izvorni_sadrzaj> HAIR TEC j.d.o.o. za usluge, Utješinovićeva 10, 10000 Zagreb zastupanog po punomoćniku Tanja Ivošević Mihaljek</izvorni_sadrzaj>
    <derivirana_varijabla naziv="DomainObject.Predmet.ProtustrankaFormatedWithAdress_1"> HAIR TEC j.d.o.o. za usluge, Utješinovićeva 10, 10000 Zagreb zastupanog po punomoćniku Tanja Ivošević Mihaljek</derivirana_varijabla>
  </DomainObject.Predmet.ProtustrankaFormatedWithAdress>
  <DomainObject.Predmet.ProtustrankaFormatedWithAdressOIB>
    <izvorni_sadrzaj> HAIR TEC j.d.o.o. za usluge, OIB 77146282634, Utješinovićeva 10, 10000 Zagreb zastupanog po punomoćniku Tanja Ivošević Mihaljek</izvorni_sadrzaj>
    <derivirana_varijabla naziv="DomainObject.Predmet.ProtustrankaFormatedWithAdressOIB_1"> HAIR TEC j.d.o.o. za usluge, OIB 77146282634, Utješinovićeva 10, 10000 Zagreb zastupanog po punomoćniku Tanja Ivošević Mihaljek</derivirana_varijabla>
  </DomainObject.Predmet.ProtustrankaFormatedWithAdressOIB>
  <DomainObject.Predmet.ProtustrankaWithAdress>
    <izvorni_sadrzaj>HAIR TEC j.d.o.o. za usluge Utješinovićeva 10, 10000 Zagreb</izvorni_sadrzaj>
    <derivirana_varijabla naziv="DomainObject.Predmet.ProtustrankaWithAdress_1">HAIR TEC j.d.o.o. za usluge Utješinovićeva 10, 10000 Zagreb</derivirana_varijabla>
  </DomainObject.Predmet.ProtustrankaWithAdress>
  <DomainObject.Predmet.ProtustrankaWithAdressOIB>
    <izvorni_sadrzaj>HAIR TEC j.d.o.o. za usluge, OIB 77146282634, Utješinovićeva 10, 10000 Zagreb</izvorni_sadrzaj>
    <derivirana_varijabla naziv="DomainObject.Predmet.ProtustrankaWithAdressOIB_1">HAIR TEC j.d.o.o. za usluge, OIB 77146282634, Utješinovićeva 10, 10000 Zagreb</derivirana_varijabla>
  </DomainObject.Predmet.ProtustrankaWithAdressOIB>
  <DomainObject.Predmet.ProtustrankaNazivFormated>
    <izvorni_sadrzaj>HAIR TEC j.d.o.o. za usluge</izvorni_sadrzaj>
    <derivirana_varijabla naziv="DomainObject.Predmet.ProtustrankaNazivFormated_1">HAIR TEC j.d.o.o. za usluge</derivirana_varijabla>
  </DomainObject.Predmet.ProtustrankaNazivFormated>
  <DomainObject.Predmet.ProtustrankaNazivFormatedOIB>
    <izvorni_sadrzaj>HAIR TEC j.d.o.o. za usluge, OIB 77146282634</izvorni_sadrzaj>
    <derivirana_varijabla naziv="DomainObject.Predmet.ProtustrankaNazivFormatedOIB_1">HAIR TEC j.d.o.o. za usluge, OIB 77146282634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HAIR TEC j.d.o.o. za usluge zastupanog po punomoćniku Tanja Ivošević Mihaljek</item>
    </izvorni_sadrzaj>
    <derivirana_varijabla naziv="DomainObject.Predmet.ProtuStrankaListFormated_1">
      <item>HAIR TEC j.d.o.o. za usluge zastupanog po punomoćniku Tanja Ivošević Mihaljek</item>
    </derivirana_varijabla>
  </DomainObject.Predmet.ProtuStrankaListFormated>
  <DomainObject.Predmet.ProtuStrankaListFormatedOIB>
    <izvorni_sadrzaj>
      <item>HAIR TEC j.d.o.o. za usluge, OIB 77146282634 zastupanog po punomoćniku Tanja Ivošević Mihaljek</item>
    </izvorni_sadrzaj>
    <derivirana_varijabla naziv="DomainObject.Predmet.ProtuStrankaListFormatedOIB_1">
      <item>HAIR TEC j.d.o.o. za usluge, OIB 77146282634 zastupanog po punomoćniku Tanja Ivošević Mihaljek</item>
    </derivirana_varijabla>
  </DomainObject.Predmet.ProtuStrankaListFormatedOIB>
  <DomainObject.Predmet.ProtuStrankaListFormatedWithAdress>
    <izvorni_sadrzaj>
      <item>HAIR TEC j.d.o.o. za usluge, Utješinovićeva 10, 10000 Zagreb zastupanog po punomoćniku Tanja Ivošević Mihaljek</item>
    </izvorni_sadrzaj>
    <derivirana_varijabla naziv="DomainObject.Predmet.ProtuStrankaListFormatedWithAdress_1">
      <item>HAIR TEC j.d.o.o. za usluge, Utješinovićeva 10, 10000 Zagreb zastupanog po punomoćniku Tanja Ivošević Mihaljek</item>
    </derivirana_varijabla>
  </DomainObject.Predmet.ProtuStrankaListFormatedWithAdress>
  <DomainObject.Predmet.ProtuStrankaListFormatedWithAdressOIB>
    <izvorni_sadrzaj>
      <item>HAIR TEC j.d.o.o. za usluge, OIB 77146282634, Utješinovićeva 10, 10000 Zagreb zastupanog po punomoćniku Tanja Ivošević Mihaljek</item>
    </izvorni_sadrzaj>
    <derivirana_varijabla naziv="DomainObject.Predmet.ProtuStrankaListFormatedWithAdressOIB_1">
      <item>HAIR TEC j.d.o.o. za usluge, OIB 77146282634, Utješinovićeva 10, 10000 Zagreb zastupanog po punomoćniku Tanja Ivošević Mihaljek</item>
    </derivirana_varijabla>
  </DomainObject.Predmet.ProtuStrankaListFormatedWithAdressOIB>
  <DomainObject.Predmet.ProtuStrankaListNazivFormated>
    <izvorni_sadrzaj>
      <item>HAIR TEC j.d.o.o. za usluge</item>
    </izvorni_sadrzaj>
    <derivirana_varijabla naziv="DomainObject.Predmet.ProtuStrankaListNazivFormated_1">
      <item>HAIR TEC j.d.o.o. za usluge</item>
    </derivirana_varijabla>
  </DomainObject.Predmet.ProtuStrankaListNazivFormated>
  <DomainObject.Predmet.ProtuStrankaListNazivFormatedOIB>
    <izvorni_sadrzaj>
      <item>HAIR TEC j.d.o.o. za usluge, OIB 77146282634</item>
    </izvorni_sadrzaj>
    <derivirana_varijabla naziv="DomainObject.Predmet.ProtuStrankaListNazivFormatedOIB_1">
      <item>HAIR TEC j.d.o.o. za usluge, OIB 77146282634</item>
    </derivirana_varijabla>
  </DomainObject.Predmet.ProtuStrankaListNazivFormatedOIB>
  <DomainObject.Predmet.OstaliListFormated>
    <izvorni_sadrzaj>
      <item>Tanja Ivošević Mihaljek punomoćnik sudionika u postupku HAIR TEC j.d.o.o. za usluge</item>
      <item>Raiffeisenbank Austria d.d.</item>
      <item>HRVATSKA POŠTANSKA BANKA, dioničko društvo</item>
    </izvorni_sadrzaj>
    <derivirana_varijabla naziv="DomainObject.Predmet.OstaliListFormated_1">
      <item>Tanja Ivošević Mihaljek punomoćnik sudionika u postupku HAIR TEC j.d.o.o. za usluge</item>
      <item>Raiffeisenbank Austria d.d.</item>
      <item>HRVATSKA POŠTANSKA BANKA, dioničko društvo</item>
    </derivirana_varijabla>
  </DomainObject.Predmet.OstaliListFormated>
  <DomainObject.Predmet.OstaliListFormatedOIB>
    <izvorni_sadrzaj>
      <item>Tanja Ivošević Mihaljek, OIB 37127806299 punomoćnik sudionika u postupku HAIR TEC j.d.o.o. za usluge</item>
      <item>Raiffeisenbank Austria d.d., OIB 53056966535</item>
      <item>HRVATSKA POŠTANSKA BANKA, dioničko društvo, OIB 87939104217</item>
    </izvorni_sadrzaj>
    <derivirana_varijabla naziv="DomainObject.Predmet.OstaliListFormatedOIB_1">
      <item>Tanja Ivošević Mihaljek, OIB 37127806299 punomoćnik sudionika u postupku HAIR TEC j.d.o.o. za usluge</item>
      <item>Raiffeisenbank Austria d.d., OIB 53056966535</item>
      <item>HRVATSKA POŠTANSKA BANKA, dioničko društvo, OIB 87939104217</item>
    </derivirana_varijabla>
  </DomainObject.Predmet.OstaliListFormatedOIB>
  <DomainObject.Predmet.OstaliListFormatedWithAdress>
    <izvorni_sadrzaj>
      <item>Tanja Ivošević Mihaljek, Ulica Ognjeslava Utješenovića 10, 10000 Zagreb punomoćnik sudionika u postupku HAIR TEC j.d.o.o. za usluge</item>
      <item>Raiffeisenbank Austria d.d., Magazinska cesta 69, 10000 Zagreb</item>
      <item>HRVATSKA POŠTANSKA BANKA, dioničko društvo, Jurišićeva 4, 10000 Zagreb</item>
    </izvorni_sadrzaj>
    <derivirana_varijabla naziv="DomainObject.Predmet.OstaliListFormatedWithAdress_1">
      <item>Tanja Ivošević Mihaljek, Ulica Ognjeslava Utješenovića 10, 10000 Zagreb punomoćnik sudionika u postupku HAIR TEC j.d.o.o. za usluge</item>
      <item>Raiffeisenbank Austria d.d., Magazinska cesta 69, 10000 Zagreb</item>
      <item>HRVATSKA POŠTANSKA BANKA, dioničko društvo, Jurišićeva 4, 10000 Zagreb</item>
    </derivirana_varijabla>
  </DomainObject.Predmet.OstaliListFormatedWithAdress>
  <DomainObject.Predmet.OstaliListFormatedWithAdressOIB>
    <izvorni_sadrzaj>
      <item>Tanja Ivošević Mihaljek, OIB 37127806299, Ulica Ognjeslava Utješenovića 10, 10000 Zagreb punomoćnik sudionika u postupku HAIR TEC j.d.o.o. za usluge</item>
      <item>Raiffeisenbank Austria d.d., OIB 53056966535, Magazinska cesta 69, 10000 Zagreb</item>
      <item>HRVATSKA POŠTANSKA BANKA, dioničko društvo, OIB 87939104217, Jurišićeva 4, 10000 Zagreb</item>
    </izvorni_sadrzaj>
    <derivirana_varijabla naziv="DomainObject.Predmet.OstaliListFormatedWithAdressOIB_1">
      <item>Tanja Ivošević Mihaljek, OIB 37127806299, Ulica Ognjeslava Utješenovića 10, 10000 Zagreb punomoćnik sudionika u postupku HAIR TEC j.d.o.o. za usluge</item>
      <item>Raiffeisenbank Austria d.d., OIB 53056966535, Magazinska cesta 69, 10000 Zagreb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Tanja Ivošević Mihaljek</item>
      <item>Raiffeisenbank Austria d.d.</item>
      <item>HRVATSKA POŠTANSKA BANKA, dioničko društvo</item>
    </izvorni_sadrzaj>
    <derivirana_varijabla naziv="DomainObject.Predmet.OstaliListNazivFormated_1">
      <item>Tanja Ivošević Mihaljek</item>
      <item>Raiffeisenbank Austria d.d.</item>
      <item>HRVATSKA POŠTANSKA BANKA, dioničko društvo</item>
    </derivirana_varijabla>
  </DomainObject.Predmet.OstaliListNazivFormated>
  <DomainObject.Predmet.OstaliListNazivFormatedOIB>
    <izvorni_sadrzaj>
      <item>Tanja Ivošević Mihaljek, OIB 37127806299</item>
      <item>Raiffeisenbank Austria d.d., OIB 53056966535</item>
      <item>HRVATSKA POŠTANSKA BANKA, dioničko društvo, OIB 87939104217</item>
    </izvorni_sadrzaj>
    <derivirana_varijabla naziv="DomainObject.Predmet.OstaliListNazivFormatedOIB_1">
      <item>Tanja Ivošević Mihaljek, OIB 37127806299</item>
      <item>Raiffeisenbank Austria d.d., OIB 53056966535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HAIR TEC j.d.o.o. za usluge</izvorni_sadrzaj>
    <derivirana_varijabla naziv="DomainObject.Predmet.ProtustrankaIDrugi_1">HAIR TEC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HAIR TEC j.d.o.o. za usluge, OIB 77146282634, Utješinovićeva 10, 10000 Zagreb</izvorni_sadrzaj>
    <derivirana_varijabla naziv="DomainObject.Predmet.ProtustrankaIDrugiAdressOIB_1">HAIR TEC j.d.o.o. za usluge, OIB 77146282634, Utješinovićeva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HAIR TEC j.d.o.o. za usluge</item>
      <item>Tanja Ivošević Mihaljek</item>
      <item>Raiffeisenbank Austria d.d.</item>
      <item>HRVATSKA POŠTANSKA BANKA, dioničko društvo</item>
      <item>VJEROVNICI</item>
    </izvorni_sadrzaj>
    <derivirana_varijabla naziv="DomainObject.Predmet.SudioniciListNaziv_1">
      <item>FINA Regionalni centar Zagreb</item>
      <item>HAIR TEC j.d.o.o. za usluge</item>
      <item>Tanja Ivošević Mihaljek</item>
      <item>Raiffeisenbank Austria d.d.</item>
      <item>HRVATSKA POŠTANSKA BANKA,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HAIR TEC j.d.o.o. za usluge, OIB 77146282634, Utješinovićeva 10,10000 Zagreb</item>
      <item>Tanja Ivošević Mihaljek, OIB 37127806299, Ulica Ognjeslava Utješenovića 10,10000 Zagreb</item>
      <item>Raiffeisenbank Austria d.d., OIB 53056966535, Magazinska cesta 69,10000 Zagreb</item>
      <item>HRVATSKA POŠTANSKA BANKA, dioničko društvo, OIB 87939104217, Jurišićeva 4,10000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HAIR TEC j.d.o.o. za usluge, OIB 77146282634, Utješinovićeva 10,10000 Zagreb</item>
      <item>Tanja Ivošević Mihaljek, OIB 37127806299, Ulica Ognjeslava Utješenovića 10,10000 Zagreb</item>
      <item>Raiffeisenbank Austria d.d., OIB 53056966535, Magazinska cesta 69,10000 Zagreb</item>
      <item>HRVATSKA POŠTANSKA BANKA, dioničko društvo, OIB 87939104217, Jurišićeva 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77146282634</item>
      <item>, OIB 37127806299</item>
      <item>, OIB 53056966535</item>
      <item>, OIB 87939104217</item>
      <item>, OIB null</item>
    </izvorni_sadrzaj>
    <derivirana_varijabla naziv="DomainObject.Predmet.SudioniciListNazivOIB_1">
      <item>, OIB 85821130368</item>
      <item>, OIB 77146282634</item>
      <item>, OIB 37127806299</item>
      <item>, OIB 53056966535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AEA0AA-4C57-4310-8738-91D8364A06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1060</properties:Words>
  <properties:Characters>6026</properties:Characters>
  <properties:Lines>118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2018-03-26T08:11:00Z</dcterms:created>
  <dc:creator>gzubak</dc:creator>
  <cp:lastModifiedBy>Višnja Svečak</cp:lastModifiedBy>
  <cp:lastPrinted>2018-03-26T08:12:00Z</cp:lastPrinted>
  <dcterms:modified xmlns:xsi="http://www.w3.org/2001/XMLSchema-instance" xsi:type="dcterms:W3CDTF">2018-03-26T08:12:00Z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(3502 8.rješenje otvar. i zaključenje čl. 132-UREĐENA I 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