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4bc3" w14:paraId="8cb4bc3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St-1113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438B" w:rsidRP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TOKADO ACTIVITY j. d.o.o. Zagreb, Međašna 9/A, MBS:080886770, OIB:54467473451</w:t>
      </w:r>
      <w:r w:rsidR="00C93197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438B" w:rsidRP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TOKADO ACTIVITY j. d.o.o. Zagreb, Međašna 9/A, MBS:080886770, OIB:54467473451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A438B">
        <w:rPr>
          <w:rFonts w:cs="Times New Roman" w:eastAsia="Times New Roman" w:hAnsi="Times New Roman" w:ascii="Times New Roman"/>
          <w:sz w:val="24"/>
          <w:szCs w:val="20"/>
          <w:lang w:eastAsia="hr-HR"/>
        </w:rPr>
        <w:t>8.678,13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St-1113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A168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A168D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0A168D" w:rsidP="00F84008" w:rsidR="000A168D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0A168D"/>
    <w:rsid w:val="001D7C76"/>
    <w:rsid w:val="00460BD4"/>
    <w:rsid w:val="00492E13"/>
    <w:rsid w:val="004A438B"/>
    <w:rsid w:val="004A66FD"/>
    <w:rsid w:val="0074619F"/>
    <w:rsid w:val="009037B9"/>
    <w:rsid w:val="00954738"/>
    <w:rsid w:val="009C042D"/>
    <w:rsid w:val="009D2C98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A1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A1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TOKADO ACTIVITY jednostavno društvo s ograničenom odgovornošću za trgovinu i usluge</izvorni_sadrzaj>
    <derivirana_varijabla naziv="DomainObject.Predmet.ProtustrankaFormated_1">  TOKADO ACTIVITY jednostavno društvo s ograničenom odgovornošću za trgovinu i usluge</derivirana_varijabla>
  </DomainObject.Predmet.ProtustrankaFormated>
  <DomainObject.Predmet.ProtustrankaFormatedOIB>
    <izvorni_sadrzaj>  TOKADO ACTIVITY jednostavno društvo s ograničenom odgovornošću za trgovinu i usluge, OIB 54467473451</izvorni_sadrzaj>
    <derivirana_varijabla naziv="DomainObject.Predmet.ProtustrankaFormatedOIB_1">  TOKADO ACTIVITY jednostavno društvo s ograničenom odgovornošću za trgovinu i usluge, OIB 54467473451</derivirana_varijabla>
  </DomainObject.Predmet.ProtustrankaFormatedOIB>
  <DomainObject.Predmet.ProtustrankaFormatedWithAdress>
    <izvorni_sadrzaj> TOKADO ACTIVITY jednostavno društvo s ograničenom odgovornošću za trgovinu i usluge, Međašna 9/A, 10000 Zagreb</izvorni_sadrzaj>
    <derivirana_varijabla naziv="DomainObject.Predmet.ProtustrankaFormatedWithAdress_1"> TOKADO ACTIVITY jednostavno društvo s ograničenom odgovornošću za trgovinu i usluge, Međašna 9/A, 10000 Zagreb</derivirana_varijabla>
  </DomainObject.Predmet.ProtustrankaFormatedWithAdress>
  <DomainObject.Predmet.ProtustrankaFormatedWithAdressOIB>
    <izvorni_sadrzaj> TOKADO ACTIVITY jednostavno društvo s ograničenom odgovornošću za trgovinu i usluge, OIB 54467473451, Međašna 9/A, 10000 Zagreb</izvorni_sadrzaj>
    <derivirana_varijabla naziv="DomainObject.Predmet.ProtustrankaFormatedWithAdressOIB_1"> TOKADO ACTIVITY jednostavno društvo s ograničenom odgovornošću za trgovinu i usluge, OIB 54467473451, Međašna 9/A, 10000 Zagreb</derivirana_varijabla>
  </DomainObject.Predmet.ProtustrankaFormatedWithAdressOIB>
  <DomainObject.Predmet.ProtustrankaWithAdress>
    <izvorni_sadrzaj>TOKADO ACTIVITY jednostavno društvo s ograničenom odgovornošću za trgovinu i usluge Međašna 9/A, 10000 Zagreb</izvorni_sadrzaj>
    <derivirana_varijabla naziv="DomainObject.Predmet.ProtustrankaWithAdress_1">TOKADO ACTIVITY jednostavno društvo s ograničenom odgovornošću za trgovinu i usluge Međašna 9/A, 10000 Zagreb</derivirana_varijabla>
  </DomainObject.Predmet.ProtustrankaWithAdress>
  <DomainObject.Predmet.ProtustrankaWithAdressOIB>
    <izvorni_sadrzaj>TOKADO ACTIVITY jednostavno društvo s ograničenom odgovornošću za trgovinu i usluge, OIB 54467473451, Međašna 9/A, 10000 Zagreb</izvorni_sadrzaj>
    <derivirana_varijabla naziv="DomainObject.Predmet.ProtustrankaWithAdressOIB_1">TOKADO ACTIVITY jednostavno društvo s ograničenom odgovornošću za trgovinu i usluge, OIB 54467473451, Međašna 9/A, 10000 Zagreb</derivirana_varijabla>
  </DomainObject.Predmet.ProtustrankaWithAdressOIB>
  <DomainObject.Predmet.ProtustrankaNazivFormated>
    <izvorni_sadrzaj>TOKADO ACTIVITY jednostavno društvo s ograničenom odgovornošću za trgovinu i usluge</izvorni_sadrzaj>
    <derivirana_varijabla naziv="DomainObject.Predmet.ProtustrankaNazivFormated_1">TOKADO ACTIVITY jednostavno društvo s ograničenom odgovornošću za trgovinu i usluge</derivirana_varijabla>
  </DomainObject.Predmet.ProtustrankaNazivFormated>
  <DomainObject.Predmet.ProtustrankaNazivFormatedOIB>
    <izvorni_sadrzaj>TOKADO ACTIVITY jednostavno društvo s ograničenom odgovornošću za trgovinu i usluge, OIB 54467473451</izvorni_sadrzaj>
    <derivirana_varijabla naziv="DomainObject.Predmet.ProtustrankaNazivFormatedOIB_1">TOKADO ACTIVITY jednostavno društvo s ograničenom odgovornošću za trgovinu i usluge, OIB 54467473451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TOKADO ACTIVITY jednostavno društvo s ograničenom odgovornošću za trgovinu i usluge</item>
    </izvorni_sadrzaj>
    <derivirana_varijabla naziv="DomainObject.Predmet.ProtuStrankaListFormated_1">
      <item>TOKADO ACTIVITY jednostavno društvo s ograničenom odgovornošću za trgovinu i usluge</item>
    </derivirana_varijabla>
  </DomainObject.Predmet.ProtuStrankaListFormated>
  <DomainObject.Predmet.ProtuStrankaListFormatedOIB>
    <izvorni_sadrzaj>
      <item>TOKADO ACTIVITY jednostavno društvo s ograničenom odgovornošću za trgovinu i usluge, OIB 54467473451</item>
    </izvorni_sadrzaj>
    <derivirana_varijabla naziv="DomainObject.Predmet.ProtuStrankaListFormatedOIB_1">
      <item>TOKADO ACTIVITY jednostavno društvo s ograničenom odgovornošću za trgovinu i usluge, OIB 54467473451</item>
    </derivirana_varijabla>
  </DomainObject.Predmet.ProtuStrankaListFormatedOIB>
  <DomainObject.Predmet.ProtuStrankaListFormatedWithAdress>
    <izvorni_sadrzaj>
      <item>TOKADO ACTIVITY jednostavno društvo s ograničenom odgovornošću za trgovinu i usluge, Međašna 9/A, 10000 Zagreb</item>
    </izvorni_sadrzaj>
    <derivirana_varijabla naziv="DomainObject.Predmet.ProtuStrankaListFormatedWithAdress_1">
      <item>TOKADO ACTIVITY jednostavno društvo s ograničenom odgovornošću za trgovinu i usluge, Međašna 9/A, 10000 Zagreb</item>
    </derivirana_varijabla>
  </DomainObject.Predmet.ProtuStrankaListFormatedWithAdress>
  <DomainObject.Predmet.ProtuStrankaListFormatedWithAdressOIB>
    <izvorni_sadrzaj>
      <item>TOKADO ACTIVITY jednostavno društvo s ograničenom odgovornošću za trgovinu i usluge, OIB 54467473451, Međašna 9/A, 10000 Zagreb</item>
    </izvorni_sadrzaj>
    <derivirana_varijabla naziv="DomainObject.Predmet.ProtuStrankaListFormatedWithAdressOIB_1">
      <item>TOKADO ACTIVITY jednostavno društvo s ograničenom odgovornošću za trgovinu i usluge, OIB 54467473451, Međašna 9/A, 10000 Zagreb</item>
    </derivirana_varijabla>
  </DomainObject.Predmet.ProtuStrankaListFormatedWithAdressOIB>
  <DomainObject.Predmet.ProtuStrankaListNazivFormated>
    <izvorni_sadrzaj>
      <item>TOKADO ACTIVITY jednostavno društvo s ograničenom odgovornošću za trgovinu i usluge</item>
    </izvorni_sadrzaj>
    <derivirana_varijabla naziv="DomainObject.Predmet.ProtuStrankaListNazivFormated_1">
      <item>TOKADO ACTIVITY jednostavno društvo s ograničenom odgovornošću za trgovinu i usluge</item>
    </derivirana_varijabla>
  </DomainObject.Predmet.ProtuStrankaListNazivFormated>
  <DomainObject.Predmet.ProtuStrankaListNazivFormatedOIB>
    <izvorni_sadrzaj>
      <item>TOKADO ACTIVITY jednostavno društvo s ograničenom odgovornošću za trgovinu i usluge, OIB 54467473451</item>
    </izvorni_sadrzaj>
    <derivirana_varijabla naziv="DomainObject.Predmet.ProtuStrankaListNazivFormatedOIB_1">
      <item>TOKADO ACTIVITY jednostavno društvo s ograničenom odgovornošću za trgovinu i usluge, OIB 54467473451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TOKADO ACTIVITY jednostavno društvo s ograničenom odgovornošću za trgovinu i usluge</izvorni_sadrzaj>
    <derivirana_varijabla naziv="DomainObject.Predmet.ProtustrankaIDrugi_1">TOKADO ACTIVITY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TOKADO ACTIVITY jednostavno društvo s ograničenom odgovornošću za trgovinu i usluge, OIB 54467473451, Međašna 9/A, 10000 Zagreb</izvorni_sadrzaj>
    <derivirana_varijabla naziv="DomainObject.Predmet.ProtustrankaIDrugiAdressOIB_1">TOKADO ACTIVITY jednostavno društvo s ograničenom odgovornošću za trgovinu i usluge, OIB 54467473451, Međašna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TOKADO ACTIVITY jednostavno društvo s ograničenom odgovornošću za trgovinu i usluge</item>
    </izvorni_sadrzaj>
    <derivirana_varijabla naziv="DomainObject.Predmet.SudioniciListNaziv_1">
      <item>FINA Regionalni centar Zagreb</item>
      <item>TOKADO ACTIVITY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TOKADO ACTIVITY jednostavno društvo s ograničenom odgovornošću za trgovinu i usluge, OIB 54467473451, Međašna 9/A,10000 Zagreb</item>
    </izvorni_sadrzaj>
    <derivirana_varijabla naziv="DomainObject.Predmet.SudioniciListAdressOIB_1">
      <item>FINA Regionalni centar Zagreb, OIB 85821130368, Trg svibanjskih žrtava 1995. br. 1,10000 Zagreb</item>
      <item>TOKADO ACTIVITY jednostavno društvo s ograničenom odgovornošću za trgovinu i usluge, OIB 54467473451, Međašna 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54467473451</item>
    </izvorni_sadrzaj>
    <derivirana_varijabla naziv="DomainObject.Predmet.SudioniciListNazivOIB_1">
      <item>, OIB 85821130368</item>
      <item>, OIB 54467473451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B0F16-7F9B-4A5F-8461-28BDB66B9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1950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2016-05-31T07:59:00Z</dcterms:created>
  <dc:creator>Mario Žišković</dc:creator>
  <cp:lastModifiedBy>Višnja Svečak</cp:lastModifiedBy>
  <cp:lastPrinted>2016-05-31T08:02:00Z</cp:lastPrinted>
  <dcterms:modified xmlns:xsi="http://www.w3.org/2001/XMLSchema-instance" xsi:type="dcterms:W3CDTF">2016-05-31T08:02:00Z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