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e28a" w14:paraId="70ae28a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8E655E">
        <w:t xml:space="preserve">                        1 St-225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8E655E">
        <w:t xml:space="preserve"> ILIČIĆ d.o.o. za građenje, trgovinu i usluge KAPELA DVOR 30, OIB: 65753907537</w:t>
      </w:r>
      <w:r>
        <w:t xml:space="preserve">,  koji se vodi </w:t>
      </w:r>
      <w:r w:rsidR="008E655E">
        <w:t>kod ovoga suda pod brojem St-225</w:t>
      </w:r>
      <w:r>
        <w:t>/2015, temeljem odredbe čl. 430.,  431. i 434. Stečajnog zakona (Narodne novine 71/15), objavljuje:</w:t>
      </w:r>
    </w:p>
    <w:p w:rsidRDefault="008E655E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9.506.823,32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8E655E">
        <w:t>Stipo</w:t>
      </w:r>
      <w:proofErr w:type="spellEnd"/>
      <w:r w:rsidR="008E655E">
        <w:t xml:space="preserve"> </w:t>
      </w:r>
      <w:proofErr w:type="spellStart"/>
      <w:r w:rsidR="008E655E">
        <w:t>Iličić</w:t>
      </w:r>
      <w:proofErr w:type="spellEnd"/>
      <w:r w:rsidR="008E655E">
        <w:t xml:space="preserve"> iz Kapela Dvoru kbr. 30</w:t>
      </w:r>
      <w:r w:rsidR="00D16990">
        <w:t>,</w:t>
      </w:r>
      <w:r w:rsidR="008E655E">
        <w:t xml:space="preserve"> OIB: 57178421906,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655E" w:rsidP="00276ED5" w:rsidR="00276ED5">
      <w:r>
        <w:t>U Bjelovaru, 11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8E655E" w:rsidP="00276ED5" w:rsidR="00276ED5">
      <w:pPr>
        <w:pStyle w:val="Bezproreda"/>
      </w:pPr>
      <w:r>
        <w:t>Bjelovar, 11</w:t>
      </w:r>
      <w:r w:rsidR="00276ED5">
        <w:t>. XI 2015.</w:t>
      </w:r>
    </w:p>
    <w:p w:rsidRDefault="008E655E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8E655E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E6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E6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St-225/2015</izvorni_sadrzaj>
    <derivirana_varijabla naziv="DomainObject.Predmet.OznakaBroj_1">St-225/2015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ILIČIĆ društvo s ograničenom odgovornošću za građenje, trgovinu i usluge, Kapela Dvor</item>
    </izvorni_sadrzaj>
    <derivirana_varijabla naziv="DomainObject.Predmet.SudioniciListNaziv_1">
      <item>FINA, RC ZAGREB, Podružnica Bjelovar</item>
      <item>ILIČIĆ društvo s ograničenom odgovornošću za građenje, trgovinu i usluge, Kapela Dvor</item>
    </derivirana_varijabla>
  </DomainObject.Predmet.SudioniciListNaziv>
  <DomainObject.Predmet.SudioniciListAdressOIB>
    <izvorni_sadrzaj>
      <item>FINA, RC ZAGREB, Podružnica Bjelovar, OIB 85821130368, F. Supila 4,43000 Bjelovar</item>
      <item>ILIČIĆ društvo s ograničenom odgovornošću za građenje, trgovinu i usluge, Kapela Dvor, OIB 65753907537, Kapela Dvor 30,33406 Kapela Dvor</item>
    </izvorni_sadrzaj>
    <derivirana_varijabla naziv="DomainObject.Predmet.SudioniciListAdressOIB_1">
      <item>FINA, RC ZAGREB, Podružnica Bjelovar, OIB 85821130368, F. Supila 4,43000 Bjelovar</item>
      <item>ILIČIĆ društvo s ograničenom odgovornošću za građenje, trgovinu i usluge, Kapela Dvor, OIB 65753907537, Kapela Dvor 30,33406 Kapela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65753907537</item>
    </izvorni_sadrzaj>
    <derivirana_varijabla naziv="DomainObject.Predmet.SudioniciListNazivOIB_1">
      <item>, OIB 85821130368</item>
      <item>, OIB 65753907537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1622</properties:Characters>
  <properties:Lines>35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2015-11-11T12:54:00Z</cp:lastPrinted>
  <dcterms:modified xmlns:xsi="http://www.w3.org/2001/XMLSchema-instance" xsi:type="dcterms:W3CDTF">2015-11-11T12:54:00Z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