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7e26" w14:paraId="4987e26" w:rsidRDefault="00AE649C" w:rsidP="004F27AE" w:rsidR="00AE649C" w:rsidRPr="00B76F3C">
      <w:pPr>
        <w:pStyle w:val="NormaleSPIS"/>
        <w15:collapsed w:val="false"/>
      </w:pPr>
    </w:p>
    <w:p w:rsidRDefault="00E72F31" w:rsidP="00E72F31" w:rsidR="00E72F31"/>
    <w:p w:rsidRDefault="00E72F31" w:rsidP="00E72F31" w:rsidR="00E72F31"/>
    <w:p w:rsidRDefault="00E72F31" w:rsidP="00E72F31" w:rsidR="00E72F31">
      <w:pPr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F31" w:rsidP="00E72F31" w:rsidR="00E72F31"/>
    <w:p w:rsidRDefault="00E72F31" w:rsidP="00E72F31" w:rsidR="00E72F31">
      <w:r>
        <w:t xml:space="preserve">REPUBLIKA HRVATSKA                                                   </w:t>
      </w:r>
    </w:p>
    <w:p w:rsidRDefault="00E72F31" w:rsidP="00E72F31" w:rsidR="00E72F31">
      <w:r>
        <w:t xml:space="preserve">TRGOVAČKI SUD U OSIJEKU </w:t>
      </w:r>
    </w:p>
    <w:p w:rsidRDefault="00E72F31" w:rsidP="00E72F31" w:rsidR="00E72F31">
      <w:r>
        <w:t xml:space="preserve">STALNA SLUŽBA   U SLAVONSKOM BRODU </w:t>
      </w:r>
    </w:p>
    <w:p w:rsidRDefault="00E72F31" w:rsidP="00E72F31" w:rsidR="00E72F31">
      <w:r>
        <w:t>Trg pobjede 13</w:t>
      </w:r>
    </w:p>
    <w:p w:rsidRDefault="00E72F31" w:rsidP="00E72F31" w:rsidR="00E72F31">
      <w:r>
        <w:t>35000 Slavonski Brod</w:t>
      </w:r>
    </w:p>
    <w:p w:rsidRDefault="00E72F31" w:rsidP="00E72F31" w:rsidR="00E72F31"/>
    <w:p w:rsidRDefault="00E72F31" w:rsidP="00E72F31" w:rsidR="00E72F31"/>
    <w:p w:rsidRDefault="00E72F31" w:rsidP="00E72F31" w:rsidR="00E72F31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St-920/2015-</w:t>
      </w:r>
      <w:r w:rsidR="006E022A">
        <w:t>10</w:t>
      </w:r>
      <w:r>
        <w:t>4</w:t>
      </w:r>
    </w:p>
    <w:p w:rsidRDefault="00E72F31" w:rsidP="00E72F31" w:rsidR="00E72F31">
      <w:pPr>
        <w:ind w:firstLine="708"/>
        <w:jc w:val="center"/>
      </w:pPr>
    </w:p>
    <w:p w:rsidRDefault="00E72F31" w:rsidP="00E72F31" w:rsidR="00E72F31">
      <w:pPr>
        <w:ind w:firstLine="708" w:left="2124"/>
        <w:rPr>
          <w:b/>
        </w:rPr>
      </w:pPr>
      <w:r>
        <w:rPr>
          <w:b/>
        </w:rPr>
        <w:t>R E P U B L I K A  H R V A T S KA</w:t>
      </w:r>
    </w:p>
    <w:p w:rsidRDefault="00E72F31" w:rsidP="00E72F31" w:rsidR="00E72F31">
      <w:pPr>
        <w:ind w:firstLine="708"/>
        <w:rPr>
          <w:b/>
        </w:rPr>
      </w:pPr>
    </w:p>
    <w:p w:rsidRDefault="00E72F31" w:rsidP="00E72F31" w:rsidR="00E72F31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E72F31" w:rsidP="00E72F31" w:rsidR="00E72F31">
      <w:pPr>
        <w:ind w:firstLine="708" w:left="2832"/>
      </w:pPr>
    </w:p>
    <w:p w:rsidRDefault="00E72F31" w:rsidP="00E72F31" w:rsidR="00E72F31">
      <w:pPr>
        <w:ind w:firstLine="708" w:left="2832"/>
      </w:pPr>
    </w:p>
    <w:p w:rsidRDefault="00E72F31" w:rsidP="00E72F31" w:rsidR="00E72F31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>
        <w:rPr>
          <w:b/>
        </w:rPr>
        <w:t>POLJOPRIVREDNA ZADRUGA MARIO I MARIO u stečaju, Velika, Antunovac 35, OIB: 17481356453</w:t>
      </w:r>
      <w:r>
        <w:t>, koga zastupa stečajni upravitelj Boris Ljubanović, dana </w:t>
      </w:r>
      <w:r w:rsidR="003148FC">
        <w:t xml:space="preserve"> 07. siječnja </w:t>
      </w:r>
      <w:r>
        <w:t>201</w:t>
      </w:r>
      <w:r w:rsidR="003148FC">
        <w:t>9</w:t>
      </w:r>
      <w:r>
        <w:t>.</w:t>
      </w:r>
    </w:p>
    <w:p w:rsidRDefault="00E72F31" w:rsidP="00E72F31" w:rsidR="00E72F31"/>
    <w:p w:rsidRDefault="00E72F31" w:rsidP="00E72F31" w:rsidR="00E72F31"/>
    <w:p w:rsidRDefault="00E72F31" w:rsidP="00E72F31" w:rsidR="00E72F31">
      <w:pPr>
        <w:ind w:firstLine="708" w:left="2832"/>
      </w:pPr>
      <w:r>
        <w:t>z a k l j u č i o      j e</w:t>
      </w:r>
    </w:p>
    <w:p w:rsidRDefault="00E72F31" w:rsidP="00E72F31" w:rsidR="00E72F31"/>
    <w:p w:rsidRDefault="00E72F31" w:rsidP="00E72F31" w:rsidR="00E72F31">
      <w:pPr>
        <w:ind w:firstLine="708"/>
      </w:pPr>
      <w:r>
        <w:t>Poziva se stečajni upravitelj Boris Ljubanović dostaviti novo  izvješće na propisanom obrascu u roku od osam dana.</w:t>
      </w:r>
    </w:p>
    <w:p w:rsidRDefault="00E72F31" w:rsidP="00E72F31" w:rsidR="00E72F31">
      <w:pPr>
        <w:ind w:left="708"/>
      </w:pPr>
    </w:p>
    <w:p w:rsidRDefault="00E72F31" w:rsidP="00E525D5" w:rsidR="00E525D5">
      <w:pPr>
        <w:ind w:firstLine="708"/>
        <w:jc w:val="both"/>
      </w:pPr>
      <w:r>
        <w:t> </w:t>
      </w:r>
      <w:r>
        <w:tab/>
        <w:t xml:space="preserve"> U Slavonskom Brodu  </w:t>
      </w:r>
      <w:r w:rsidR="00E525D5">
        <w:t>dana    07. siječnja 2019.</w:t>
      </w:r>
    </w:p>
    <w:p w:rsidRDefault="00E525D5" w:rsidP="00E525D5" w:rsidR="00E525D5"/>
    <w:p w:rsidRDefault="00E525D5" w:rsidP="00E525D5" w:rsidR="00E525D5"/>
    <w:p w:rsidRDefault="00E72F31" w:rsidP="00E72F31" w:rsidR="00E72F31"/>
    <w:p w:rsidRDefault="00E72F31" w:rsidP="00E72F31" w:rsidR="00E72F31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Stečajna sutkinja:</w:t>
      </w:r>
    </w:p>
    <w:p w:rsidRDefault="00E72F31" w:rsidP="00E72F31" w:rsidR="00E72F31">
      <w:pPr>
        <w:jc w:val="right"/>
      </w:pPr>
      <w:r>
        <w:t xml:space="preserve">Daniela Martini Maoduš </w:t>
      </w:r>
    </w:p>
    <w:p w:rsidRDefault="00E72F31" w:rsidP="00E72F31" w:rsidR="00E72F31"/>
    <w:p w:rsidRDefault="00E72F31" w:rsidP="00E72F31" w:rsidR="00E72F31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</w:p>
    <w:p w:rsidRDefault="00223B86" w:rsidP="00E72F31" w:rsidR="00223B86">
      <w:pPr>
        <w:rPr>
          <w:sz w:val="18"/>
          <w:szCs w:val="18"/>
        </w:rPr>
      </w:pPr>
      <w:r>
        <w:rPr>
          <w:sz w:val="18"/>
          <w:szCs w:val="18"/>
        </w:rPr>
        <w:t xml:space="preserve"> kal 17</w:t>
      </w:r>
      <w:bookmarkStart w:name="_GoBack" w:id="0"/>
      <w:bookmarkEnd w:id="0"/>
      <w:r>
        <w:rPr>
          <w:sz w:val="18"/>
          <w:szCs w:val="18"/>
        </w:rPr>
        <w:t xml:space="preserve"> dana</w:t>
      </w:r>
    </w:p>
    <w:p w:rsidRDefault="00E72F31" w:rsidP="00E72F31" w:rsidR="00E72F31">
      <w:pPr>
        <w:rPr>
          <w:sz w:val="18"/>
          <w:szCs w:val="18"/>
        </w:rPr>
      </w:pPr>
    </w:p>
    <w:p w:rsidRDefault="00E72F31" w:rsidP="00E72F31" w:rsidR="00E72F31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3EF" w:rsidP="00537B78" w:rsidR="00B203EF">
      <w:r>
        <w:separator/>
      </w:r>
    </w:p>
  </w:endnote>
  <w:endnote w:id="0" w:type="continuationSeparator">
    <w:p w:rsidRDefault="00B203EF" w:rsidP="00537B78" w:rsidR="00B20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3EF" w:rsidP="00537B78" w:rsidR="00B203EF">
      <w:r>
        <w:separator/>
      </w:r>
    </w:p>
  </w:footnote>
  <w:footnote w:id="0" w:type="continuationSeparator">
    <w:p w:rsidRDefault="00B203EF" w:rsidP="00537B78" w:rsidR="00B20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F65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B8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8FC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22A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329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3E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5D5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F31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2F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2F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82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St-920/2015-104</izvorni_sadrzaj>
    <derivirana_varijabla naziv="DomainObject.Oznaka_1">St-920/2015-104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  I,II ,III dio</izvorni_sadrzaj>
    <derivirana_varijabla naziv="DomainObject.Predmet.PrimjedbaSuca_1">ČL.444.ST.1. SZ  I,II ,III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punomoćnica sudionika u postupku POLJOPRIVREDNA ZADRUGA MARIO I MARIO</item>
      <item>Tihomir Zec</item>
    </izvorni_sadrzaj>
    <derivirana_varijabla naziv="DomainObject.Predmet.OstaliListFormated_1">
      <item>Vesna Lazarić</item>
      <item>Tihomir Doko</item>
      <item>BORIS LJUBANOVIĆ, STEČ.UPRAVITELJ</item>
      <item>Mirna Ryvola punomoćnica sudionika u postupku POLJOPRIVREDNA ZADRUGA MARIO I MARIO</item>
      <item>Tihomir Zec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punomoćnica sudionika u postupku POLJOPRIVREDNA ZADRUGA MARIO I MARIO</item>
      <item>Tihomir Zec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punomoćnica sudionika u postupku POLJOPRIVREDNA ZADRUGA MARIO I MARIO</item>
      <item>Tihomir Zec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  <item>Tihomir Zec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  <item>Tihomir Zec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  <item>Tihomir Zec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  <item>Tihomir Zec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  <item>Tihomir Zec</item>
    </izvorni_sadrzaj>
    <derivirana_varijabla naziv="DomainObject.Predmet.OstaliListNazivFormated_1">
      <item>Vesna Lazarić</item>
      <item>Tihomir Doko</item>
      <item>BORIS LJUBANOVIĆ, STEČ.UPRAVITELJ</item>
      <item>Mirna Ryvola</item>
      <item>Tihomir Zec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  <item>Tihomir Zec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St-920/2015-104</izvorni_sadrzaj>
    <derivirana_varijabla naziv="DomainObject.PoslovniBrojDokumenta_1">St-920/2015-104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  <item>Tihomir Zec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  <item>Tihomir Zec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  <item>Tihomir Zec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  <item>Tihomir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CCA2C-7607-442F-AC94-3598450C8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613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2019-01-07T13:50:00Z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St-920/2015-104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