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356D61" w:rsidR="007E13E1">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3ee212f" w14:paraId="3ee212f" w:rsidRDefault="007E13E1" w:rsidP="007E13E1" w:rsidR="007E13E1">
      <w:pPr>
        <w:jc w:val="right"/>
        <w15:collapsed w:val="false"/>
      </w:pPr>
      <w:r>
        <w:br w:clear="all" w:type="textWrapping"/>
        <w:t>Poslovni broj: 4. St-</w:t>
      </w:r>
      <w:r w:rsidR="002C39FA">
        <w:t>720</w:t>
      </w:r>
      <w:r>
        <w:t>/2016-</w:t>
      </w:r>
      <w:r w:rsidR="0045154B">
        <w:t>21</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2C39FA" w:rsidRPr="003742F9">
        <w:t>PALISADA d.o.o., Košute 44, Košute, OIB: 16321025998</w:t>
      </w:r>
      <w:r w:rsidR="00C81C12">
        <w:rPr>
          <w:lang w:val="hr-HR"/>
        </w:rPr>
        <w:t>,</w:t>
      </w:r>
      <w:r w:rsidR="00634348">
        <w:rPr>
          <w:lang w:val="hr-HR"/>
        </w:rPr>
        <w:t xml:space="preserve"> </w:t>
      </w:r>
      <w:r w:rsidR="003B2C26">
        <w:rPr>
          <w:lang w:val="hr-HR"/>
        </w:rPr>
        <w:t>7. lipnja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2C39FA" w:rsidRPr="003742F9">
        <w:t>PALISADA d.o.o., Košute 44, Košute, OIB: 16321025998</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 xml:space="preserve">tečajni postupak je otvoren </w:t>
      </w:r>
      <w:r w:rsidR="003B2C26">
        <w:rPr>
          <w:szCs w:val="20"/>
          <w:lang w:eastAsia="hr-HR" w:val="en-AU"/>
        </w:rPr>
        <w:t>7. lipnja 2018.</w:t>
      </w:r>
      <w:r w:rsidR="002D3D3D" w:rsidRPr="00C81C12">
        <w:rPr>
          <w:szCs w:val="20"/>
          <w:lang w:eastAsia="hr-HR" w:val="en-AU"/>
        </w:rPr>
        <w:t xml:space="preserve"> u </w:t>
      </w:r>
      <w:r w:rsidR="003B2C26">
        <w:rPr>
          <w:szCs w:val="20"/>
          <w:lang w:eastAsia="hr-HR" w:val="en-AU"/>
        </w:rPr>
        <w:t>07:30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45154B">
        <w:t>Marina Mamić, Kruge 9, Zagreb, OIB: 12021589075.</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2C39FA" w:rsidRPr="003742F9">
        <w:t>PALISADA d.o.o., Košute 44, Košute, OIB: 16321025998</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2C39FA" w:rsidP="002C39FA" w:rsidR="002C39FA">
      <w:pPr>
        <w:ind w:firstLine="708"/>
        <w:jc w:val="both"/>
      </w:pPr>
      <w:r>
        <w:t>Predlagatelj Financijska agencija, Regionalni centar Split, Podružnica Split je prijedlogom zaprimljenim na Trgovačkom sudu u Splitu, dana 10. ožujka 2016. predložio otvaranje stečajnog postupka nad dužnikom PALISADA d.o.o., Košute 44, Košute, OIB: 16321025998.</w:t>
      </w:r>
    </w:p>
    <w:p w:rsidRDefault="002C39FA" w:rsidP="002C39FA" w:rsidR="002C39FA">
      <w:pPr>
        <w:ind w:left="708"/>
        <w:jc w:val="both"/>
      </w:pPr>
    </w:p>
    <w:p w:rsidRDefault="002C39FA" w:rsidP="002C39FA" w:rsidR="002C39FA">
      <w:pPr>
        <w:ind w:firstLine="708"/>
        <w:jc w:val="both"/>
      </w:pPr>
      <w:r>
        <w:t xml:space="preserve">U prijedlogu se u bitnome navodi da dužnik na dan 1. rujna 2015. u Očevidniku redoslijeda osnova za plaćanje ima evidentirane neizvršene osnove za plaćanje u neprekinutom razdoblju od 880 dana, u ukupnom iznosu od 192.971,60 kuna, te da prema podacima HZMO ima jednog zaposlenog, kao i da predlagatelj ne raspolaže drugim podacima o imovini dužnika. </w:t>
      </w:r>
    </w:p>
    <w:p w:rsidRDefault="002C39FA" w:rsidP="002C39FA" w:rsidR="002C39FA">
      <w:pPr>
        <w:ind w:firstLine="708"/>
        <w:jc w:val="both"/>
      </w:pPr>
    </w:p>
    <w:p w:rsidRDefault="002C39FA" w:rsidP="002C39FA" w:rsidR="002C39FA">
      <w:pPr>
        <w:ind w:firstLine="708"/>
        <w:jc w:val="both"/>
      </w:pPr>
      <w:r>
        <w:t xml:space="preserve">Kako je predlagatelj učinio vjerojatnim postojanje stečajnog razloga, to je rješenjem ovog suda gornji poslovni broj od 29. prosinca 2016. određeno ročište radi rasprave o uvjetima za otvaranje stečajnog postupka za dan 31. siječnja 2017. </w:t>
      </w:r>
    </w:p>
    <w:p w:rsidRDefault="002C39FA" w:rsidP="002C39FA" w:rsidR="002C39FA">
      <w:pPr>
        <w:ind w:firstLine="708"/>
        <w:jc w:val="both"/>
      </w:pPr>
    </w:p>
    <w:p w:rsidRDefault="002C39FA" w:rsidP="002C39FA" w:rsidR="002C39FA">
      <w:pPr>
        <w:ind w:firstLine="708"/>
        <w:jc w:val="both"/>
      </w:pPr>
      <w:r>
        <w:t xml:space="preserve">Policijska uprava Splitsko-dalmatinske dana 16. siječnja 2017. u spis je dostavila uvjerenje iz kojeg je razvidno da dužnik PALISADA d.o.o., Košute 44, Košute, OIB: 16321025998  evidentiran kao vlasnik vozila marke DACIA LOGAN MCV LAUREATE 1.6, godina proizvodnje 2008, reg. oznake ST 728 RP, odjavljeno 20.8.2014. te je za vozilo evidentirana zabrana otuđenja (list spisa 17). </w:t>
      </w:r>
    </w:p>
    <w:p w:rsidRDefault="002C39FA" w:rsidP="002C39FA" w:rsidR="002C39FA">
      <w:pPr>
        <w:ind w:firstLine="708"/>
        <w:jc w:val="both"/>
      </w:pPr>
    </w:p>
    <w:p w:rsidRDefault="002C39FA" w:rsidP="002C39FA" w:rsidR="002C39FA">
      <w:pPr>
        <w:ind w:firstLine="708"/>
        <w:jc w:val="both"/>
      </w:pPr>
      <w:r>
        <w:t xml:space="preserve">Financijska agencija je dana 30. siječnja 2017. dostavila u spis podnesak kojim obrazlaže prijedlog za pokretanje stečajnog postupka nad dužnikom, te potvrdu o blokadi računa i novčanih sredstava dužnika iz koje proizlazi da je kod dužnika evidentirano 1396 dana neprekidne blokade.  </w:t>
      </w:r>
    </w:p>
    <w:p w:rsidRDefault="002C39FA" w:rsidP="002C39FA" w:rsidR="002C39FA">
      <w:pPr>
        <w:jc w:val="both"/>
      </w:pPr>
    </w:p>
    <w:p w:rsidRDefault="002C39FA" w:rsidP="002C39FA" w:rsidR="002C39FA">
      <w:pPr>
        <w:ind w:firstLine="708"/>
        <w:jc w:val="both"/>
      </w:pPr>
      <w:r>
        <w:t xml:space="preserve">Dana 2. veljače 2017. u spis zaprimljena potvrda Općinskog suda u Splitu, zemljišnoknjižnog odjela iz koje je razvidno da dužnik PALISADA d.o.o., Košute 44, Košute, OIB: 16321025998 nije upisan kao vlasnik nekretnina na području nadležnosti navedenog zemljišnoknjižnog odjela (list spisa 24). </w:t>
      </w:r>
    </w:p>
    <w:p w:rsidRDefault="002C39FA" w:rsidP="002C39FA" w:rsidR="002C39FA">
      <w:pPr>
        <w:jc w:val="both"/>
      </w:pPr>
    </w:p>
    <w:p w:rsidRDefault="002C39FA" w:rsidP="002C39FA" w:rsidR="002C39FA">
      <w:pPr>
        <w:ind w:firstLine="708"/>
        <w:jc w:val="both"/>
      </w:pPr>
      <w:r>
        <w:t xml:space="preserve">Sud je elektronskim putem zatražio od FINE potvrdu da je li dužnik u blokadi, te je ista dana 19. veljače 2018. dostavila potvrdu o neizvršenim osnovama za plaćanje iz koje je razvidno da dužnik na dan 19. veljače 2018. ima evidentirane neizvršene osnove za plaćanje u neprekinutom razdoblju od 1781 dana. </w:t>
      </w:r>
    </w:p>
    <w:p w:rsidRDefault="00745324" w:rsidP="00417F47" w:rsidR="00745324">
      <w:pPr>
        <w:ind w:firstLine="708"/>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w:t>
      </w:r>
      <w:r w:rsidR="003B2C26">
        <w:rPr>
          <w:lang w:val="hr-HR"/>
        </w:rPr>
        <w:t>anka</w:t>
      </w:r>
      <w:r>
        <w:rPr>
          <w:lang w:val="hr-HR"/>
        </w:rPr>
        <w:t xml:space="preserve"> 428. Stečajnog zakona (Narodne novine bro</w:t>
      </w:r>
      <w:r w:rsidR="00341AF1">
        <w:rPr>
          <w:lang w:val="hr-HR"/>
        </w:rPr>
        <w:t xml:space="preserve">j 71/15, dalje SZ) ovaj sud je </w:t>
      </w:r>
      <w:r w:rsidR="002C39FA">
        <w:rPr>
          <w:lang w:val="hr-HR"/>
        </w:rPr>
        <w:t>20</w:t>
      </w:r>
      <w:r w:rsidR="001B427D">
        <w:rPr>
          <w:lang w:val="hr-HR"/>
        </w:rPr>
        <w:t>. veljače</w:t>
      </w:r>
      <w:r w:rsidR="00E919BD">
        <w:rPr>
          <w:lang w:val="hr-HR"/>
        </w:rPr>
        <w:t xml:space="preserve"> </w:t>
      </w:r>
      <w:r w:rsidR="00211C0E">
        <w:rPr>
          <w:lang w:val="hr-HR"/>
        </w:rPr>
        <w:t>2018</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w:t>
      </w:r>
      <w:r w:rsidR="003B2C26">
        <w:t>anka 132. SZ</w:t>
      </w:r>
      <w:r w:rsidR="00417F47">
        <w:t>. Ovo stoga, što imovina dužnika nije dostatna ni za troškove vođenja prethodnog kao i  stečajnog postupka, te ni za namirenje vjerovnika.</w:t>
      </w:r>
    </w:p>
    <w:p w:rsidRDefault="0045154B" w:rsidP="00417F47" w:rsidR="0045154B">
      <w:pPr>
        <w:ind w:firstLine="708"/>
        <w:jc w:val="both"/>
      </w:pPr>
    </w:p>
    <w:p w:rsidRDefault="0045154B" w:rsidP="0045154B" w:rsidR="0045154B">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5. lipnja 2018. evidentirano 1888 dana neprekidne blokade (list 30 spisa). </w:t>
      </w:r>
    </w:p>
    <w:p w:rsidRDefault="00417F47" w:rsidP="00211C0E" w:rsidR="00417F47">
      <w:pPr>
        <w:jc w:val="both"/>
      </w:pPr>
    </w:p>
    <w:p w:rsidRDefault="003B2C26" w:rsidP="00417F47" w:rsidR="00417F47">
      <w:pPr>
        <w:ind w:firstLine="708"/>
        <w:jc w:val="both"/>
      </w:pPr>
      <w:r>
        <w:t xml:space="preserve">Prema odredbi članka </w:t>
      </w:r>
      <w:r w:rsidR="00472978">
        <w:t>132.</w:t>
      </w:r>
      <w:r>
        <w:t xml:space="preserve"> </w:t>
      </w:r>
      <w:r w:rsidR="0045154B">
        <w:t>s</w:t>
      </w:r>
      <w:r>
        <w:t xml:space="preserve">tavka </w:t>
      </w:r>
      <w:r w:rsidR="00472978">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rsidR="00472978">
        <w:t>niti odredbe čl</w:t>
      </w:r>
      <w:r>
        <w:t>anka</w:t>
      </w:r>
      <w:r w:rsidR="00472978">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lastRenderedPageBreak/>
        <w:t xml:space="preserve">Kako u ostavljenom roku nije bilo uplata, a sud je o posljedicama neuplate upozorio već u rješenju od </w:t>
      </w:r>
      <w:r w:rsidR="002C39FA">
        <w:t>20</w:t>
      </w:r>
      <w:r w:rsidR="001B427D">
        <w:t>. veljače</w:t>
      </w:r>
      <w:r w:rsidR="00E919BD">
        <w:t xml:space="preserve"> </w:t>
      </w:r>
      <w:r w:rsidR="00211C0E">
        <w:t>2018</w:t>
      </w:r>
      <w:r w:rsidRPr="0097630A">
        <w:t>., to je temeljem ko</w:t>
      </w:r>
      <w:r w:rsidR="003B2C26">
        <w:t xml:space="preserve">gentne odredbe članka </w:t>
      </w:r>
      <w:r w:rsidR="00472978">
        <w:t>132.</w:t>
      </w:r>
      <w:r w:rsidR="003B2C26">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w:t>
      </w:r>
      <w:r w:rsidR="003B2C26">
        <w:t xml:space="preserve">anka </w:t>
      </w:r>
      <w:r>
        <w:t>132.</w:t>
      </w:r>
      <w:r w:rsidR="003B2C26">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3B2C26">
        <w:t xml:space="preserve">anka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3B2C26">
        <w:t xml:space="preserve">anka </w:t>
      </w:r>
      <w:r w:rsidR="00472978">
        <w:t>289.</w:t>
      </w:r>
      <w:r w:rsidR="003B2C26">
        <w:t xml:space="preserve"> Stavka </w:t>
      </w:r>
      <w:r w:rsidR="00472978">
        <w:t>1. SZ</w:t>
      </w:r>
      <w:r w:rsidRPr="0097630A">
        <w:t xml:space="preserve"> stečajni sudac određuje posebnim rješenjem nastavak postupka radi naknadne diobe, su</w:t>
      </w:r>
      <w:r w:rsidR="00472978">
        <w:t>kladno odredbi čl</w:t>
      </w:r>
      <w:r w:rsidR="003B2C26">
        <w:t xml:space="preserve">anka </w:t>
      </w:r>
      <w:r w:rsidR="00472978">
        <w:t>133.</w:t>
      </w:r>
      <w:r w:rsidR="003B2C26">
        <w:t xml:space="preserve"> stavka </w:t>
      </w:r>
      <w:r w:rsidR="00472978">
        <w:t>5. SZ</w:t>
      </w:r>
      <w:r w:rsidRPr="0097630A">
        <w:t>.</w:t>
      </w:r>
    </w:p>
    <w:p w:rsidRDefault="009966BF" w:rsidP="00520266" w:rsidR="009966BF" w:rsidRPr="007A51CD">
      <w:pPr>
        <w:rPr>
          <w:sz w:val="28"/>
          <w:szCs w:val="28"/>
          <w:lang w:val="hr-HR"/>
        </w:rPr>
      </w:pPr>
    </w:p>
    <w:p w:rsidRDefault="007E13E1" w:rsidP="007E13E1" w:rsidR="007E13E1">
      <w:pPr>
        <w:jc w:val="center"/>
      </w:pPr>
      <w:r w:rsidRPr="003734BE">
        <w:rPr>
          <w:lang w:val="hr-HR"/>
        </w:rPr>
        <w:t xml:space="preserve">U </w:t>
      </w:r>
      <w:r>
        <w:t xml:space="preserve">Splitu </w:t>
      </w:r>
      <w:r w:rsidR="003B2C26">
        <w:t>7. lipnja</w:t>
      </w:r>
      <w:r>
        <w:t xml:space="preserve"> 2018. </w:t>
      </w:r>
    </w:p>
    <w:tbl>
      <w:tblPr>
        <w:tblStyle w:val="Reetkatablice"/>
        <w:tblW w:type="dxa" w:w="4659"/>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659"/>
      </w:tblGrid>
      <w:tr w:rsidTr="00805EA6" w:rsidR="007E13E1">
        <w:trPr>
          <w:trHeight w:val="193"/>
        </w:trPr>
        <w:tc>
          <w:tcPr>
            <w:tcW w:type="dxa" w:w="4659"/>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7E13E1" w:rsidP="00356D61" w:rsidR="007E13E1" w:rsidRPr="00140E54">
            <w:pPr>
              <w:jc w:val="center"/>
              <w:rPr>
                <w:bCs/>
              </w:rPr>
            </w:pPr>
          </w:p>
        </w:tc>
      </w:tr>
      <w:tr w:rsidTr="00805EA6" w:rsidR="007E13E1">
        <w:trPr>
          <w:trHeight w:val="93"/>
        </w:trPr>
        <w:tc>
          <w:tcPr>
            <w:tcW w:type="dxa" w:w="4659"/>
          </w:tcPr>
          <w:p w:rsidRDefault="007E13E1" w:rsidP="00356D61" w:rsidR="00805EA6">
            <w:pPr>
              <w:jc w:val="center"/>
              <w:rPr>
                <w:bCs/>
              </w:rPr>
            </w:pPr>
            <w:r w:rsidRPr="00140E54">
              <w:rPr>
                <w:bCs/>
              </w:rPr>
              <w:t>Katarina Mikulić</w:t>
            </w:r>
            <w:r w:rsidR="00805EA6">
              <w:rPr>
                <w:bCs/>
              </w:rPr>
              <w:t>,v.r.</w:t>
            </w:r>
          </w:p>
          <w:p w:rsidRDefault="00805EA6" w:rsidP="0071700F" w:rsidR="00805EA6">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805EA6" w:rsidP="00805EA6" w:rsidR="00805EA6"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E13E1" w:rsidP="00356D61" w:rsidR="007E13E1" w:rsidRPr="00140E54">
            <w:pPr>
              <w:jc w:val="center"/>
              <w:rPr>
                <w:bCs/>
              </w:rPr>
            </w:pPr>
            <w:r w:rsidRPr="00140E54">
              <w:rPr>
                <w:bCs/>
              </w:rPr>
              <w:t xml:space="preserve"> </w:t>
            </w: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805EA6" w:rsidRPr="00805EA6">
          <w:rPr>
            <w:noProof/>
            <w:lang w:val="hr-HR"/>
          </w:rPr>
          <w:t>3</w:t>
        </w:r>
        <w:r>
          <w:fldChar w:fldCharType="end"/>
        </w:r>
        <w:r w:rsidRPr="00F6688D">
          <w:t xml:space="preserve"> </w:t>
        </w:r>
        <w:r>
          <w:tab/>
        </w:r>
        <w:r>
          <w:tab/>
          <w:t>Poslovni broj: 4. St-</w:t>
        </w:r>
        <w:r w:rsidR="002C39FA">
          <w:t>720</w:t>
        </w:r>
        <w:r>
          <w:t>/2016-</w:t>
        </w:r>
        <w:r w:rsidR="0045154B">
          <w:t>21</w:t>
        </w:r>
      </w:p>
      <w:p w:rsidRDefault="00805EA6" w:rsidP="003B2C26" w:rsidR="003734BE">
        <w:pPr>
          <w:pStyle w:val="Zaglavlje"/>
          <w:jc w:val="cente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318C"/>
    <w:rsid w:val="00110325"/>
    <w:rsid w:val="00133015"/>
    <w:rsid w:val="001428EE"/>
    <w:rsid w:val="00160774"/>
    <w:rsid w:val="001761EE"/>
    <w:rsid w:val="00193F49"/>
    <w:rsid w:val="001B427D"/>
    <w:rsid w:val="001C219C"/>
    <w:rsid w:val="001C5DD3"/>
    <w:rsid w:val="001E0DA6"/>
    <w:rsid w:val="001E4E14"/>
    <w:rsid w:val="001F5654"/>
    <w:rsid w:val="00200E29"/>
    <w:rsid w:val="00206410"/>
    <w:rsid w:val="00211C0E"/>
    <w:rsid w:val="00213966"/>
    <w:rsid w:val="00215B55"/>
    <w:rsid w:val="00217DD3"/>
    <w:rsid w:val="002702A4"/>
    <w:rsid w:val="00270F73"/>
    <w:rsid w:val="002C39FA"/>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B2C26"/>
    <w:rsid w:val="003C4568"/>
    <w:rsid w:val="00403F01"/>
    <w:rsid w:val="004133AD"/>
    <w:rsid w:val="004171BE"/>
    <w:rsid w:val="00417F47"/>
    <w:rsid w:val="0042086E"/>
    <w:rsid w:val="00440C3D"/>
    <w:rsid w:val="0045154B"/>
    <w:rsid w:val="00471F9B"/>
    <w:rsid w:val="004726A1"/>
    <w:rsid w:val="00472978"/>
    <w:rsid w:val="00473132"/>
    <w:rsid w:val="00473967"/>
    <w:rsid w:val="004777B1"/>
    <w:rsid w:val="00484C49"/>
    <w:rsid w:val="004851EE"/>
    <w:rsid w:val="004A37EF"/>
    <w:rsid w:val="004A6CA0"/>
    <w:rsid w:val="004D23AF"/>
    <w:rsid w:val="00520023"/>
    <w:rsid w:val="00520266"/>
    <w:rsid w:val="00520582"/>
    <w:rsid w:val="005244F7"/>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324"/>
    <w:rsid w:val="007457E4"/>
    <w:rsid w:val="00753802"/>
    <w:rsid w:val="00762E17"/>
    <w:rsid w:val="007725FF"/>
    <w:rsid w:val="0079012C"/>
    <w:rsid w:val="007A51CD"/>
    <w:rsid w:val="007A74B6"/>
    <w:rsid w:val="007D524C"/>
    <w:rsid w:val="007E13E1"/>
    <w:rsid w:val="00805481"/>
    <w:rsid w:val="00805EA6"/>
    <w:rsid w:val="00832F97"/>
    <w:rsid w:val="0084487A"/>
    <w:rsid w:val="00850B9F"/>
    <w:rsid w:val="00870E42"/>
    <w:rsid w:val="00876209"/>
    <w:rsid w:val="00877277"/>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44FFE"/>
    <w:rsid w:val="00C5093E"/>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DE0EE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02D5"/>
    <w:rsid w:val="00F2237E"/>
    <w:rsid w:val="00F27E79"/>
    <w:rsid w:val="00F30C9A"/>
    <w:rsid w:val="00F5507B"/>
    <w:rsid w:val="00F6688D"/>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05EA6"/>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05EA6"/>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735661768">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720</izvorni_sadrzaj>
    <derivirana_varijabla naziv="DomainObject.Predmet.Broj_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St-720/2016</izvorni_sadrzaj>
    <derivirana_varijabla naziv="DomainObject.Predmet.OznakaBroj_1">St-720/2016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PALISADA d.o.o.</izvorni_sadrzaj>
    <derivirana_varijabla naziv="DomainObject.Predmet.ProtustrankaFormated_1">  PALISADA d.o.o.</derivirana_varijabla>
  </DomainObject.Predmet.ProtustrankaFormated>
  <DomainObject.Predmet.ProtustrankaFormatedOIB>
    <izvorni_sadrzaj>  PALISADA d.o.o., OIB 16321025998</izvorni_sadrzaj>
    <derivirana_varijabla naziv="DomainObject.Predmet.ProtustrankaFormatedOIB_1">  PALISADA d.o.o., OIB 16321025998</derivirana_varijabla>
  </DomainObject.Predmet.ProtustrankaFormatedOIB>
  <DomainObject.Predmet.ProtustrankaFormatedWithAdress>
    <izvorni_sadrzaj> PALISADA d.o.o., Košute 44, 21240 Košute</izvorni_sadrzaj>
    <derivirana_varijabla naziv="DomainObject.Predmet.ProtustrankaFormatedWithAdress_1"> PALISADA d.o.o., Košute 44, 21240 Košute</derivirana_varijabla>
  </DomainObject.Predmet.ProtustrankaFormatedWithAdress>
  <DomainObject.Predmet.ProtustrankaFormatedWithAdressOIB>
    <izvorni_sadrzaj> PALISADA d.o.o., OIB 16321025998, Košute 44, 21240 Košute</izvorni_sadrzaj>
    <derivirana_varijabla naziv="DomainObject.Predmet.ProtustrankaFormatedWithAdressOIB_1"> PALISADA d.o.o., OIB 16321025998, Košute 44, 21240 Košute</derivirana_varijabla>
  </DomainObject.Predmet.ProtustrankaFormatedWithAdressOIB>
  <DomainObject.Predmet.ProtustrankaWithAdress>
    <izvorni_sadrzaj>PALISADA d.o.o. Košute 44, 21240 Košute</izvorni_sadrzaj>
    <derivirana_varijabla naziv="DomainObject.Predmet.ProtustrankaWithAdress_1">PALISADA d.o.o. Košute 44, 21240 Košute</derivirana_varijabla>
  </DomainObject.Predmet.ProtustrankaWithAdress>
  <DomainObject.Predmet.ProtustrankaWithAdressOIB>
    <izvorni_sadrzaj>PALISADA d.o.o., OIB 16321025998, Košute 44, 21240 Košute</izvorni_sadrzaj>
    <derivirana_varijabla naziv="DomainObject.Predmet.ProtustrankaWithAdressOIB_1">PALISADA d.o.o., OIB 16321025998, Košute 44, 21240 Košute</derivirana_varijabla>
  </DomainObject.Predmet.ProtustrankaWithAdressOIB>
  <DomainObject.Predmet.ProtustrankaNazivFormated>
    <izvorni_sadrzaj>PALISADA d.o.o.</izvorni_sadrzaj>
    <derivirana_varijabla naziv="DomainObject.Predmet.ProtustrankaNazivFormated_1">PALISADA d.o.o.</derivirana_varijabla>
  </DomainObject.Predmet.ProtustrankaNazivFormated>
  <DomainObject.Predmet.ProtustrankaNazivFormatedOIB>
    <izvorni_sadrzaj>PALISADA d.o.o., OIB 16321025998</izvorni_sadrzaj>
    <derivirana_varijabla naziv="DomainObject.Predmet.ProtustrankaNazivFormatedOIB_1">PALISADA d.o.o., OIB 16321025998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192971.60</izvorni_sadrzaj>
    <derivirana_varijabla naziv="DomainObject.Predmet.TrenutnaVrijednost_1">192971.60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PALISADA d.o.o.</item>
    </izvorni_sadrzaj>
    <derivirana_varijabla naziv="DomainObject.Predmet.ProtuStrankaListFormated_1">
      <item>PALISADA d.o.o.</item>
    </derivirana_varijabla>
  </DomainObject.Predmet.ProtuStrankaListFormated>
  <DomainObject.Predmet.ProtuStrankaListFormatedOIB>
    <izvorni_sadrzaj>
      <item>PALISADA d.o.o., OIB 16321025998</item>
    </izvorni_sadrzaj>
    <derivirana_varijabla naziv="DomainObject.Predmet.ProtuStrankaListFormatedOIB_1">
      <item>PALISADA d.o.o., OIB 16321025998</item>
    </derivirana_varijabla>
  </DomainObject.Predmet.ProtuStrankaListFormatedOIB>
  <DomainObject.Predmet.ProtuStrankaListFormatedWithAdress>
    <izvorni_sadrzaj>
      <item>PALISADA d.o.o., Košute 44, 21240 Košute</item>
    </izvorni_sadrzaj>
    <derivirana_varijabla naziv="DomainObject.Predmet.ProtuStrankaListFormatedWithAdress_1">
      <item>PALISADA d.o.o., Košute 44, 21240 Košute</item>
    </derivirana_varijabla>
  </DomainObject.Predmet.ProtuStrankaListFormatedWithAdress>
  <DomainObject.Predmet.ProtuStrankaListFormatedWithAdressOIB>
    <izvorni_sadrzaj>
      <item>PALISADA d.o.o., OIB 16321025998, Košute 44, 21240 Košute</item>
    </izvorni_sadrzaj>
    <derivirana_varijabla naziv="DomainObject.Predmet.ProtuStrankaListFormatedWithAdressOIB_1">
      <item>PALISADA d.o.o., OIB 16321025998, Košute 44, 21240 Košute</item>
    </derivirana_varijabla>
  </DomainObject.Predmet.ProtuStrankaListFormatedWithAdressOIB>
  <DomainObject.Predmet.ProtuStrankaListNazivFormated>
    <izvorni_sadrzaj>
      <item>PALISADA d.o.o.</item>
    </izvorni_sadrzaj>
    <derivirana_varijabla naziv="DomainObject.Predmet.ProtuStrankaListNazivFormated_1">
      <item>PALISADA d.o.o.</item>
    </derivirana_varijabla>
  </DomainObject.Predmet.ProtuStrankaListNazivFormated>
  <DomainObject.Predmet.ProtuStrankaListNazivFormatedOIB>
    <izvorni_sadrzaj>
      <item>PALISADA d.o.o., OIB 16321025998</item>
    </izvorni_sadrzaj>
    <derivirana_varijabla naziv="DomainObject.Predmet.ProtuStrankaListNazivFormatedOIB_1">
      <item>PALISADA d.o.o., OIB 16321025998</item>
    </derivirana_varijabla>
  </DomainObject.Predmet.ProtuStrankaListNazivFormatedOIB>
  <DomainObject.Predmet.OstaliListFormated>
    <izvorni_sadrzaj>
      <item>Ante Ivišić</item>
    </izvorni_sadrzaj>
    <derivirana_varijabla naziv="DomainObject.Predmet.OstaliListFormated_1">
      <item>Ante Ivišić</item>
    </derivirana_varijabla>
  </DomainObject.Predmet.OstaliListFormated>
  <DomainObject.Predmet.OstaliListFormatedOIB>
    <izvorni_sadrzaj>
      <item>Ante Ivišić, OIB 63113265119</item>
    </izvorni_sadrzaj>
    <derivirana_varijabla naziv="DomainObject.Predmet.OstaliListFormatedOIB_1">
      <item>Ante Ivišić, OIB 63113265119</item>
    </derivirana_varijabla>
  </DomainObject.Predmet.OstaliListFormatedOIB>
  <DomainObject.Predmet.OstaliListFormatedWithAdress>
    <izvorni_sadrzaj>
      <item>Ante Ivišić, ULICA VUKOVARSKA 132, 21240 Košute</item>
    </izvorni_sadrzaj>
    <derivirana_varijabla naziv="DomainObject.Predmet.OstaliListFormatedWithAdress_1">
      <item>Ante Ivišić, ULICA VUKOVARSKA 132, 21240 Košute</item>
    </derivirana_varijabla>
  </DomainObject.Predmet.OstaliListFormatedWithAdress>
  <DomainObject.Predmet.OstaliListFormatedWithAdressOIB>
    <izvorni_sadrzaj>
      <item>Ante Ivišić, OIB 63113265119, ULICA VUKOVARSKA 132, 21240 Košute</item>
    </izvorni_sadrzaj>
    <derivirana_varijabla naziv="DomainObject.Predmet.OstaliListFormatedWithAdressOIB_1">
      <item>Ante Ivišić, OIB 63113265119, ULICA VUKOVARSKA 132, 21240 Košute</item>
    </derivirana_varijabla>
  </DomainObject.Predmet.OstaliListFormatedWithAdressOIB>
  <DomainObject.Predmet.OstaliListNazivFormated>
    <izvorni_sadrzaj>
      <item>Ante Ivišić</item>
    </izvorni_sadrzaj>
    <derivirana_varijabla naziv="DomainObject.Predmet.OstaliListNazivFormated_1">
      <item>Ante Ivišić</item>
    </derivirana_varijabla>
  </DomainObject.Predmet.OstaliListNazivFormated>
  <DomainObject.Predmet.OstaliListNazivFormatedOIB>
    <izvorni_sadrzaj>
      <item>Ante Ivišić, OIB 63113265119</item>
    </izvorni_sadrzaj>
    <derivirana_varijabla naziv="DomainObject.Predmet.OstaliListNazivFormatedOIB_1">
      <item>Ante Ivišić, OIB 63113265119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PALISADA d.o.o.</izvorni_sadrzaj>
    <derivirana_varijabla naziv="DomainObject.Predmet.ProtustrankaIDrugi_1">PALISADA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PALISADA d.o.o., OIB 16321025998, Košute 44, 21240 Košute</izvorni_sadrzaj>
    <derivirana_varijabla naziv="DomainObject.Predmet.ProtustrankaIDrugiAdressOIB_1">PALISADA d.o.o., OIB 16321025998, Košute 44, 21240 Košute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PALISADA d.o.o.</item>
      <item>FINANCIJSKA AGENCIJA, RC SPLIT</item>
      <item>Ante Ivišić</item>
    </izvorni_sadrzaj>
    <derivirana_varijabla naziv="DomainObject.Predmet.SudioniciListNaziv_1">
      <item>PALISADA d.o.o.</item>
      <item>FINANCIJSKA AGENCIJA, RC SPLIT</item>
      <item>Ante Ivišić</item>
    </derivirana_varijabla>
  </DomainObject.Predmet.SudioniciListNaziv>
  <DomainObject.Predmet.SudioniciListAdressOIB>
    <izvorni_sadrzaj>
      <item>PALISADA d.o.o., OIB 16321025998, Košute 44,21240 Košute</item>
      <item>FINANCIJSKA AGENCIJA, RC SPLIT, OIB 85821130368, Mažuranićevo šetalište 24 b,21000 Split</item>
      <item>Ante Ivišić, OIB 63113265119, ULICA VUKOVARSKA 132,21240 Košute</item>
    </izvorni_sadrzaj>
    <derivirana_varijabla naziv="DomainObject.Predmet.SudioniciListAdressOIB_1">
      <item>PALISADA d.o.o., OIB 16321025998, Košute 44,21240 Košute</item>
      <item>FINANCIJSKA AGENCIJA, RC SPLIT, OIB 85821130368, Mažuranićevo šetalište 24 b,21000 Split</item>
      <item>Ante Ivišić, OIB 63113265119, ULICA VUKOVARSKA 132,21240 Košute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16321025998</item>
      <item>, OIB 85821130368</item>
      <item>, OIB 63113265119</item>
    </izvorni_sadrzaj>
    <derivirana_varijabla naziv="DomainObject.Predmet.SudioniciListNazivOIB_1">
      <item>, OIB 16321025998</item>
      <item>, OIB 85821130368</item>
      <item>, OIB 63113265119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C90D8E-5F83-4120-A801-81F1472499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1027</properties:Words>
  <properties:Characters>5657</properties:Characters>
  <properties:Lines>135</properties:Lines>
  <properties:Paragraphs>34</properties:Paragraphs>
  <properties:TotalTime>174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2018-06-07T05:03:00Z</cp:lastPrinted>
  <dcterms:modified xmlns:xsi="http://www.w3.org/2001/XMLSchema-instance" xsi:type="dcterms:W3CDTF">2018-06-07T05:03:00Z</dcterms:modified>
  <cp:revision>122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