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724a" w14:paraId="6bc724a" w:rsidRDefault="002757AE" w:rsidP="002757AE" w:rsidR="002757AE">
      <w:pPr>
        <w15:collapsed w:val="false"/>
      </w:pPr>
    </w:p>
    <w:p w:rsidRDefault="002757AE" w:rsidP="002757AE" w:rsidR="002757AE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57AE" w:rsidP="002757AE" w:rsidR="002757AE" w:rsidRPr="00D21A2C"/>
    <w:p w:rsidRDefault="002757AE" w:rsidP="002757AE" w:rsidR="002757A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757AE" w:rsidP="002757AE" w:rsidR="002757AE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757AE" w:rsidP="002757AE" w:rsidR="002757AE"/>
    <w:p w:rsidRDefault="002757AE" w:rsidP="002757AE" w:rsidR="002757AE"/>
    <w:p w:rsidRDefault="002757AE" w:rsidP="002757AE" w:rsidR="002757AE" w:rsidRPr="00DD62DF">
      <w:pPr>
        <w:jc w:val="center"/>
        <w:rPr>
          <w:bCs/>
        </w:rPr>
      </w:pPr>
    </w:p>
    <w:p w:rsidRDefault="002757AE" w:rsidP="002757AE" w:rsidR="002757AE" w:rsidRPr="004A7BB4">
      <w:pPr>
        <w:jc w:val="center"/>
        <w:rPr>
          <w:bCs/>
        </w:rPr>
      </w:pPr>
      <w:r>
        <w:rPr>
          <w:bCs/>
        </w:rPr>
        <w:t>R J E Š E N J E</w:t>
      </w:r>
    </w:p>
    <w:p w:rsidRDefault="002757AE" w:rsidP="002757AE" w:rsidR="002757AE">
      <w:pPr>
        <w:jc w:val="both"/>
      </w:pPr>
    </w:p>
    <w:p w:rsidRDefault="002757AE" w:rsidP="002757AE" w:rsidR="002757AE">
      <w:pPr>
        <w:jc w:val="both"/>
      </w:pPr>
    </w:p>
    <w:p w:rsidRDefault="002757AE" w:rsidP="002757AE" w:rsidR="002757AE">
      <w:pPr>
        <w:jc w:val="both"/>
      </w:pPr>
      <w:r>
        <w:tab/>
        <w:t xml:space="preserve">Trgovački sud u Osijeku, po stečajnoj sutkinji Nadi Roso, u stečajnom postupku  nad dužnikom </w:t>
      </w:r>
      <w:r w:rsidR="001206E9">
        <w:rPr>
          <w:b/>
        </w:rPr>
        <w:t xml:space="preserve">REKORD d.o.o. „u stečaju“ Osijek, Županijska 11, OIB: 06721362871, MBS: 030028343 </w:t>
      </w:r>
      <w:r>
        <w:t xml:space="preserve">dana </w:t>
      </w:r>
      <w:r w:rsidR="001206E9">
        <w:t>29. kolovoza</w:t>
      </w:r>
      <w:r>
        <w:t xml:space="preserve"> 2018. g.,</w:t>
      </w:r>
    </w:p>
    <w:p w:rsidRDefault="00A55A72" w:rsidP="00A55A72" w:rsidR="00D96C01">
      <w:pPr>
        <w:pStyle w:val="Tijeloteksta"/>
        <w:tabs>
          <w:tab w:pos="298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201E03" w:rsidP="002757AE" w:rsidR="00201E03">
      <w:pPr>
        <w:pStyle w:val="Tijeloteksta"/>
      </w:pPr>
    </w:p>
    <w:p w:rsidRDefault="00201E03" w:rsidP="00A55A72" w:rsidR="00A55A72">
      <w:pPr>
        <w:pStyle w:val="Tijeloteksta"/>
        <w:ind w:firstLine="708"/>
      </w:pPr>
      <w:r>
        <w:t>Daje se suglasje stečajno</w:t>
      </w:r>
      <w:r w:rsidR="00193F97">
        <w:t>m</w:t>
      </w:r>
      <w:r>
        <w:t xml:space="preserve"> upravitelj</w:t>
      </w:r>
      <w:r w:rsidR="00193F97">
        <w:t>u</w:t>
      </w:r>
      <w:r>
        <w:t xml:space="preserve"> u stečajnom </w:t>
      </w:r>
      <w:r w:rsidR="00A55A72">
        <w:t xml:space="preserve">postupku dužnika </w:t>
      </w:r>
      <w:r w:rsidR="001206E9">
        <w:rPr>
          <w:b/>
        </w:rPr>
        <w:t>REKORD d.o.o. „u stečaju“ Osijek, Županijska 11, OIB: 06721362871, MBS: 030028343</w:t>
      </w:r>
      <w:r>
        <w:t xml:space="preserve">, </w:t>
      </w:r>
      <w:r w:rsidR="008F1D5E">
        <w:t xml:space="preserve">na provođenje </w:t>
      </w:r>
      <w:r w:rsidR="001206E9">
        <w:t xml:space="preserve">prve djelomične </w:t>
      </w:r>
      <w:r w:rsidR="002757AE">
        <w:t xml:space="preserve">diobe vjerovnicima I višeg isplatnog reda u iznosu od </w:t>
      </w:r>
      <w:r w:rsidR="001206E9">
        <w:t>100.006,34</w:t>
      </w:r>
      <w:r w:rsidR="002757AE">
        <w:t xml:space="preserve"> kn što čini </w:t>
      </w:r>
      <w:r w:rsidR="00281243">
        <w:t>14,8</w:t>
      </w:r>
      <w:r w:rsidR="001206E9">
        <w:t xml:space="preserve">% </w:t>
      </w:r>
      <w:r w:rsidR="00A55A72">
        <w:t xml:space="preserve">utvrđenih </w:t>
      </w:r>
      <w:r w:rsidR="002757AE">
        <w:t xml:space="preserve">tražbina vjerovnika </w:t>
      </w:r>
      <w:r w:rsidR="00193F97">
        <w:t>I</w:t>
      </w:r>
      <w:r w:rsidR="002757AE">
        <w:t xml:space="preserve"> višeg isplatnog reda.</w:t>
      </w:r>
    </w:p>
    <w:p w:rsidRDefault="00A55A72" w:rsidP="008F1D5E" w:rsidR="00A55A72">
      <w:pPr>
        <w:pStyle w:val="Tijeloteksta"/>
        <w:ind w:firstLine="348" w:left="360"/>
      </w:pPr>
    </w:p>
    <w:p w:rsidRDefault="00A55A72" w:rsidP="008F1D5E" w:rsidR="00A55A72">
      <w:pPr>
        <w:pStyle w:val="Tijeloteksta"/>
        <w:ind w:firstLine="348" w:left="360"/>
      </w:pPr>
    </w:p>
    <w:p w:rsidRDefault="00A55A72" w:rsidP="00A55A72" w:rsidR="008F1D5E">
      <w:pPr>
        <w:pStyle w:val="Tijeloteksta"/>
        <w:ind w:firstLine="348" w:left="360"/>
        <w:jc w:val="center"/>
      </w:pPr>
      <w:r>
        <w:t>Obrazloženje</w:t>
      </w:r>
    </w:p>
    <w:p w:rsidRDefault="00A55A72" w:rsidP="00A55A72" w:rsidR="00A55A72">
      <w:pPr>
        <w:pStyle w:val="Tijeloteksta"/>
        <w:ind w:firstLine="348" w:left="360"/>
        <w:jc w:val="center"/>
      </w:pPr>
    </w:p>
    <w:p w:rsidRDefault="00A55A72" w:rsidP="00A55A72" w:rsidR="00A55A72">
      <w:pPr>
        <w:pStyle w:val="Tijeloteksta"/>
        <w:ind w:firstLine="348" w:left="360"/>
        <w:jc w:val="center"/>
      </w:pPr>
    </w:p>
    <w:p w:rsidRDefault="00A55A72" w:rsidP="00A55A72" w:rsidR="00A55A72">
      <w:pPr>
        <w:pStyle w:val="Tijeloteksta"/>
        <w:ind w:firstLine="348" w:left="360"/>
      </w:pPr>
      <w:r>
        <w:tab/>
        <w:t xml:space="preserve">Podneskom od </w:t>
      </w:r>
      <w:r w:rsidR="001206E9">
        <w:t>27. kolovoza</w:t>
      </w:r>
      <w:r>
        <w:t xml:space="preserve"> 2018. g. stečajni upravitelj predložio je </w:t>
      </w:r>
      <w:r w:rsidR="001206E9">
        <w:t xml:space="preserve">djelomičnu diobu vjerovnicima I višeg isplatnog reda iznosa od 100.006,34 kn tj. 14,8% tražbina vjerovnika I višeg isplatnog reda </w:t>
      </w:r>
      <w:r>
        <w:t>te je valjalo sukladno čl. 273 i 274 Stečajnog zakona (NN br. 71/15 i 104/17) odlučiti kao u izreci.</w:t>
      </w:r>
    </w:p>
    <w:p w:rsidRDefault="008F1D5E" w:rsidP="008F1D5E" w:rsidR="008F1D5E">
      <w:pPr>
        <w:pStyle w:val="Tijeloteksta"/>
        <w:ind w:left="360"/>
      </w:pPr>
    </w:p>
    <w:p w:rsidRDefault="00201E03" w:rsidP="001206E9" w:rsidR="00201E03">
      <w:pPr>
        <w:pStyle w:val="Tijeloteksta"/>
      </w:pPr>
    </w:p>
    <w:p w:rsidRDefault="00F933C4" w:rsidP="00F933C4" w:rsidR="00201E03">
      <w:pPr>
        <w:pStyle w:val="Tijeloteksta"/>
        <w:tabs>
          <w:tab w:pos="4716" w:val="center"/>
          <w:tab w:pos="6600" w:val="left"/>
        </w:tabs>
        <w:ind w:left="360"/>
        <w:jc w:val="left"/>
      </w:pPr>
      <w:r>
        <w:tab/>
      </w:r>
      <w:r w:rsidR="00201E03">
        <w:t xml:space="preserve">U Osijeku </w:t>
      </w:r>
      <w:r w:rsidR="001206E9">
        <w:t>29. kolovoza</w:t>
      </w:r>
      <w:r w:rsidR="00700906">
        <w:t xml:space="preserve"> 2018. g.</w:t>
      </w:r>
    </w:p>
    <w:p w:rsidRDefault="008F1D5E" w:rsidP="008F1D5E" w:rsidR="00201E03">
      <w:pPr>
        <w:pStyle w:val="Tijeloteksta"/>
        <w:tabs>
          <w:tab w:pos="6120" w:val="left"/>
        </w:tabs>
        <w:ind w:left="360"/>
      </w:pPr>
      <w:r>
        <w:tab/>
      </w:r>
    </w:p>
    <w:p w:rsidRDefault="00201E03" w:rsidP="001206E9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ZAPISNIČAR                                                                               </w:t>
      </w:r>
      <w:r w:rsidR="008F1D5E">
        <w:t>STEČAJNA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8F1D5E">
        <w:t xml:space="preserve">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1206E9" w:rsidR="00201E03">
      <w:pPr>
        <w:pStyle w:val="Tijeloteksta"/>
        <w:ind w:left="360"/>
      </w:pPr>
      <w:r>
        <w:t xml:space="preserve">                                    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193F97" w:rsidR="00201E03">
      <w:pPr>
        <w:pStyle w:val="Tijeloteksta"/>
        <w:tabs>
          <w:tab w:pos="6090" w:val="left"/>
        </w:tabs>
        <w:ind w:left="360"/>
      </w:pPr>
      <w:r>
        <w:t xml:space="preserve">1. </w:t>
      </w:r>
      <w:r w:rsidR="00F933C4">
        <w:t xml:space="preserve">st. uprav. </w:t>
      </w:r>
      <w:r w:rsidR="001206E9">
        <w:t>dr. sc. Boris Ljubanović</w:t>
      </w:r>
    </w:p>
    <w:p w:rsidRDefault="00201E03" w:rsidP="00201E03" w:rsidR="00201E03">
      <w:pPr>
        <w:pStyle w:val="Tijeloteksta"/>
        <w:ind w:left="360"/>
      </w:pPr>
      <w:r>
        <w:t xml:space="preserve">2. </w:t>
      </w:r>
      <w:r w:rsidR="003D1D4F">
        <w:t>e-</w:t>
      </w:r>
      <w:r>
        <w:t>ogl.pl.</w:t>
      </w:r>
      <w:r w:rsidR="008F1D5E">
        <w:t xml:space="preserve"> uz </w:t>
      </w:r>
      <w:r w:rsidR="001206E9">
        <w:t xml:space="preserve">podnesak st. uprav. od 27.8.2018. g. s diobnim popisom vjerovnika I višeg isplatnog reda </w:t>
      </w:r>
      <w:r w:rsidR="00281243">
        <w:t>– u spisu</w:t>
      </w:r>
    </w:p>
    <w:p w:rsidRDefault="00201E03" w:rsidP="00201E03" w:rsidR="00201E03">
      <w:pPr>
        <w:pStyle w:val="Tijeloteksta"/>
        <w:ind w:left="360"/>
      </w:pPr>
      <w:r>
        <w:t xml:space="preserve">4. </w:t>
      </w:r>
      <w:r w:rsidR="002757AE">
        <w:t>K-</w:t>
      </w:r>
      <w:r w:rsidR="00A55A72">
        <w:t>27.8.</w:t>
      </w:r>
    </w:p>
    <w:p w:rsidRDefault="002757AE" w:rsidP="00201E03" w:rsidR="002757AE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2757AE" w:rsidP="00201E03" w:rsidR="002757AE">
      <w:pPr>
        <w:pStyle w:val="Tijeloteksta"/>
        <w:ind w:left="360"/>
      </w:pPr>
    </w:p>
    <w:p w:rsidRDefault="002757AE" w:rsidP="00201E03" w:rsidR="002757AE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020E8" w:rsidP="007621D7" w:rsidR="00C020E8" w:rsidRPr="00F92416">
      <w:pPr>
        <w:pStyle w:val="Tijeloteksta"/>
        <w:ind w:firstLine="708" w:left="4956"/>
        <w:jc w:val="left"/>
      </w:pPr>
      <w:r>
        <w:t xml:space="preserve">             </w:t>
      </w:r>
      <w:bookmarkStart w:name="_GoBack" w:id="0"/>
      <w:bookmarkEnd w:id="0"/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44" w:rsidR="00A04F44">
      <w:r>
        <w:separator/>
      </w:r>
    </w:p>
  </w:endnote>
  <w:endnote w:id="0" w:type="continuationSeparator">
    <w:p w:rsidRDefault="00A04F44" w:rsidR="00A04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44" w:rsidR="00A04F44">
      <w:r>
        <w:separator/>
      </w:r>
    </w:p>
  </w:footnote>
  <w:footnote w:id="0" w:type="continuationSeparator">
    <w:p w:rsidRDefault="00A04F44" w:rsidR="00A04F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1206E9">
      <w:t>975/17-56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206E9"/>
    <w:rsid w:val="0016016C"/>
    <w:rsid w:val="00163019"/>
    <w:rsid w:val="001635ED"/>
    <w:rsid w:val="00193F97"/>
    <w:rsid w:val="0019752C"/>
    <w:rsid w:val="001A0170"/>
    <w:rsid w:val="001A6201"/>
    <w:rsid w:val="001E75FC"/>
    <w:rsid w:val="001F34EB"/>
    <w:rsid w:val="00201E03"/>
    <w:rsid w:val="002142C7"/>
    <w:rsid w:val="0021564C"/>
    <w:rsid w:val="00223C8E"/>
    <w:rsid w:val="00255E1A"/>
    <w:rsid w:val="002757AE"/>
    <w:rsid w:val="00281243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D1D4F"/>
    <w:rsid w:val="003E08E5"/>
    <w:rsid w:val="003E147C"/>
    <w:rsid w:val="003F28A4"/>
    <w:rsid w:val="00451DD6"/>
    <w:rsid w:val="00470B34"/>
    <w:rsid w:val="004806AD"/>
    <w:rsid w:val="00495492"/>
    <w:rsid w:val="00497410"/>
    <w:rsid w:val="004B741D"/>
    <w:rsid w:val="004C5037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00906"/>
    <w:rsid w:val="00714A25"/>
    <w:rsid w:val="007242CD"/>
    <w:rsid w:val="00725641"/>
    <w:rsid w:val="00743606"/>
    <w:rsid w:val="0074711B"/>
    <w:rsid w:val="007621D7"/>
    <w:rsid w:val="00786F1E"/>
    <w:rsid w:val="007A7E59"/>
    <w:rsid w:val="007C1241"/>
    <w:rsid w:val="0080666F"/>
    <w:rsid w:val="00845777"/>
    <w:rsid w:val="00857D02"/>
    <w:rsid w:val="008737C5"/>
    <w:rsid w:val="0088689D"/>
    <w:rsid w:val="008F1D5E"/>
    <w:rsid w:val="009001D6"/>
    <w:rsid w:val="00935547"/>
    <w:rsid w:val="00961D63"/>
    <w:rsid w:val="009649F9"/>
    <w:rsid w:val="009807E2"/>
    <w:rsid w:val="00985F17"/>
    <w:rsid w:val="00994095"/>
    <w:rsid w:val="009B61F0"/>
    <w:rsid w:val="009C13EB"/>
    <w:rsid w:val="009D5D7F"/>
    <w:rsid w:val="00A025E8"/>
    <w:rsid w:val="00A04F44"/>
    <w:rsid w:val="00A06C46"/>
    <w:rsid w:val="00A07AC6"/>
    <w:rsid w:val="00A14779"/>
    <w:rsid w:val="00A402F9"/>
    <w:rsid w:val="00A55A72"/>
    <w:rsid w:val="00A72EDD"/>
    <w:rsid w:val="00A91ED3"/>
    <w:rsid w:val="00AB1DA1"/>
    <w:rsid w:val="00AB56F9"/>
    <w:rsid w:val="00AD24AA"/>
    <w:rsid w:val="00B054A6"/>
    <w:rsid w:val="00B11D59"/>
    <w:rsid w:val="00B41F79"/>
    <w:rsid w:val="00BB36BB"/>
    <w:rsid w:val="00BC33DE"/>
    <w:rsid w:val="00BE0DD4"/>
    <w:rsid w:val="00C020E8"/>
    <w:rsid w:val="00C15361"/>
    <w:rsid w:val="00C26291"/>
    <w:rsid w:val="00C3548B"/>
    <w:rsid w:val="00C9197B"/>
    <w:rsid w:val="00CA064A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2603D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21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21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1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1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1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21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21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1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1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1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St-975/2017</izvorni_sadrzaj>
    <derivirana_varijabla naziv="DomainObject.Predmet.OznakaBroj_1">St-975/2017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REKORD društvo s ograničenom odgovornošću za trgovinu na veliko i malo</izvorni_sadrzaj>
    <derivirana_varijabla naziv="DomainObject.Predmet.StrankaFormated_1">  REKORD društvo s ograničenom odgovornošću za trgovinu na veliko i malo</derivirana_varijabla>
  </DomainObject.Predmet.StrankaFormated>
  <DomainObject.Predmet.StrankaFormatedOIB>
    <izvorni_sadrzaj>  REKORD društvo s ograničenom odgovornošću za trgovinu na veliko i malo, OIB 06721362871</izvorni_sadrzaj>
    <derivirana_varijabla naziv="DomainObject.Predmet.StrankaFormatedOIB_1">  REKORD društvo s ograničenom odgovornošću za trgovinu na veliko i malo, OIB 06721362871</derivirana_varijabla>
  </DomainObject.Predmet.StrankaFormatedOIB>
  <DomainObject.Predmet.StrankaFormatedWithAdress>
    <izvorni_sadrzaj> REKORD društvo s ograničenom odgovornošću za trgovinu na veliko i malo, Županijska 11, 31000 Osijek</izvorni_sadrzaj>
    <derivirana_varijabla naziv="DomainObject.Predmet.StrankaFormatedWithAdress_1"> REKORD društvo s ograničenom odgovornošću za trgovinu na veliko i malo, Županijska 11, 31000 Osijek</derivirana_varijabla>
  </DomainObject.Predmet.StrankaFormatedWithAdress>
  <DomainObject.Predmet.StrankaFormatedWithAdressOIB>
    <izvorni_sadrzaj> REKORD društvo s ograničenom odgovornošću za trgovinu na veliko i malo, OIB 06721362871, Županijska 11, 31000 Osijek</izvorni_sadrzaj>
    <derivirana_varijabla naziv="DomainObject.Predmet.StrankaFormatedWithAdressOIB_1"> REKORD društvo s ograničenom odgovornošću za trgovinu na veliko i malo, OIB 06721362871, Županijska 11, 31000 Osijek</derivirana_varijabla>
  </DomainObject.Predmet.StrankaFormatedWithAdressOIB>
  <DomainObject.Predmet.StrankaWithAdress>
    <izvorni_sadrzaj>REKORD društvo s ograničenom odgovornošću za trgovinu na veliko i malo Županijska 11,31000 Osijek</izvorni_sadrzaj>
    <derivirana_varijabla naziv="DomainObject.Predmet.StrankaWithAdress_1">REKORD društvo s ograničenom odgovornošću za trgovinu na veliko i malo Županijska 11,31000 Osijek</derivirana_varijabla>
  </DomainObject.Predmet.StrankaWithAdress>
  <DomainObject.Predmet.StrankaWithAdressOIB>
    <izvorni_sadrzaj>REKORD društvo s ograničenom odgovornošću za trgovinu na veliko i malo, OIB 06721362871, Županijska 11,31000 Osijek</izvorni_sadrzaj>
    <derivirana_varijabla naziv="DomainObject.Predmet.StrankaWithAdressOIB_1">REKORD društvo s ograničenom odgovornošću za trgovinu na veliko i malo, OIB 06721362871, Županijska 11,31000 Osijek</derivirana_varijabla>
  </DomainObject.Predmet.StrankaWithAdressOIB>
  <DomainObject.Predmet.StrankaNazivFormated>
    <izvorni_sadrzaj>REKORD društvo s ograničenom odgovornošću za trgovinu na veliko i malo</izvorni_sadrzaj>
    <derivirana_varijabla naziv="DomainObject.Predmet.StrankaNazivFormated_1">REKORD društvo s ograničenom odgovornošću za trgovinu na veliko i malo</derivirana_varijabla>
  </DomainObject.Predmet.StrankaNazivFormated>
  <DomainObject.Predmet.StrankaNazivFormatedOIB>
    <izvorni_sadrzaj>REKORD društvo s ograničenom odgovornošću za trgovinu na veliko i malo, OIB 06721362871</izvorni_sadrzaj>
    <derivirana_varijabla naziv="DomainObject.Predmet.StrankaNazivFormatedOIB_1">REKORD društvo s ograničenom odgovornošću za trgovinu na veliko i malo, OIB 06721362871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REKORD društvo s ograničenom odgovornošću za trgovinu na veliko i malo</item>
    </izvorni_sadrzaj>
    <derivirana_varijabla naziv="DomainObject.Predmet.StrankaListFormated_1">
      <item>REKORD društvo s ograničenom odgovornošću za trgovinu na veliko i malo</item>
    </derivirana_varijabla>
  </DomainObject.Predmet.StrankaListFormated>
  <DomainObject.Predmet.StrankaListFormatedOIB>
    <izvorni_sadrzaj>
      <item>REKORD društvo s ograničenom odgovornošću za trgovinu na veliko i malo, OIB 06721362871</item>
    </izvorni_sadrzaj>
    <derivirana_varijabla naziv="DomainObject.Predmet.StrankaListFormatedOIB_1">
      <item>REKORD društvo s ograničenom odgovornošću za trgovinu na veliko i malo, OIB 06721362871</item>
    </derivirana_varijabla>
  </DomainObject.Predmet.StrankaListFormatedOIB>
  <DomainObject.Predmet.StrankaListFormatedWithAdress>
    <izvorni_sadrzaj>
      <item>REKORD društvo s ograničenom odgovornošću za trgovinu na veliko i malo, Županijska 11, 31000 Osijek</item>
    </izvorni_sadrzaj>
    <derivirana_varijabla naziv="DomainObject.Predmet.StrankaListFormatedWithAdress_1">
      <item>REKORD društvo s ograničenom odgovornošću za trgovinu na veliko i malo, Županijska 11, 31000 Osijek</item>
    </derivirana_varijabla>
  </DomainObject.Predmet.StrankaListFormatedWithAdress>
  <DomainObject.Predmet.StrankaListFormatedWithAdressOIB>
    <izvorni_sadrzaj>
      <item>REKORD društvo s ograničenom odgovornošću za trgovinu na veliko i malo, OIB 06721362871, Županijska 11, 31000 Osijek</item>
    </izvorni_sadrzaj>
    <derivirana_varijabla naziv="DomainObject.Predmet.StrankaListFormatedWithAdressOIB_1">
      <item>REKORD društvo s ograničenom odgovornošću za trgovinu na veliko i malo, OIB 06721362871, Županijska 11, 31000 Osijek</item>
    </derivirana_varijabla>
  </DomainObject.Predmet.StrankaListFormatedWithAdressOIB>
  <DomainObject.Predmet.StrankaListNazivFormated>
    <izvorni_sadrzaj>
      <item>REKORD društvo s ograničenom odgovornošću za trgovinu na veliko i malo</item>
    </izvorni_sadrzaj>
    <derivirana_varijabla naziv="DomainObject.Predmet.StrankaListNazivFormated_1">
      <item>REKORD društvo s ograničenom odgovornošću za trgovinu na veliko i malo</item>
    </derivirana_varijabla>
  </DomainObject.Predmet.StrankaListNazivFormated>
  <DomainObject.Predmet.StrankaListNazivFormatedOIB>
    <izvorni_sadrzaj>
      <item>REKORD društvo s ograničenom odgovornošću za trgovinu na veliko i malo, OIB 06721362871</item>
    </izvorni_sadrzaj>
    <derivirana_varijabla naziv="DomainObject.Predmet.StrankaListNazivFormatedOIB_1">
      <item>REKORD društvo s ograničenom odgovornošću za trgovinu na veliko i malo, OIB 06721362871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REKORD društvo s ograničenom odgovornošću za trgovinu na veliko i malo</izvorni_sadrzaj>
    <derivirana_varijabla naziv="DomainObject.Predmet.StrankaIDrugi_1">REKORD društvo s ograničenom odgovornošću za trgovinu na veliko i malo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REKORD društvo s ograničenom odgovornošću za trgovinu na veliko i malo, OIB 06721362871, Županijska 11, 31000 Osijek</izvorni_sadrzaj>
    <derivirana_varijabla naziv="DomainObject.Predmet.StrankaIDrugiAdressOIB_1">REKORD društvo s ograničenom odgovornošću za trgovinu na veliko i malo, OIB 06721362871, Županijska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REKORD društvo s ograničenom odgovornošću za trgovinu na veliko i malo</item>
    </izvorni_sadrzaj>
    <derivirana_varijabla naziv="DomainObject.Predmet.SudioniciListNaziv_1">
      <item>REKORD društvo s ograničenom odgovornošću za trgovinu na veliko i malo</item>
    </derivirana_varijabla>
  </DomainObject.Predmet.SudioniciListNaziv>
  <DomainObject.Predmet.SudioniciListAdressOIB>
    <izvorni_sadrzaj>
      <item>REKORD društvo s ograničenom odgovornošću za trgovinu na veliko i malo, OIB 06721362871, Županijska 11,31000 Osijek</item>
    </izvorni_sadrzaj>
    <derivirana_varijabla naziv="DomainObject.Predmet.SudioniciListAdressOIB_1">
      <item>REKORD društvo s ograničenom odgovornošću za trgovinu na veliko i malo, OIB 06721362871, Županijska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06721362871</item>
    </izvorni_sadrzaj>
    <derivirana_varijabla naziv="DomainObject.Predmet.SudioniciListNazivOIB_1">
      <item>, OIB 06721362871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DB946-4467-4C5D-B4D3-EAA4DFFD5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189</properties:Words>
  <properties:Characters>977</properties:Characters>
  <properties:Lines>111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2018-08-29T09:10:00Z</dcterms:created>
  <dc:creator>hermanj</dc:creator>
  <cp:lastModifiedBy>Danijela Sekulić</cp:lastModifiedBy>
  <cp:lastPrinted>2018-08-29T09:10:00Z</cp:lastPrinted>
  <dcterms:modified xmlns:xsi="http://www.w3.org/2001/XMLSchema-instance" xsi:type="dcterms:W3CDTF">2018-08-29T09:11:00Z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(dioba REKORD.docx)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