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0b08" w14:paraId="e810b08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BA529E">
        <w:rPr>
          <w:rFonts w:hAnsi="Times New Roman" w:ascii="Times New Roman"/>
        </w:rPr>
        <w:t>2952</w:t>
      </w:r>
      <w:r w:rsidR="00431A64">
        <w:rPr>
          <w:rFonts w:hAnsi="Times New Roman" w:ascii="Times New Roman"/>
        </w:rPr>
        <w:t>/18-4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BA529E" w:rsidRPr="00BA529E">
        <w:rPr>
          <w:rFonts w:hAnsi="Times New Roman" w:ascii="Times New Roman"/>
        </w:rPr>
        <w:t>Interijer ASOVI j.d.o.o., Prigorje Brdovečko, Vinogradski put 40, OIB: 26580468765</w:t>
      </w:r>
      <w:r w:rsidR="000D75DD" w:rsidRPr="000D75DD">
        <w:rPr>
          <w:rFonts w:hAnsi="Times New Roman" w:ascii="Times New Roman"/>
        </w:rPr>
        <w:t xml:space="preserve">, </w:t>
      </w:r>
      <w:r w:rsidR="00BA529E">
        <w:rPr>
          <w:rFonts w:hAnsi="Times New Roman" w:ascii="Times New Roman"/>
        </w:rPr>
        <w:t>6. prosinca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BA529E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BA529E" w:rsidRPr="00BA529E">
        <w:rPr>
          <w:rFonts w:hAnsi="Times New Roman" w:ascii="Times New Roman"/>
        </w:rPr>
        <w:t>Interijer ASOVI j.d.o.o., Prigorje Brdovečko, Vinogradski put 40, OIB: 26580468765</w:t>
      </w:r>
      <w:r w:rsidRPr="00306621">
        <w:rPr>
          <w:rFonts w:hAnsi="Times New Roman" w:ascii="Times New Roman"/>
        </w:rPr>
        <w:t xml:space="preserve">, </w:t>
      </w:r>
      <w:r w:rsidR="00BA529E" w:rsidRPr="00BA529E">
        <w:rPr>
          <w:rFonts w:hAnsi="Times New Roman" w:ascii="Times New Roman"/>
        </w:rPr>
        <w:t>Josip Margetić, Prigorje Brdovečko, Vinogradski put 40, OIB: 51014824768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0B179E">
        <w:rPr>
          <w:rFonts w:hAnsi="Times New Roman" w:ascii="Times New Roman"/>
        </w:rPr>
        <w:t>2</w:t>
      </w:r>
      <w:r w:rsidR="00BA529E">
        <w:rPr>
          <w:rFonts w:hAnsi="Times New Roman" w:ascii="Times New Roman"/>
        </w:rPr>
        <w:t>952</w:t>
      </w:r>
      <w:r w:rsidR="0093358F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0B179E">
        <w:rPr>
          <w:rFonts w:hAnsi="Times New Roman" w:ascii="Times New Roman"/>
        </w:rPr>
        <w:t>2</w:t>
      </w:r>
      <w:r w:rsidR="00BA529E">
        <w:rPr>
          <w:rFonts w:hAnsi="Times New Roman" w:ascii="Times New Roman"/>
        </w:rPr>
        <w:t>952</w:t>
      </w:r>
      <w:r w:rsidR="00C959EE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Predlagatelj otvaranja stečajnog postupka nad gore navedenim dužnikom je Financijska agencija, RC Zagreb, Podružnica Zagreb, T</w:t>
      </w:r>
      <w:r w:rsidR="000B179E">
        <w:rPr>
          <w:rFonts w:hAnsi="Times New Roman" w:ascii="Times New Roman"/>
        </w:rPr>
        <w:t xml:space="preserve">rg svibanjskih žrtava 1995. 1, </w:t>
      </w:r>
      <w:r w:rsidRPr="000D75DD">
        <w:rPr>
          <w:rFonts w:hAnsi="Times New Roman" w:ascii="Times New Roman"/>
        </w:rPr>
        <w:t xml:space="preserve">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BA529E">
        <w:rPr>
          <w:rFonts w:hAnsi="Times New Roman" w:ascii="Times New Roman"/>
        </w:rPr>
        <w:t>6. prosinca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412565">
        <w:rPr>
          <w:rFonts w:hAnsi="Times New Roman" w:ascii="Times New Roman"/>
        </w:rPr>
        <w:t xml:space="preserve">      Vesna Fundurulić Perišin, v.r.</w:t>
      </w:r>
    </w:p>
    <w:p w:rsidRDefault="00412565" w:rsidP="00EE1CE8" w:rsidR="00412565">
      <w:pPr>
        <w:jc w:val="right"/>
        <w:rPr>
          <w:rFonts w:hAnsi="Times New Roman" w:ascii="Times New Roman"/>
        </w:rPr>
      </w:pPr>
    </w:p>
    <w:p w:rsidRDefault="00412565" w:rsidP="00EE1CE8" w:rsidR="004125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2565" w:rsidP="00EE1CE8" w:rsidR="004125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2565" w:rsidP="00EE1CE8" w:rsidR="00412565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412565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179E" w:rsidP="000B179E" w:rsidR="00A06D6D" w:rsidRPr="0074773B">
    <w:pPr>
      <w:pStyle w:val="Zaglavlje"/>
      <w:jc w:val="right"/>
      <w:rPr>
        <w:rFonts w:hAnsi="Times New Roman" w:ascii="Times New Roman"/>
      </w:rPr>
    </w:pPr>
    <w:r w:rsidRPr="000B179E">
      <w:rPr>
        <w:rFonts w:hAnsi="Times New Roman" w:ascii="Times New Roman"/>
      </w:rPr>
      <w:t>3 St-2</w:t>
    </w:r>
    <w:r w:rsidR="00BA529E">
      <w:rPr>
        <w:rFonts w:hAnsi="Times New Roman" w:ascii="Times New Roman"/>
      </w:rPr>
      <w:t>952</w:t>
    </w:r>
    <w:r w:rsidRPr="000B179E">
      <w:rPr>
        <w:rFonts w:hAnsi="Times New Roman" w:ascii="Times New Roman"/>
      </w:rP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179E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B6C62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39AA"/>
    <w:rsid w:val="003F6B23"/>
    <w:rsid w:val="003F6D15"/>
    <w:rsid w:val="00404150"/>
    <w:rsid w:val="004106A1"/>
    <w:rsid w:val="004107D4"/>
    <w:rsid w:val="004113D6"/>
    <w:rsid w:val="00411423"/>
    <w:rsid w:val="00412565"/>
    <w:rsid w:val="00422376"/>
    <w:rsid w:val="00431A64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29E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St-2952/2018</izvorni_sadrzaj>
    <derivirana_varijabla naziv="DomainObject.Predmet.OznakaBroj_1">St-2952/2018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ASOVI jednostavno društvo s ograničenom odgovornošću za usluge zastupanog po punomoćniku Josip Margetić</izvorni_sadrzaj>
    <derivirana_varijabla naziv="DomainObject.Predmet.ProtustrankaFormated_1">  Interijer ASOVI jednostavno društvo s ograničenom odgovornošću za usluge zastupanog po punomoćniku Josip Margetić</derivirana_varijabla>
  </DomainObject.Predmet.ProtustrankaFormated>
  <DomainObject.Predmet.ProtustrankaFormatedOIB>
    <izvorni_sadrzaj>  Interijer ASOVI jednostavno društvo s ograničenom odgovornošću za usluge, OIB 26580468765 zastupanog po punomoćniku Josip Margetić</izvorni_sadrzaj>
    <derivirana_varijabla naziv="DomainObject.Predmet.ProtustrankaFormatedOIB_1">  Interijer ASOVI jednostavno društvo s ograničenom odgovornošću za usluge, OIB 26580468765 zastupanog po punomoćniku Josip Margetić</derivirana_varijabla>
  </DomainObject.Predmet.ProtustrankaFormatedOIB>
  <DomainObject.Predmet.ProtustrankaFormatedWithAdress>
    <izvorni_sadrzaj> Interijer ASOVI jednostavno društvo s ograničenom odgovornošću za usluge, Vinogradski put 40, 10291 Prigorje Brdovečko zastupanog po punomoćniku Josip Margetić</izvorni_sadrzaj>
    <derivirana_varijabla naziv="DomainObject.Predmet.ProtustrankaFormatedWithAdress_1"> Interijer ASOVI jednostavno društvo s ograničenom odgovornošću za usluge, Vinogradski put 40, 10291 Prigorje Brdovečko zastupanog po punomoćniku Josip Margetić</derivirana_varijabla>
  </DomainObject.Predmet.ProtustrankaFormatedWithAdress>
  <DomainObject.Predmet.ProtustrankaFormatedWithAdressOIB>
    <izvorni_sadrzaj> Interijer ASOVI jednostavno društvo s ograničenom odgovornošću za usluge, OIB 26580468765, Vinogradski put 40, 10291 Prigorje Brdovečko zastupanog po punomoćniku Josip Margetić</izvorni_sadrzaj>
    <derivirana_varijabla naziv="DomainObject.Predmet.ProtustrankaFormatedWithAdressOIB_1"> Interijer ASOVI jednostavno društvo s ograničenom odgovornošću za usluge, OIB 26580468765, Vinogradski put 40, 10291 Prigorje Brdovečko zastupanog po punomoćniku Josip Margetić</derivirana_varijabla>
  </DomainObject.Predmet.ProtustrankaFormatedWithAdressOIB>
  <DomainObject.Predmet.ProtustrankaWithAdress>
    <izvorni_sadrzaj>Interijer ASOVI jednostavno društvo s ograničenom odgovornošću za usluge Vinogradski put 40, 10291 Prigorje Brdovečko</izvorni_sadrzaj>
    <derivirana_varijabla naziv="DomainObject.Predmet.ProtustrankaWithAdress_1">Interijer ASOVI jednostavno društvo s ograničenom odgovornošću za usluge Vinogradski put 40, 10291 Prigorje Brdovečko</derivirana_varijabla>
  </DomainObject.Predmet.ProtustrankaWithAdress>
  <DomainObject.Predmet.ProtustrankaWithAdressOIB>
    <izvorni_sadrzaj>Interijer ASOVI jednostavno društvo s ograničenom odgovornošću za usluge, OIB 26580468765, Vinogradski put 40, 10291 Prigorje Brdovečko</izvorni_sadrzaj>
    <derivirana_varijabla naziv="DomainObject.Predmet.ProtustrankaWithAdressOIB_1">Interijer ASOVI jednostavno društvo s ograničenom odgovornošću za usluge, OIB 26580468765, Vinogradski put 40, 10291 Prigorje Brdovečko</derivirana_varijabla>
  </DomainObject.Predmet.ProtustrankaWithAdressOIB>
  <DomainObject.Predmet.ProtustrankaNazivFormated>
    <izvorni_sadrzaj>Interijer ASOVI jednostavno društvo s ograničenom odgovornošću za usluge</izvorni_sadrzaj>
    <derivirana_varijabla naziv="DomainObject.Predmet.ProtustrankaNazivFormated_1">Interijer ASOVI jednostavno društvo s ograničenom odgovornošću za usluge</derivirana_varijabla>
  </DomainObject.Predmet.ProtustrankaNazivFormated>
  <DomainObject.Predmet.ProtustrankaNazivFormatedOIB>
    <izvorni_sadrzaj>Interijer ASOVI jednostavno društvo s ograničenom odgovornošću za usluge, OIB 26580468765</izvorni_sadrzaj>
    <derivirana_varijabla naziv="DomainObject.Predmet.ProtustrankaNazivFormatedOIB_1">Interijer ASOVI jednostavno društvo s ograničenom odgovornošću za usluge, OIB 26580468765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ASOVI jednostavno društvo s ograničenom odgovornošću za usluge zastupanog po punomoćniku Josip Margetić</item>
    </izvorni_sadrzaj>
    <derivirana_varijabla naziv="DomainObject.Predmet.ProtuStrankaListFormated_1">
      <item>Interijer ASOVI jednostavno društvo s ograničenom odgovornošću za usluge zastupanog po punomoćniku Josip Margetić</item>
    </derivirana_varijabla>
  </DomainObject.Predmet.ProtuStrankaListFormated>
  <DomainObject.Predmet.ProtuStrankaListFormatedOIB>
    <izvorni_sadrzaj>
      <item>Interijer ASOVI jednostavno društvo s ograničenom odgovornošću za usluge, OIB 26580468765 zastupanog po punomoćniku Josip Margetić</item>
    </izvorni_sadrzaj>
    <derivirana_varijabla naziv="DomainObject.Predmet.ProtuStrankaListFormatedOIB_1">
      <item>Interijer ASOVI jednostavno društvo s ograničenom odgovornošću za usluge, OIB 26580468765 zastupanog po punomoćniku Josip Margetić</item>
    </derivirana_varijabla>
  </DomainObject.Predmet.ProtuStrankaListFormatedOIB>
  <DomainObject.Predmet.ProtuStrankaListFormatedWithAdress>
    <izvorni_sadrzaj>
      <item>Interijer ASOVI jednostavno društvo s ograničenom odgovornošću za usluge, Vinogradski put 40, 10291 Prigorje Brdovečko zastupanog po punomoćniku Josip Margetić</item>
    </izvorni_sadrzaj>
    <derivirana_varijabla naziv="DomainObject.Predmet.ProtuStrankaListFormatedWithAdress_1">
      <item>Interijer ASOVI jednostavno društvo s ograničenom odgovornošću za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 ASOVI jednostavno društvo s ograničenom odgovornošću za usluge, OIB 26580468765, Vinogradski put 40, 10291 Prigorje Brdovečko zastupanog po punomoćniku Josip Margetić</item>
    </izvorni_sadrzaj>
    <derivirana_varijabla naziv="DomainObject.Predmet.ProtuStrankaListFormatedWithAdressOIB_1">
      <item>Interijer ASOVI jednostavno društvo s ograničenom odgovornošću za usluge, OIB 26580468765,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 ASOVI jednostavno društvo s ograničenom odgovornošću za usluge</item>
    </izvorni_sadrzaj>
    <derivirana_varijabla naziv="DomainObject.Predmet.ProtuStrankaListNazivFormated_1">
      <item>Interijer ASOVI jednostavno društvo s ograničenom odgovornošću za usluge</item>
    </derivirana_varijabla>
  </DomainObject.Predmet.ProtuStrankaListNazivFormated>
  <DomainObject.Predmet.ProtuStrankaListNazivFormatedOIB>
    <izvorni_sadrzaj>
      <item>Interijer ASOVI jednostavno društvo s ograničenom odgovornošću za usluge, OIB 26580468765</item>
    </izvorni_sadrzaj>
    <derivirana_varijabla naziv="DomainObject.Predmet.ProtuStrankaListNazivFormatedOIB_1">
      <item>Interijer ASOVI jednostavno društvo s ograničenom odgovornošću za usluge, OIB 26580468765</item>
    </derivirana_varijabla>
  </DomainObject.Predmet.ProtuStrankaListNazivFormatedOIB>
  <DomainObject.Predmet.OstaliListFormated>
    <izvorni_sadrzaj>
      <item>Josip Margetić punomoćnik sudionika u postupku Interijer ASOVI jednostavno društvo s ograničenom odgovornošću za usluge</item>
    </izvorni_sadrzaj>
    <derivirana_varijabla naziv="DomainObject.Predmet.OstaliListFormated_1">
      <item>Josip Margetić punomoćnik sudionika u postupku Interijer ASOVI jednostavno društvo s ograničenom odgovornošću za usluge</item>
    </derivirana_varijabla>
  </DomainObject.Predmet.OstaliListFormated>
  <DomainObject.Predmet.OstaliListFormatedOIB>
    <izvorni_sadrzaj>
      <item>Josip Margetić, OIB 51014824768 punomoćnik sudionika u postupku Interijer ASOVI jednostavno društvo s ograničenom odgovornošću za usluge</item>
    </izvorni_sadrzaj>
    <derivirana_varijabla naziv="DomainObject.Predmet.OstaliListFormatedOIB_1">
      <item>Josip Margetić, OIB 51014824768 punomoćnik sudionika u postupku Interijer ASOVI jednostavno društvo s ograničenom odgovornošću za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 ASOVI jednostavno društvo s ograničenom odgovornošću za usluge</item>
    </izvorni_sadrzaj>
    <derivirana_varijabla naziv="DomainObject.Predmet.OstaliListFormatedWithAdress_1">
      <item>Josip Margetić, Vinogradski Put 40, 10291 Prigorje Brdovečko punomoćnik sudionika u postupku Interijer ASOVI jednostavno društvo s ograničenom odgovornošću za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 ASOVI jednostavno društvo s ograničenom odgovornošću za usluge</item>
    </izvorni_sadrzaj>
    <derivirana_varijabla naziv="DomainObject.Predmet.OstaliListFormatedWithAdressOIB_1">
      <item>Josip Margetić, OIB 51014824768, Vinogradski Put 40, 10291 Prigorje Brdovečko punomoćnik sudionika u postupku Interijer ASOVI jednostavno društvo s ograničenom odgovornošću za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ASOVI jednostavno društvo s ograničenom odgovornošću za usluge</izvorni_sadrzaj>
    <derivirana_varijabla naziv="DomainObject.Predmet.ProtustrankaIDrugi_1">Interijer ASOVI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ASOVI jednostavno društvo s ograničenom odgovornošću za usluge, OIB 26580468765, Vinogradski put 40, 10291 Prigorje Brdovečko</izvorni_sadrzaj>
    <derivirana_varijabla naziv="DomainObject.Predmet.ProtustrankaIDrugiAdressOIB_1">Interijer ASOVI jednostavno društvo s ograničenom odgovornošću za usluge, OIB 26580468765,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ASOVI jednostavno društvo s ograničenom odgovornošću za usluge</item>
      <item>Josip Margetić</item>
    </izvorni_sadrzaj>
    <derivirana_varijabla naziv="DomainObject.Predmet.SudioniciListNaziv_1">
      <item>FINA Regionalni centar Zagreb</item>
      <item>Interijer ASOVI jednostavno društvo s ograničenom odgovornošću za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26580468765</item>
      <item>, OIB 51014824768</item>
    </izvorni_sadrzaj>
    <derivirana_varijabla naziv="DomainObject.Predmet.SudioniciListNazivOIB_1">
      <item>, OIB 85821130368</item>
      <item>, OIB 26580468765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43968-DCD7-4249-834A-6EB492F26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2530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2018-12-06T08:03:00Z</dcterms:created>
  <dc:creator>Korisnik</dc:creator>
  <cp:lastModifiedBy>Žana Livaja</cp:lastModifiedBy>
  <cp:lastPrinted>2018-03-19T08:19:00Z</cp:lastPrinted>
  <dcterms:modified xmlns:xsi="http://www.w3.org/2001/XMLSchema-instance" xsi:type="dcterms:W3CDTF">2018-12-06T08:30:00Z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St-2952-18-Predujam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