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0116" w14:paraId="8ad0116" w:rsidRDefault="00F2626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6260" w:rsidP="00F26260" w:rsidR="00F26260">
      <w:pPr>
        <w:pStyle w:val="Bezproreda"/>
      </w:pPr>
      <w:r>
        <w:t xml:space="preserve">     Republika Hrvatska</w:t>
      </w:r>
    </w:p>
    <w:p w:rsidRDefault="00F26260" w:rsidP="00F26260" w:rsidR="00F26260">
      <w:pPr>
        <w:pStyle w:val="Bezproreda"/>
      </w:pPr>
      <w:r>
        <w:t>Trgovački sud u Bjelovaru</w:t>
      </w:r>
    </w:p>
    <w:p w:rsidRDefault="00F26260" w:rsidP="00F26260" w:rsidR="00F26260">
      <w:pPr>
        <w:pStyle w:val="Bezproreda"/>
      </w:pPr>
      <w:r>
        <w:t>Bjelovar, Dr. I. Lebovića 42.</w:t>
      </w:r>
    </w:p>
    <w:p w:rsidRDefault="00F26260" w:rsidP="00F26260" w:rsidR="00F26260">
      <w:pPr>
        <w:pStyle w:val="Bezproreda"/>
        <w:ind w:firstLine="708" w:left="4956"/>
      </w:pPr>
      <w:r>
        <w:t>Poslovni broj: 1 St-161/2016-41</w:t>
      </w:r>
    </w:p>
    <w:p w:rsidRDefault="00F26260" w:rsidP="00F26260" w:rsidR="00F26260">
      <w:pPr>
        <w:pStyle w:val="Bezproreda"/>
      </w:pPr>
    </w:p>
    <w:p w:rsidRDefault="00F26260" w:rsidP="00F26260" w:rsidR="00F26260">
      <w:pPr>
        <w:pStyle w:val="Bezproreda"/>
      </w:pPr>
      <w:r>
        <w:tab/>
      </w:r>
    </w:p>
    <w:p w:rsidRDefault="00F26260" w:rsidP="00F26260" w:rsidR="00F26260">
      <w:pPr>
        <w:pStyle w:val="Bezproreda"/>
        <w:ind w:firstLine="708"/>
        <w:jc w:val="both"/>
      </w:pPr>
      <w:r>
        <w:t>Trgovački sud u Bjelovaru, po  sucu Branki Pleskalt, u predmetu stečaja nad trgovačkim društvom SANDRO TRADE d.o.o. za trgovinu, ugostiteljstvo i usluge, u stečaju, Slatina, Petra Preradovića 38, OIB: 60756989965,  5. travnja   2018. godine, donio je slijedeći</w:t>
      </w:r>
    </w:p>
    <w:p w:rsidRDefault="00F26260" w:rsidP="00F26260" w:rsidR="00F26260">
      <w:pPr>
        <w:pStyle w:val="Bezproreda"/>
        <w:jc w:val="both"/>
      </w:pPr>
    </w:p>
    <w:p w:rsidRDefault="00F26260" w:rsidP="00F26260" w:rsidR="00F26260">
      <w:pPr>
        <w:pStyle w:val="Bezproreda"/>
        <w:jc w:val="both"/>
      </w:pPr>
    </w:p>
    <w:p w:rsidRDefault="00F26260" w:rsidP="00F26260" w:rsidR="00F26260">
      <w:pPr>
        <w:pStyle w:val="Bezproreda"/>
        <w:jc w:val="center"/>
      </w:pPr>
      <w:r>
        <w:t>Z A K L J U Č A K</w:t>
      </w:r>
    </w:p>
    <w:p w:rsidRDefault="00F26260" w:rsidP="00F26260" w:rsidR="00F26260">
      <w:pPr>
        <w:pStyle w:val="Bezproreda"/>
        <w:jc w:val="both"/>
      </w:pPr>
    </w:p>
    <w:p w:rsidRDefault="00F26260" w:rsidP="00F26260" w:rsidR="00F26260">
      <w:pPr>
        <w:pStyle w:val="Bezproreda"/>
        <w:jc w:val="both"/>
      </w:pPr>
    </w:p>
    <w:p w:rsidRDefault="00F26260" w:rsidP="00F26260" w:rsidR="00F26260">
      <w:pPr>
        <w:pStyle w:val="Bezproreda"/>
        <w:ind w:firstLine="708"/>
        <w:jc w:val="both"/>
      </w:pPr>
      <w:r>
        <w:t xml:space="preserve">Nalaže se stečajnom upravitelju Branku Valentić iz Virovitice, Ferde Rusana 100,   izvršiti predaju u posjed nekretnina  koje su bile predmet prodaje u rješenju o dosudi poslovni  broj. 1 St-161/2016-35  od 13. veljače 2018.  kupcu  CESTOGRADNJA d.o.o. Slatina, V. Nazora 49, OIB: 77671895850, nakon što je kupac uplatio kupovinu. </w:t>
      </w:r>
    </w:p>
    <w:p w:rsidRDefault="00F26260" w:rsidP="00F26260" w:rsidR="00F26260">
      <w:pPr>
        <w:pStyle w:val="Bezproreda"/>
      </w:pPr>
    </w:p>
    <w:p w:rsidRDefault="00F26260" w:rsidP="00F26260" w:rsidR="00F26260">
      <w:pPr>
        <w:pStyle w:val="Bezproreda"/>
        <w:ind w:firstLine="708"/>
      </w:pPr>
      <w:r>
        <w:t>U Bjelovaru  5. travnja  2018.</w:t>
      </w:r>
    </w:p>
    <w:p w:rsidRDefault="00F26260" w:rsidP="00F26260" w:rsidR="00F26260">
      <w:pPr>
        <w:pStyle w:val="Bezproreda"/>
      </w:pPr>
    </w:p>
    <w:p w:rsidRDefault="00F26260" w:rsidP="00F26260" w:rsidR="00F2626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F26260" w:rsidP="00F26260" w:rsidR="00F26260">
      <w:pPr>
        <w:pStyle w:val="Bezproreda"/>
      </w:pPr>
    </w:p>
    <w:p w:rsidRDefault="00F26260" w:rsidP="00F26260" w:rsidR="00F2626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 v.r.</w:t>
      </w:r>
    </w:p>
    <w:p w:rsidRDefault="00F26260" w:rsidP="00F26260" w:rsidR="00F26260">
      <w:pPr>
        <w:pStyle w:val="Bezproreda"/>
      </w:pPr>
    </w:p>
    <w:p w:rsidRDefault="00F26260" w:rsidP="00F26260" w:rsidR="00F26260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Za točnost otpravka-ovlašteni službenik</w:t>
      </w:r>
    </w:p>
    <w:p w:rsidRDefault="00F26260" w:rsidP="00F26260" w:rsidR="00F2626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F26260" w:rsidP="00F26260" w:rsidR="00F26260">
      <w:pPr>
        <w:pStyle w:val="Bezproreda"/>
      </w:pPr>
    </w:p>
    <w:p w:rsidRDefault="00F26260" w:rsidP="00F26260" w:rsidR="00F26260">
      <w:pPr>
        <w:pStyle w:val="Bezproreda"/>
      </w:pPr>
    </w:p>
    <w:p w:rsidRDefault="00F26260" w:rsidP="00F26260" w:rsidR="00F26260">
      <w:pPr>
        <w:pStyle w:val="Bezproreda"/>
        <w:ind w:firstLine="708"/>
      </w:pPr>
      <w:r>
        <w:t>Pouka o pravnom lijeku: protiv zaključka nema mjesta pravnom lijeku (čl. 11. Stečajnog zakona).</w:t>
      </w:r>
    </w:p>
    <w:p w:rsidRDefault="00F26260" w:rsidP="00F26260" w:rsidR="00F26260">
      <w:pPr>
        <w:pStyle w:val="Bezproreda"/>
      </w:pPr>
    </w:p>
    <w:p w:rsidRDefault="00AE649C" w:rsidP="00F26260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8D7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260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14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St-161/2016-42</izvorni_sadrzaj>
    <derivirana_varijabla naziv="DomainObject.Oznaka_1">St-161/2016-42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OstaliListFormated>
  <DomainObject.Predmet.OstaliListFormatedOIB>
    <izvorni_sadrzaj>
      <item>SANDRO ZVER, OIB 23497942863</item>
      <item>ŽUPANIJSKO DRŽAVNO ODVJETNIŠTVO U BJELOVARU, OIB 86821435474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d.o.o., OIB 77671895850</item>
    </izvorni_sadrzaj>
    <derivirana_varijabla naziv="DomainObject.Predmet.OstaliListFormatedOIB_1">
      <item>SANDRO ZVER, OIB 23497942863</item>
      <item>ŽUPANIJSKO DRŽAVNO ODVJETNIŠTVO U BJELOVARU, OIB 86821435474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d.o.o., OIB 77671895850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Vladimira Nazora 49., 33520 Slatina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Vladimira Nazora 49., 33520 Slatina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BJELOVARU, OIB 86821435474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OIB 77671895850, Vladimira Nazora 49., 33520 Slatina</item>
    </izvorni_sadrzaj>
    <derivirana_varijabla naziv="DomainObject.Predmet.OstaliListFormatedWithAdressOIB_1">
      <item>SANDRO ZVER, OIB 23497942863, P. Preradovića 38, 33520 Slatina</item>
      <item>ŽUPANIJSKO DRŽAVNO ODVJETNIŠTVO U BJELOVARU, OIB 86821435474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OIB 77671895850, Vladimira Nazora 49., 33520 Slatina</item>
    </derivirana_varijabla>
  </DomainObject.Predmet.OstaliListFormatedWithAdressOIB>
  <DomainObject.Predmet.OstaliListNazivFormated>
    <izvorni_sadrzaj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OstaliListNazivFormated_1"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OstaliListNazivFormated>
  <DomainObject.Predmet.OstaliListNazivFormatedOIB>
    <izvorni_sadrzaj>
      <item>SANDRO ZVER, OIB 23497942863</item>
      <item>ŽUPANIJSKO DRŽAVNO ODVJETNIŠTVO U BJELOVARU, OIB 86821435474</item>
      <item>Općinski sud u Slatini,Zemljišnoknjižni odjel</item>
      <item>FINA BJELOVAR</item>
      <item>računovodstvo- ovdje</item>
      <item>Sudski registar - ovdje</item>
      <item>Cestogradnaj d.o.o., OIB 77671895850</item>
    </izvorni_sadrzaj>
    <derivirana_varijabla naziv="DomainObject.Predmet.OstaliListNazivFormatedOIB_1">
      <item>SANDRO ZVER, OIB 23497942863</item>
      <item>ŽUPANIJSKO DRŽAVNO ODVJETNIŠTVO U BJELOVARU, OIB 86821435474</item>
      <item>Općinski sud u Slatini,Zemljišnoknjižni odjel</item>
      <item>FINA BJELOVAR</item>
      <item>računovodstvo- ovdje</item>
      <item>Sudski registar - ovdje</item>
      <item>Cestogradnaj d.o.o., OIB 77671895850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St-161/2016-42</izvorni_sadrzaj>
    <derivirana_varijabla naziv="DomainObject.PoslovniBrojDokumenta_1">St-161/2016-42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izvorni_sadrzaj>
    <derivirana_varijabla naziv="DomainObject.Predmet.SudioniciListNaziv_1"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</derivirana_varijabla>
  </DomainObject.Predmet.SudioniciListNaziv>
  <DomainObject.Predmet.SudioniciListAdressOIB>
    <izvorni_sadrzaj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BJELOVARU, OIB 86821435474</item>
      <item>Općinski sud u Slatini,Zemljišnoknjižni odjel, .,33520 Slatina</item>
      <item>FINA BJELOVAR</item>
      <item>računovodstvo- ovdje</item>
      <item>Sudski registar - ovdje</item>
      <item>Cestogradnaj d.o.o., OIB 77671895850, Vladimira Nazora 49.,33520 Slatina</item>
    </izvorni_sadrzaj>
    <derivirana_varijabla naziv="DomainObject.Predmet.SudioniciListAdressOIB_1"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BJELOVARU, OIB 86821435474</item>
      <item>Općinski sud u Slatini,Zemljišnoknjižni odjel, .,33520 Slatina</item>
      <item>FINA BJELOVAR</item>
      <item>računovodstvo- ovdje</item>
      <item>Sudski registar - ovdje</item>
      <item>Cestogradnaj d.o.o., OIB 77671895850, Vladimira Nazora 49.,33520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7273E4-9D95-4EFC-BF56-3FE288B9F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775</properties:Characters>
  <properties:Lines>33</properties:Lines>
  <properties:Paragraphs>13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2018-04-05T10:13:00Z</cp:lastPrinted>
  <dcterms:modified xmlns:xsi="http://www.w3.org/2001/XMLSchema-instance" xsi:type="dcterms:W3CDTF">2018-04-05T10:14:00Z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St-161/2016-42 / Odluka - Zaključak (odluka_St-161_2016-42.docx)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