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e18d" w14:paraId="eebe18d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</w:t>
      </w:r>
      <w:r w:rsidR="0067632C">
        <w:t xml:space="preserve">     </w:t>
      </w:r>
      <w:r w:rsidRPr="00063D7A">
        <w:t xml:space="preserve">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67632C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67632C" w:rsidP="00C701B8" w:rsidR="00C701B8" w:rsidRPr="00063D7A">
      <w:r>
        <w:t xml:space="preserve">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7632C">
        <w:rPr>
          <w:szCs w:val="23"/>
        </w:rPr>
        <w:t>CARLETTO d.o.o. Rovinj, De Amicis 8, OIB: 82436256904</w:t>
      </w:r>
      <w:r w:rsidR="006F7785" w:rsidRPr="006F7785">
        <w:t xml:space="preserve">, </w:t>
      </w:r>
      <w:r w:rsidR="00786017">
        <w:t xml:space="preserve"> </w:t>
      </w:r>
      <w:r w:rsidR="0067632C">
        <w:t>25</w:t>
      </w:r>
      <w:r w:rsidR="00786017" w:rsidRPr="00786017">
        <w:t xml:space="preserve">. </w:t>
      </w:r>
      <w:r w:rsidR="0067632C">
        <w:t xml:space="preserve">listopada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67632C" w:rsidP="0067632C" w:rsidR="0067632C"/>
    <w:p w:rsidRDefault="00CC5545" w:rsidP="0067632C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67632C">
        <w:rPr>
          <w:szCs w:val="23"/>
        </w:rPr>
        <w:t>CARLETTO d.o.o. Rovinj, De Amicis 8, OIB: 82436256904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7632C">
        <w:t>366</w:t>
      </w:r>
      <w:r w:rsidR="002C5228" w:rsidRPr="00063D7A">
        <w:t>-</w:t>
      </w:r>
      <w:r w:rsidR="00B104D0" w:rsidRPr="00063D7A">
        <w:t>1</w:t>
      </w:r>
      <w:r w:rsidR="0067632C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67632C">
        <w:t>366</w:t>
      </w:r>
      <w:r w:rsidR="007F2AFD" w:rsidRPr="007F2AFD">
        <w:t>/1</w:t>
      </w:r>
      <w:r w:rsidR="0067632C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7632C">
        <w:t>29</w:t>
      </w:r>
      <w:r w:rsidR="006F7785" w:rsidRPr="006F7785">
        <w:t xml:space="preserve">. </w:t>
      </w:r>
      <w:r w:rsidR="0067632C">
        <w:t>lipnja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67632C" w:rsidR="0067632C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67632C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 CARLETTO d.o.o. Rovinj, De Amicis 8, OIB: 82436256904, te se određuje ročište radi očitovanja o prijedlogu za otvaranje stečajnoga postupka (čl. 123. SZ-a) i radi rasprave o pretpostavkama za otvaranje stečajnoga postupka (čl. 128. st. 1. SZ-a) za dan </w:t>
      </w:r>
    </w:p>
    <w:p w:rsidRDefault="0067632C" w:rsidP="0067632C" w:rsidR="0067632C">
      <w:pPr>
        <w:ind w:right="-2"/>
        <w:jc w:val="center"/>
        <w:rPr>
          <w:szCs w:val="23"/>
        </w:rPr>
      </w:pPr>
    </w:p>
    <w:p w:rsidRDefault="0067632C" w:rsidP="0067632C" w:rsidR="0067632C">
      <w:pPr>
        <w:ind w:right="-2"/>
        <w:jc w:val="center"/>
        <w:rPr>
          <w:szCs w:val="23"/>
        </w:rPr>
      </w:pPr>
      <w:r>
        <w:rPr>
          <w:szCs w:val="23"/>
        </w:rPr>
        <w:t>10. listopada 2017. u 12:00 sati, u Trgovačkom sudu u Pazinu, Dršćevka 1, sudnica 1,</w:t>
      </w:r>
    </w:p>
    <w:p w:rsidRDefault="0067632C" w:rsidP="0067632C" w:rsidR="0067632C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67632C" w:rsidP="0067632C" w:rsidR="0067632C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67632C" w:rsidP="0067632C" w:rsidR="0067632C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67632C" w:rsidP="0067632C" w:rsidR="0067632C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Veronika Novoselović iz Rovinja, M. Vlačića Ilirika 16.</w:t>
      </w:r>
    </w:p>
    <w:p w:rsidRDefault="0067632C" w:rsidP="0067632C" w:rsidR="0067632C">
      <w:pPr>
        <w:ind w:right="-2"/>
        <w:jc w:val="both"/>
        <w:rPr>
          <w:szCs w:val="23"/>
        </w:rPr>
      </w:pPr>
    </w:p>
    <w:p w:rsidRDefault="0067632C" w:rsidP="0067632C" w:rsidR="0067632C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67632C" w:rsidP="0067632C" w:rsidR="0067632C">
      <w:pPr>
        <w:ind w:right="-2"/>
        <w:jc w:val="both"/>
        <w:rPr>
          <w:szCs w:val="23"/>
        </w:rPr>
      </w:pPr>
    </w:p>
    <w:p w:rsidRDefault="0067632C" w:rsidP="0067632C" w:rsidR="002836F4" w:rsidRPr="0067632C">
      <w:pPr>
        <w:ind w:right="-2"/>
        <w:jc w:val="both"/>
        <w:rPr>
          <w:szCs w:val="23"/>
        </w:rPr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67632C">
        <w:t>30</w:t>
      </w:r>
      <w:r w:rsidR="00F64C95">
        <w:t xml:space="preserve">. </w:t>
      </w:r>
      <w:r w:rsidR="0067632C">
        <w:t>lipnja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67632C" w:rsidP="0067632C" w:rsidR="0067632C">
      <w:pPr>
        <w:ind w:firstLine="708" w:right="-2"/>
        <w:jc w:val="both"/>
        <w:rPr>
          <w:szCs w:val="23"/>
        </w:rPr>
      </w:pPr>
      <w:r w:rsidRPr="00063D7A">
        <w:t xml:space="preserve">Rješenjem ovog suda posl.br. </w:t>
      </w:r>
      <w:r w:rsidRPr="007F2AFD">
        <w:t>St-</w:t>
      </w:r>
      <w:r>
        <w:t>366</w:t>
      </w:r>
      <w:r w:rsidRPr="007F2AFD">
        <w:t>/1</w:t>
      </w:r>
      <w:r>
        <w:t>7</w:t>
      </w:r>
      <w:r w:rsidRPr="007F2AFD">
        <w:t>-</w:t>
      </w:r>
      <w:r>
        <w:t>8</w:t>
      </w:r>
      <w:r w:rsidRPr="00063D7A">
        <w:t xml:space="preserve"> od </w:t>
      </w:r>
      <w:r>
        <w:t>10</w:t>
      </w:r>
      <w:r w:rsidRPr="006F7785">
        <w:t xml:space="preserve">. </w:t>
      </w:r>
      <w:r>
        <w:t xml:space="preserve">listopada 2017. odgođeno je </w:t>
      </w:r>
      <w:r>
        <w:rPr>
          <w:szCs w:val="23"/>
        </w:rPr>
        <w:t>ročište radi očitovanja o prijedlogu za otvaranje stečajnoga postupka (čl. 123. Stečajnog zakona, dalje: SZ) i radi rasprave o pretpostavkama za otvaranje stečajnoga postupka (čl. 128. st. 1. SZ-a) nad dužnikom  CARLETTO d.o.o. Rovinj, De Amicis 8, OIB: 82436256904, zakazano za 10. listopada 2017. u 12:00 sati,</w:t>
      </w:r>
      <w:r w:rsidR="007D71E2">
        <w:rPr>
          <w:szCs w:val="23"/>
        </w:rPr>
        <w:t xml:space="preserve"> te j</w:t>
      </w:r>
      <w:r>
        <w:rPr>
          <w:szCs w:val="23"/>
        </w:rPr>
        <w:t xml:space="preserve">e novo </w:t>
      </w:r>
      <w:r w:rsidR="007D71E2">
        <w:rPr>
          <w:szCs w:val="23"/>
        </w:rPr>
        <w:t>zakazano</w:t>
      </w:r>
      <w:r>
        <w:rPr>
          <w:szCs w:val="23"/>
        </w:rPr>
        <w:t xml:space="preserve"> za dan 25. listopada 2017. u 14:30 sati.</w:t>
      </w:r>
    </w:p>
    <w:p w:rsidRDefault="0067632C" w:rsidP="0067632C" w:rsidR="0067632C">
      <w:pPr>
        <w:ind w:firstLine="708"/>
        <w:jc w:val="both"/>
      </w:pPr>
    </w:p>
    <w:p w:rsidRDefault="008C32B5" w:rsidP="007D71E2" w:rsidR="007D71E2" w:rsidRPr="00FB16A5">
      <w:pPr>
        <w:ind w:firstLine="708"/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67632C">
        <w:t>25</w:t>
      </w:r>
      <w:r w:rsidR="00F64C95" w:rsidRPr="00042A52">
        <w:t xml:space="preserve">. </w:t>
      </w:r>
      <w:r w:rsidR="0067632C">
        <w:t xml:space="preserve">listopada </w:t>
      </w:r>
      <w:r w:rsidR="00F64C95">
        <w:t>201</w:t>
      </w:r>
      <w:r w:rsidR="00786017">
        <w:t>7</w:t>
      </w:r>
      <w:r w:rsidR="00F64C95">
        <w:t xml:space="preserve">. </w:t>
      </w:r>
      <w:r w:rsidR="007D71E2">
        <w:t xml:space="preserve">pristupio je u svojstvu javnosti </w:t>
      </w:r>
      <w:r w:rsidR="007D71E2" w:rsidRPr="00FB16A5">
        <w:t xml:space="preserve">Stelio Lapić, odvjetnik u Rovinju, te </w:t>
      </w:r>
      <w:r w:rsidR="007D71E2">
        <w:t>je isti u spis predmeta dostavio</w:t>
      </w:r>
      <w:r w:rsidR="007D71E2" w:rsidRPr="00FB16A5">
        <w:t xml:space="preserve"> podnesak k</w:t>
      </w:r>
      <w:r w:rsidR="007D71E2">
        <w:t>ao punomoćnik Pren Nreke. Naveo je</w:t>
      </w:r>
      <w:r w:rsidR="007D71E2" w:rsidRPr="00FB16A5">
        <w:t xml:space="preserve"> da će u kratkom roku dostaviti punomoć za zastupanje istoga.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7D71E2">
        <w:t>25</w:t>
      </w:r>
      <w:r w:rsidR="00FE408C" w:rsidRPr="00063D7A">
        <w:t xml:space="preserve">. </w:t>
      </w:r>
      <w:r w:rsidR="007D71E2">
        <w:t xml:space="preserve">listopada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7D71E2" w:rsidR="00CC5545" w:rsidRPr="00063D7A">
      <w:pPr>
        <w:ind w:left="5760"/>
        <w:jc w:val="center"/>
      </w:pPr>
      <w:r w:rsidRPr="00063D7A">
        <w:t>Stečajni sudac</w:t>
      </w:r>
    </w:p>
    <w:p w:rsidRDefault="001E32C9" w:rsidP="007D71E2" w:rsidR="001E32C9" w:rsidRPr="00063D7A">
      <w:pPr>
        <w:ind w:left="5760"/>
        <w:jc w:val="center"/>
      </w:pPr>
    </w:p>
    <w:p w:rsidRDefault="00DC7997" w:rsidP="007D71E2" w:rsidR="00CC5545" w:rsidRPr="00063D7A">
      <w:pPr>
        <w:ind w:left="5760"/>
        <w:jc w:val="center"/>
      </w:pPr>
      <w:r w:rsidRPr="00063D7A">
        <w:t>Ivan Dujić</w:t>
      </w:r>
      <w:r w:rsidR="009D4053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  <w:r w:rsidR="007D71E2">
        <w:t>po pun.</w:t>
      </w:r>
      <w:r w:rsidR="00071C71">
        <w:t xml:space="preserve"> uz zapisnik od 25. listopada 2017. te podnesak Prena Nreke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7D71E2">
        <w:t>25</w:t>
      </w:r>
      <w:r w:rsidR="00BA018B" w:rsidRPr="00063D7A">
        <w:t xml:space="preserve">. </w:t>
      </w:r>
      <w:r w:rsidR="007D71E2">
        <w:t xml:space="preserve">listopada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7D71E2" w:rsidR="00057E97" w:rsidRPr="00063D7A">
      <w:pPr>
        <w:jc w:val="both"/>
      </w:pPr>
      <w:r>
        <w:t>Kal. 30 dana.</w:t>
      </w:r>
    </w:p>
    <w:sectPr w:rsidSect="0067632C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05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7632C" w:rsidRPr="00AC4D95">
      <w:rPr>
        <w:sz w:val="23"/>
        <w:szCs w:val="23"/>
      </w:rPr>
      <w:t>10 St-</w:t>
    </w:r>
    <w:r w:rsidR="0067632C">
      <w:rPr>
        <w:sz w:val="23"/>
        <w:szCs w:val="23"/>
      </w:rPr>
      <w:t>366</w:t>
    </w:r>
    <w:r w:rsidR="0067632C" w:rsidRPr="00AC4D95">
      <w:rPr>
        <w:sz w:val="23"/>
        <w:szCs w:val="23"/>
      </w:rPr>
      <w:t>/</w:t>
    </w:r>
    <w:r w:rsidR="0067632C">
      <w:rPr>
        <w:sz w:val="23"/>
        <w:szCs w:val="23"/>
      </w:rPr>
      <w:t>2017</w:t>
    </w:r>
    <w:r w:rsidR="0067632C" w:rsidRPr="00AC4D95">
      <w:rPr>
        <w:sz w:val="23"/>
        <w:szCs w:val="23"/>
      </w:rPr>
      <w:t>-</w:t>
    </w:r>
    <w:r w:rsidR="0067632C">
      <w:rPr>
        <w:sz w:val="23"/>
        <w:szCs w:val="23"/>
      </w:rPr>
      <w:t>1</w:t>
    </w:r>
    <w:r w:rsidR="009D4053">
      <w:rPr>
        <w:sz w:val="23"/>
        <w:szCs w:val="23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10 St-</w:t>
    </w:r>
    <w:r w:rsidR="0067632C">
      <w:rPr>
        <w:sz w:val="23"/>
        <w:szCs w:val="23"/>
      </w:rPr>
      <w:t>366</w:t>
    </w:r>
    <w:r w:rsidR="00AC4D95" w:rsidRPr="00AC4D95">
      <w:rPr>
        <w:sz w:val="23"/>
        <w:szCs w:val="23"/>
      </w:rPr>
      <w:t>/</w:t>
    </w:r>
    <w:r w:rsidR="0067632C">
      <w:rPr>
        <w:sz w:val="23"/>
        <w:szCs w:val="23"/>
      </w:rPr>
      <w:t>20</w:t>
    </w:r>
    <w:r w:rsidR="00AC4D95" w:rsidRPr="00AC4D95">
      <w:rPr>
        <w:sz w:val="23"/>
        <w:szCs w:val="23"/>
      </w:rPr>
      <w:t>1</w:t>
    </w:r>
    <w:r w:rsidR="0067632C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7632C">
      <w:rPr>
        <w:sz w:val="23"/>
        <w:szCs w:val="23"/>
      </w:rPr>
      <w:t>1</w:t>
    </w:r>
    <w:r w:rsidR="009D4053">
      <w:rPr>
        <w:sz w:val="23"/>
        <w:szCs w:val="23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71C71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3E3FB8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11C00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7632C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D71E2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9D4053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4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D4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06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83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259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CARLETTO d.o.o. ROVINJ zastupanog po punomoćniku Odvj. Mirko Mastilović</izvorni_sadrzaj>
    <derivirana_varijabla naziv="DomainObject.Predmet.ProtustrankaFormated_1">  CARLETTO d.o.o. ROVINJ zastupanog po punomoćniku Odvj. Mirko Mastilović</derivirana_varijabla>
  </DomainObject.Predmet.ProtustrankaFormated>
  <DomainObject.Predmet.ProtustrankaFormatedOIB>
    <izvorni_sadrzaj>  CARLETTO d.o.o. ROVINJ, OIB 82436256904 zastupanog po punomoćniku Odvj. Mirko Mastilović</izvorni_sadrzaj>
    <derivirana_varijabla naziv="DomainObject.Predmet.ProtustrankaFormatedOIB_1">  CARLETTO d.o.o. ROVINJ, OIB 82436256904 zastupanog po punomoćniku Odvj. Mirko Mastilović</derivirana_varijabla>
  </DomainObject.Predmet.ProtustrankaFormatedOIB>
  <DomainObject.Predmet.ProtustrankaFormatedWithAdress>
    <izvorni_sadrzaj> CARLETTO d.o.o. ROVINJ, De Amicis 8, 52210 Rovinj zastupanog po punomoćniku Odvj. Mirko Mastilović</izvorni_sadrzaj>
    <derivirana_varijabla naziv="DomainObject.Predmet.ProtustrankaFormatedWithAdress_1"> CARLETTO d.o.o. ROVINJ, De Amicis 8, 52210 Rovinj zastupanog po punomoćniku Odvj. Mirko Mastilović</derivirana_varijabla>
  </DomainObject.Predmet.ProtustrankaFormatedWithAdress>
  <DomainObject.Predmet.ProtustrankaFormatedWithAdressOIB>
    <izvorni_sadrzaj> CARLETTO d.o.o. ROVINJ, OIB 82436256904, De Amicis 8, 52210 Rovinj zastupanog po punomoćniku Odvj. Mirko Mastilović</izvorni_sadrzaj>
    <derivirana_varijabla naziv="DomainObject.Predmet.ProtustrankaFormatedWithAdressOIB_1"> CARLETTO d.o.o. ROVINJ, OIB 82436256904, De Amicis 8, 52210 Rovinj zastupanog po punomoćniku Odvj. Mirko Mastilović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46520.75</izvorni_sadrzaj>
    <derivirana_varijabla naziv="DomainObject.Predmet.TrenutnaVrijednost_1">46520.75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 zastupanog po punomoćniku Odvj. Mirko Mastilović</item>
    </izvorni_sadrzaj>
    <derivirana_varijabla naziv="DomainObject.Predmet.ProtuStrankaListFormated_1">
      <item>CARLETTO d.o.o. ROVINJ zastupanog po punomoćniku Odvj. Mirko Mastilović</item>
    </derivirana_varijabla>
  </DomainObject.Predmet.ProtuStrankaListFormated>
  <DomainObject.Predmet.ProtuStrankaListFormatedOIB>
    <izvorni_sadrzaj>
      <item>CARLETTO d.o.o. ROVINJ, OIB 82436256904 zastupanog po punomoćniku Odvj. Mirko Mastilović</item>
    </izvorni_sadrzaj>
    <derivirana_varijabla naziv="DomainObject.Predmet.ProtuStrankaListFormatedOIB_1">
      <item>CARLETTO d.o.o. ROVINJ, OIB 82436256904 zastupanog po punomoćniku Odvj. Mirko Mastilović</item>
    </derivirana_varijabla>
  </DomainObject.Predmet.ProtuStrankaListFormatedOIB>
  <DomainObject.Predmet.ProtuStrankaListFormatedWithAdress>
    <izvorni_sadrzaj>
      <item>CARLETTO d.o.o. ROVINJ, De Amicis 8, 52210 Rovinj zastupanog po punomoćniku Odvj. Mirko Mastilović</item>
    </izvorni_sadrzaj>
    <derivirana_varijabla naziv="DomainObject.Predmet.ProtuStrankaListFormatedWithAdress_1">
      <item>CARLETTO d.o.o. ROVINJ, De Amicis 8, 52210 Rovinj zastupanog po punomoćniku Odvj. Mirko Mastilović</item>
    </derivirana_varijabla>
  </DomainObject.Predmet.ProtuStrankaListFormatedWithAdress>
  <DomainObject.Predmet.ProtuStrankaListFormatedWithAdressOIB>
    <izvorni_sadrzaj>
      <item>CARLETTO d.o.o. ROVINJ, OIB 82436256904, De Amicis 8, 52210 Rovinj zastupanog po punomoćniku Odvj. Mirko Mastilović</item>
    </izvorni_sadrzaj>
    <derivirana_varijabla naziv="DomainObject.Predmet.ProtuStrankaListFormatedWithAdressOIB_1">
      <item>CARLETTO d.o.o. ROVINJ, OIB 82436256904, De Amicis 8, 52210 Rovinj zastupanog po punomoćniku Odvj. Mirko Mastilović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>
      <item>Odvj. Ana Kranjčić</item>
      <item>Odvj. Mirko Mastilović punomoćnik sudionika u postupku CARLETTO d.o.o. ROVINJ</item>
    </izvorni_sadrzaj>
    <derivirana_varijabla naziv="DomainObject.Predmet.OstaliListFormated_1">
      <item>Odvj. Ana Kranjčić</item>
      <item>Odvj. Mirko Mastilović punomoćnik sudionika u postupku CARLETTO d.o.o. ROVINJ</item>
    </derivirana_varijabla>
  </DomainObject.Predmet.OstaliListFormated>
  <DomainObject.Predmet.OstaliListFormatedOIB>
    <izvorni_sadrzaj>
      <item>Odvj. Ana Kranjčić</item>
      <item>Odvj. Mirko Mastilović punomoćnik sudionika u postupku CARLETTO d.o.o. ROVINJ</item>
    </izvorni_sadrzaj>
    <derivirana_varijabla naziv="DomainObject.Predmet.OstaliListFormatedOIB_1">
      <item>Odvj. Ana Kranjčić</item>
      <item>Odvj. Mirko Mastilović punomoćnik sudionika u postupku CARLETTO d.o.o. ROVINJ</item>
    </derivirana_varijabla>
  </DomainObject.Predmet.OstaliListFormatedOIB>
  <DomainObject.Predmet.OstaliListFormatedWithAdress>
    <izvorni_sadrzaj>
      <item>Odvj. Ana Kranjčić, A. Ferri 37 a, 52210 Rovinj</item>
      <item>Odvj. Mirko Mastilović, Ulica Marsovog polja br. 8, 52100 Pula punomoćnik sudionika u postupku CARLETTO d.o.o. ROVINJ</item>
    </izvorni_sadrzaj>
    <derivirana_varijabla naziv="DomainObject.Predmet.OstaliListFormatedWithAdress_1">
      <item>Odvj. Ana Kranjčić, A. Ferri 37 a, 52210 Rovinj</item>
      <item>Odvj. Mirko Mastilović, Ulica Marsovog polja br. 8, 52100 Pula punomoćnik sudionika u postupku CARLETTO d.o.o. ROVINJ</item>
    </derivirana_varijabla>
  </DomainObject.Predmet.OstaliListFormatedWithAdress>
  <DomainObject.Predmet.OstaliListFormatedWithAdressOIB>
    <izvorni_sadrzaj>
      <item>Odvj. Ana Kranjčić, A. Ferri 37 a, 52210 Rovinj</item>
      <item>Odvj. Mirko Mastilović, Ulica Marsovog polja br. 8, 52100 Pula punomoćnik sudionika u postupku CARLETTO d.o.o. ROVINJ</item>
    </izvorni_sadrzaj>
    <derivirana_varijabla naziv="DomainObject.Predmet.OstaliListFormatedWithAdressOIB_1">
      <item>Odvj. Ana Kranjčić, A. Ferri 37 a, 52210 Rovinj</item>
      <item>Odvj. Mirko Mastilović, Ulica Marsovog polja br. 8, 52100 Pula punomoćnik sudionika u postupku CARLETTO d.o.o. ROVINJ</item>
    </derivirana_varijabla>
  </DomainObject.Predmet.OstaliListFormatedWithAdressOIB>
  <DomainObject.Predmet.OstaliListNazivFormated>
    <izvorni_sadrzaj>
      <item>Odvj. Ana Kranjčić</item>
      <item>Odvj. Mirko Mastilović</item>
    </izvorni_sadrzaj>
    <derivirana_varijabla naziv="DomainObject.Predmet.OstaliListNazivFormated_1">
      <item>Odvj. Ana Kranjčić</item>
      <item>Odvj. Mirko Mastilović</item>
    </derivirana_varijabla>
  </DomainObject.Predmet.OstaliListNazivFormated>
  <DomainObject.Predmet.OstaliListNazivFormatedOIB>
    <izvorni_sadrzaj>
      <item>Odvj. Ana Kranjčić</item>
      <item>Odvj. Mirko Mastilović</item>
    </izvorni_sadrzaj>
    <derivirana_varijabla naziv="DomainObject.Predmet.OstaliListNazivFormatedOIB_1">
      <item>Odvj. Ana Kranjčić</item>
      <item>Odvj. Mirko Mastilović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  <item>Odvj. Ana Kranjčić</item>
      <item>Odvj. Mirko Mastilović</item>
    </izvorni_sadrzaj>
    <derivirana_varijabla naziv="DomainObject.Predmet.SudioniciListNaziv_1">
      <item>FINANCIJSKA AGENCIJA, RC RIJEKA, PODRUŽNICA PULA, PULA</item>
      <item>CARLETTO d.o.o. ROVINJ</item>
      <item>Odvj. Ana Kranjčić</item>
      <item>Odvj. Mirko Mastilović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  <item>Odvj. Ana Kranjčić, A. Ferri 37 a,52210 Rovinj</item>
      <item>Odvj. Mirko Mastilović, Ulica Marsovog polja br. 8,52100 Pula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  <item>Odvj. Ana Kranjčić, A. Ferri 37 a,52210 Rovinj</item>
      <item>Odvj. Mirko Mastilović, Ulica Marsovog polja br.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  <item>, OIB null</item>
      <item>, OIB null</item>
    </izvorni_sadrzaj>
    <derivirana_varijabla naziv="DomainObject.Predmet.SudioniciListNazivOIB_1">
      <item>, OIB 85821130368</item>
      <item>, OIB 82436256904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BA1EB-1611-447E-A8D0-C845926CA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3796</properties:Characters>
  <properties:Lines>97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2017-10-25T12:59:00Z</dcterms:created>
  <dc:creator>msimicic</dc:creator>
  <cp:lastModifiedBy>Sanja Lakošeljac</cp:lastModifiedBy>
  <cp:lastPrinted>2017-10-25T13:17:00Z</cp:lastPrinted>
  <dcterms:modified xmlns:xsi="http://www.w3.org/2001/XMLSchema-instance" xsi:type="dcterms:W3CDTF">2017-10-25T13:17:00Z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