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ebcc" w14:paraId="0f2ebcc" w:rsidRDefault="00967673" w:rsidR="000104E4">
      <w:pPr>
        <w15:collapsed w:val="false"/>
      </w:pPr>
      <w:bookmarkStart w:name="_GoBack" w:id="0"/>
      <w:bookmarkEnd w:id="0"/>
      <w:r w:rsidRPr="00967673">
        <w:rPr>
          <w:noProof/>
          <w:lang w:eastAsia="hr-HR"/>
        </w:rPr>
        <w:drawing>
          <wp:inline distR="0" distL="0" distB="0" distT="0">
            <wp:extent cy="3511183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11183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04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673"/>
    <w:rsid w:val="000104E4"/>
    <w:rsid w:val="00462268"/>
    <w:rsid w:val="007331B3"/>
    <w:rsid w:val="0096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2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62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2018-05-18T12:40:00Z</dcterms:created>
  <dc:creator>Sonja Pilić</dc:creator>
  <cp:lastModifiedBy>Sonja Pilić</cp:lastModifiedBy>
  <dcterms:modified xmlns:xsi="http://www.w3.org/2001/XMLSchema-instance" xsi:type="dcterms:W3CDTF">2018-05-18T12:41:00Z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St-3897/2016-15 / Podnesak - Popis vjerovnika (popis vjerovnika centar.docx)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