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e550" w14:paraId="719e55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6F7C" w:rsidP="00EB6F7C" w:rsidR="00EB6F7C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St-1132/2016-2.</w:t>
      </w:r>
    </w:p>
    <w:p w:rsidRDefault="00EB6F7C" w:rsidP="00EB6F7C" w:rsidR="00EB6F7C">
      <w:pPr>
        <w:jc w:val="center"/>
        <w:rPr>
          <w:rFonts w:cs="Arial" w:hAnsi="Arial" w:ascii="Arial"/>
          <w:b/>
          <w:noProof/>
        </w:rPr>
      </w:pPr>
    </w:p>
    <w:p w:rsidRDefault="00EB6F7C" w:rsidP="00EB6F7C" w:rsidR="00EB6F7C">
      <w:pPr>
        <w:jc w:val="center"/>
        <w:rPr>
          <w:rFonts w:cs="Arial" w:hAnsi="Arial" w:ascii="Arial"/>
          <w:b/>
          <w:noProof/>
        </w:rPr>
      </w:pPr>
    </w:p>
    <w:p w:rsidRDefault="00EB6F7C" w:rsidP="00EB6F7C" w:rsidR="00EB6F7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B6F7C" w:rsidP="00EB6F7C" w:rsidR="00EB6F7C">
      <w:pPr>
        <w:rPr>
          <w:rFonts w:cs="Arial" w:hAnsi="Arial" w:ascii="Arial"/>
          <w:b/>
          <w:noProof/>
        </w:rPr>
      </w:pPr>
    </w:p>
    <w:p w:rsidRDefault="00EB6F7C" w:rsidP="00EB6F7C" w:rsidR="00EB6F7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B6F7C" w:rsidP="00EB6F7C" w:rsidR="00EB6F7C">
      <w:pPr>
        <w:outlineLvl w:val="0"/>
        <w:rPr>
          <w:rFonts w:cs="Arial" w:hAnsi="Arial" w:ascii="Arial"/>
          <w:noProof/>
        </w:rPr>
      </w:pPr>
    </w:p>
    <w:p w:rsidRDefault="00EB6F7C" w:rsidP="00EB6F7C" w:rsidR="00EB6F7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AGROKOMERC d.o.o. za trgovinu, uvoz-izvoz, proizvodnju i usluge iz Karlovca, Stjepana Radića 40, MBS 040013312, OIB 53537095641, d</w:t>
      </w:r>
      <w:r>
        <w:rPr>
          <w:rFonts w:cs="Arial" w:hAnsi="Arial" w:ascii="Arial"/>
          <w:noProof/>
        </w:rPr>
        <w:t>ana 13. prosinca 2016. godine</w:t>
      </w:r>
    </w:p>
    <w:p w:rsidRDefault="00EB6F7C" w:rsidP="00EB6F7C" w:rsidR="00EB6F7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B6F7C" w:rsidP="00EB6F7C" w:rsidR="00EB6F7C">
      <w:pPr>
        <w:jc w:val="center"/>
        <w:rPr>
          <w:rFonts w:cs="Arial" w:hAnsi="Arial" w:ascii="Arial"/>
        </w:rPr>
      </w:pPr>
    </w:p>
    <w:p w:rsidRDefault="00EB6F7C" w:rsidP="00EB6F7C" w:rsidR="00EB6F7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AGROKOMERC d.o.o. za trgovinu, uvoz-izvoz, proizvodnju i usluge iz Karlovca, Stjepana Radića 40, MBS 040013312, OIB 53537095641.</w:t>
      </w:r>
    </w:p>
    <w:p w:rsidRDefault="00EB6F7C" w:rsidP="00EB6F7C" w:rsidR="00EB6F7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EB6F7C" w:rsidP="00EB6F7C" w:rsidR="00EB6F7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01. veljače 2017. godine u 10,45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B6F7C" w:rsidP="00EB6F7C" w:rsidR="00EB6F7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EB6F7C" w:rsidP="00EB6F7C" w:rsidR="00EB6F7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Fikret Abdić i Sulejman Ćufurović</w:t>
      </w:r>
    </w:p>
    <w:p w:rsidRDefault="00EB6F7C" w:rsidP="00EB6F7C" w:rsidR="00EB6F7C">
      <w:pPr>
        <w:ind w:left="851"/>
        <w:jc w:val="both"/>
        <w:rPr>
          <w:rFonts w:cs="Arial" w:hAnsi="Arial" w:ascii="Arial"/>
          <w:noProof/>
        </w:rPr>
      </w:pPr>
    </w:p>
    <w:p w:rsidRDefault="00EB6F7C" w:rsidP="00EB6F7C" w:rsidR="00EB6F7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EB6F7C" w:rsidP="00EB6F7C" w:rsidR="00EB6F7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EB6F7C" w:rsidP="00EB6F7C" w:rsidR="00EB6F7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B6F7C" w:rsidP="00EB6F7C" w:rsidR="00EB6F7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776 dana, u ukupnom iznosu od 20.682.691,00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EB6F7C" w:rsidP="00EB6F7C" w:rsidR="00EB6F7C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EB6F7C" w:rsidP="00EB6F7C" w:rsidR="00EB6F7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B6F7C" w:rsidP="00EB6F7C" w:rsidR="00EB6F7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EB6F7C" w:rsidP="00EB6F7C" w:rsidR="00EB6F7C">
      <w:pPr>
        <w:jc w:val="both"/>
        <w:rPr>
          <w:rFonts w:cs="Arial" w:hAnsi="Arial" w:ascii="Arial"/>
          <w:noProof/>
        </w:rPr>
      </w:pPr>
    </w:p>
    <w:p w:rsidRDefault="00EB6F7C" w:rsidP="00EB6F7C" w:rsidR="00EB6F7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13. prosinca 2016. godine </w:t>
      </w:r>
    </w:p>
    <w:p w:rsidRDefault="00EB6F7C" w:rsidP="00EB6F7C" w:rsidR="00EB6F7C">
      <w:pPr>
        <w:jc w:val="both"/>
        <w:rPr>
          <w:rFonts w:cs="Arial" w:hAnsi="Arial" w:ascii="Arial"/>
          <w:noProof/>
        </w:rPr>
      </w:pPr>
    </w:p>
    <w:p w:rsidRDefault="00EB6F7C" w:rsidP="00EB6F7C" w:rsidR="00EB6F7C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B6F7C" w:rsidP="00EB6F7C" w:rsidR="00EB6F7C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B6F7C" w:rsidP="00EB6F7C" w:rsidR="00EB6F7C">
      <w:pPr>
        <w:jc w:val="both"/>
        <w:rPr>
          <w:rFonts w:cs="Arial" w:hAnsi="Arial" w:ascii="Arial"/>
          <w:noProof/>
        </w:rPr>
      </w:pPr>
    </w:p>
    <w:p w:rsidRDefault="00EB6F7C" w:rsidP="00EB6F7C" w:rsidR="00EB6F7C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EB6F7C" w:rsidP="00EB6F7C" w:rsidR="00EB6F7C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EB6F7C" w:rsidP="00EB6F7C" w:rsidR="00EB6F7C">
      <w:pPr>
        <w:jc w:val="both"/>
        <w:rPr>
          <w:rFonts w:cs="Arial" w:hAnsi="Arial" w:ascii="Arial"/>
          <w:noProof/>
        </w:rPr>
      </w:pPr>
    </w:p>
    <w:p w:rsidRDefault="00EB6F7C" w:rsidP="00EB6F7C" w:rsidR="00EB6F7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B6F7C" w:rsidP="00EB6F7C" w:rsidR="00EB6F7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EB6F7C" w:rsidP="00EB6F7C" w:rsidR="00EB6F7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EB6F7C" w:rsidP="00EB6F7C" w:rsidR="00EB6F7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Karlovac, poštom i e-oglasnom pločom        </w:t>
      </w:r>
    </w:p>
    <w:p w:rsidRDefault="00EB6F7C" w:rsidP="00EB6F7C" w:rsidR="00EB6F7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B6F7C" w:rsidP="00EB6F7C" w:rsidR="00EB6F7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Bj.13.12.2016.g.</w:t>
      </w:r>
    </w:p>
    <w:p w:rsidRDefault="00EB6F7C" w:rsidP="00EB6F7C" w:rsidR="00EB6F7C">
      <w:pPr>
        <w:rPr>
          <w:rFonts w:cs="Arial" w:hAnsi="Arial" w:ascii="Arial"/>
        </w:rPr>
      </w:pPr>
    </w:p>
    <w:p w:rsidRDefault="00EB6F7C" w:rsidP="00EB6F7C" w:rsidR="00EB6F7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F7C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81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St-1132/2016-2</izvorni_sadrzaj>
    <derivirana_varijabla naziv="DomainObject.Oznaka_1">St-1132/2016-2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AGROKOMERC d.o.o. zastupanog po punomoćniku Fikret Abdić</izvorni_sadrzaj>
    <derivirana_varijabla naziv="DomainObject.Predmet.ProtustrankaFormated_1">  AGROKOMERC d.o.o. zastupanog po punomoćniku Fikret Abdić</derivirana_varijabla>
  </DomainObject.Predmet.ProtustrankaFormated>
  <DomainObject.Predmet.ProtustrankaFormatedOIB>
    <izvorni_sadrzaj>  AGROKOMERC d.o.o., OIB 53537095641 zastupanog po punomoćniku Fikret Abdić</izvorni_sadrzaj>
    <derivirana_varijabla naziv="DomainObject.Predmet.ProtustrankaFormatedOIB_1">  AGROKOMERC d.o.o., OIB 53537095641 zastupanog po punomoćniku Fikret Abdić</derivirana_varijabla>
  </DomainObject.Predmet.ProtustrankaFormatedOIB>
  <DomainObject.Predmet.ProtustrankaFormatedWithAdress>
    <izvorni_sadrzaj> AGROKOMERC d.o.o., Stjepana Radića 40, 47000 Karlovac zastupanog po punomoćniku Fikret Abdić</izvorni_sadrzaj>
    <derivirana_varijabla naziv="DomainObject.Predmet.ProtustrankaFormatedWithAdress_1"> AGROKOMERC d.o.o., Stjepana Radića 40, 47000 Karlovac zastupanog po punomoćniku Fikret Abdić</derivirana_varijabla>
  </DomainObject.Predmet.ProtustrankaFormatedWithAdress>
  <DomainObject.Predmet.ProtustrankaFormatedWithAdressOIB>
    <izvorni_sadrzaj> AGROKOMERC d.o.o., OIB 53537095641, Stjepana Radića 40, 47000 Karlovac zastupanog po punomoćniku Fikret Abdić</izvorni_sadrzaj>
    <derivirana_varijabla naziv="DomainObject.Predmet.ProtustrankaFormatedWithAdressOIB_1"> AGROKOMERC d.o.o., OIB 53537095641, Stjepana Radića 40, 47000 Karlovac zastupanog po punomoćniku Fikret Abdić</derivirana_varijabla>
  </DomainObject.Predmet.ProtustrankaFormatedWithAdressOIB>
  <DomainObject.Predmet.ProtustrankaWithAdress>
    <izvorni_sadrzaj>AGROKOMERC d.o.o. Stjepana Radića 40, 47000 Karlovac</izvorni_sadrzaj>
    <derivirana_varijabla naziv="DomainObject.Predmet.ProtustrankaWithAdress_1">AGROKOMERC d.o.o. Stjepana Radića 40, 47000 Karlovac</derivirana_varijabla>
  </DomainObject.Predmet.ProtustrankaWithAdress>
  <DomainObject.Predmet.ProtustrankaWithAdressOIB>
    <izvorni_sadrzaj>AGROKOMERC d.o.o., OIB 53537095641, Stjepana Radića 40, 47000 Karlovac</izvorni_sadrzaj>
    <derivirana_varijabla naziv="DomainObject.Predmet.ProtustrankaWithAdressOIB_1">AGROKOMERC d.o.o., OIB 53537095641, Stjepana Radića 40, 47000 Karlovac</derivirana_varijabla>
  </DomainObject.Predmet.ProtustrankaWithAdressOIB>
  <DomainObject.Predmet.ProtustrankaNazivFormated>
    <izvorni_sadrzaj>AGROKOMERC d.o.o.</izvorni_sadrzaj>
    <derivirana_varijabla naziv="DomainObject.Predmet.ProtustrankaNazivFormated_1">AGROKOMERC d.o.o.</derivirana_varijabla>
  </DomainObject.Predmet.ProtustrankaNazivFormated>
  <DomainObject.Predmet.ProtustrankaNazivFormatedOIB>
    <izvorni_sadrzaj>AGROKOMERC d.o.o., OIB 53537095641</izvorni_sadrzaj>
    <derivirana_varijabla naziv="DomainObject.Predmet.ProtustrankaNazivFormatedOIB_1">AGROKOMERC d.o.o., OIB 53537095641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AGROKOMERC d.o.o. zastupanog po punomoćniku Fikret Abdić</item>
    </izvorni_sadrzaj>
    <derivirana_varijabla naziv="DomainObject.Predmet.ProtuStrankaListFormated_1">
      <item>AGROKOMERC d.o.o. zastupanog po punomoćniku Fikret Abdić</item>
    </derivirana_varijabla>
  </DomainObject.Predmet.ProtuStrankaListFormated>
  <DomainObject.Predmet.ProtuStrankaListFormatedOIB>
    <izvorni_sadrzaj>
      <item>AGROKOMERC d.o.o., OIB 53537095641 zastupanog po punomoćniku Fikret Abdić</item>
    </izvorni_sadrzaj>
    <derivirana_varijabla naziv="DomainObject.Predmet.ProtuStrankaListFormatedOIB_1">
      <item>AGROKOMERC d.o.o., OIB 53537095641 zastupanog po punomoćniku Fikret Abdić</item>
    </derivirana_varijabla>
  </DomainObject.Predmet.ProtuStrankaListFormatedOIB>
  <DomainObject.Predmet.ProtuStrankaListFormatedWithAdress>
    <izvorni_sadrzaj>
      <item>AGROKOMERC d.o.o., Stjepana Radića 40, 47000 Karlovac zastupanog po punomoćniku Fikret Abdić</item>
    </izvorni_sadrzaj>
    <derivirana_varijabla naziv="DomainObject.Predmet.ProtuStrankaListFormatedWithAdress_1">
      <item>AGROKOMERC d.o.o., Stjepana Radića 40, 47000 Karlovac zastupanog po punomoćniku Fikret Abdić</item>
    </derivirana_varijabla>
  </DomainObject.Predmet.ProtuStrankaListFormatedWithAdress>
  <DomainObject.Predmet.ProtuStrankaListFormatedWithAdressOIB>
    <izvorni_sadrzaj>
      <item>AGROKOMERC d.o.o., OIB 53537095641, Stjepana Radića 40, 47000 Karlovac zastupanog po punomoćniku Fikret Abdić</item>
    </izvorni_sadrzaj>
    <derivirana_varijabla naziv="DomainObject.Predmet.ProtuStrankaListFormatedWithAdressOIB_1">
      <item>AGROKOMERC d.o.o., OIB 53537095641, Stjepana Radića 40, 47000 Karlovac zastupanog po punomoćniku Fikret Abdić</item>
    </derivirana_varijabla>
  </DomainObject.Predmet.ProtuStrankaListFormatedWithAdressOIB>
  <DomainObject.Predmet.ProtuStrankaListNazivFormated>
    <izvorni_sadrzaj>
      <item>AGROKOMERC d.o.o.</item>
    </izvorni_sadrzaj>
    <derivirana_varijabla naziv="DomainObject.Predmet.ProtuStrankaListNazivFormated_1">
      <item>AGROKOMERC d.o.o.</item>
    </derivirana_varijabla>
  </DomainObject.Predmet.ProtuStrankaListNazivFormated>
  <DomainObject.Predmet.ProtuStrankaListNazivFormatedOIB>
    <izvorni_sadrzaj>
      <item>AGROKOMERC d.o.o., OIB 53537095641</item>
    </izvorni_sadrzaj>
    <derivirana_varijabla naziv="DomainObject.Predmet.ProtuStrankaListNazivFormatedOIB_1">
      <item>AGROKOMERC d.o.o., OIB 53537095641</item>
    </derivirana_varijabla>
  </DomainObject.Predmet.ProtuStrankaListNazivFormatedOIB>
  <DomainObject.Predmet.OstaliListFormated>
    <izvorni_sadrzaj>
      <item>Fikret Abdić punomoćnik sudionika u postupku AGROKOMERC d.o.o.</item>
    </izvorni_sadrzaj>
    <derivirana_varijabla naziv="DomainObject.Predmet.OstaliListFormated_1">
      <item>Fikret Abdić punomoćnik sudionika u postupku AGROKOMERC d.o.o.</item>
    </derivirana_varijabla>
  </DomainObject.Predmet.OstaliListFormated>
  <DomainObject.Predmet.OstaliListFormatedOIB>
    <izvorni_sadrzaj>
      <item>Fikret Abdić, OIB 86521374147 punomoćnik sudionika u postupku AGROKOMERC d.o.o.</item>
    </izvorni_sadrzaj>
    <derivirana_varijabla naziv="DomainObject.Predmet.OstaliListFormatedOIB_1">
      <item>Fikret Abdić, OIB 86521374147 punomoćnik sudionika u postupku AGROKOMERC d.o.o.</item>
    </derivirana_varijabla>
  </DomainObject.Predmet.OstaliListFormatedOIB>
  <DomainObject.Predmet.OstaliListFormatedWithAdress>
    <izvorni_sadrzaj>
      <item>Fikret Abdić, R. Katalinić Jeretova 4, 51410 Opatija punomoćnik sudionika u postupku AGROKOMERC d.o.o.</item>
    </izvorni_sadrzaj>
    <derivirana_varijabla naziv="DomainObject.Predmet.OstaliListFormatedWithAdress_1">
      <item>Fikret Abdić, R. Katalinić Jeretova 4, 51410 Opatija punomoćnik sudionika u postupku AGROKOMERC d.o.o.</item>
    </derivirana_varijabla>
  </DomainObject.Predmet.OstaliListFormatedWithAdress>
  <DomainObject.Predmet.OstaliListFormatedWithAdressOIB>
    <izvorni_sadrzaj>
      <item>Fikret Abdić, OIB 86521374147, R. Katalinić Jeretova 4, 51410 Opatija punomoćnik sudionika u postupku AGROKOMERC d.o.o.</item>
    </izvorni_sadrzaj>
    <derivirana_varijabla naziv="DomainObject.Predmet.OstaliListFormatedWithAdressOIB_1">
      <item>Fikret Abdić, OIB 86521374147, R. Katalinić Jeretova 4, 51410 Opatija punomoćnik sudionika u postupku AGROKOMERC d.o.o.</item>
    </derivirana_varijabla>
  </DomainObject.Predmet.OstaliListFormatedWithAdressOIB>
  <DomainObject.Predmet.OstaliListNazivFormated>
    <izvorni_sadrzaj>
      <item>Fikret Abdić</item>
    </izvorni_sadrzaj>
    <derivirana_varijabla naziv="DomainObject.Predmet.OstaliListNazivFormated_1">
      <item>Fikret Abdić</item>
    </derivirana_varijabla>
  </DomainObject.Predmet.OstaliListNazivFormated>
  <DomainObject.Predmet.OstaliListNazivFormatedOIB>
    <izvorni_sadrzaj>
      <item>Fikret Abdić, OIB 86521374147</item>
    </izvorni_sadrzaj>
    <derivirana_varijabla naziv="DomainObject.Predmet.OstaliListNazivFormatedOIB_1">
      <item>Fikret Abdić, OIB 86521374147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St-1132/2016-2</izvorni_sadrzaj>
    <derivirana_varijabla naziv="DomainObject.PoslovniBrojDokumenta_1">St-1132/2016-2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AGROKOMERC d.o.o.</izvorni_sadrzaj>
    <derivirana_varijabla naziv="DomainObject.Predmet.ProtustrankaIDrugi_1">AGROKOMERC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AGROKOMERC d.o.o., OIB 53537095641, Stjepana Radića 40, 47000 Karlovac</izvorni_sadrzaj>
    <derivirana_varijabla naziv="DomainObject.Predmet.ProtustrankaIDrugiAdressOIB_1">AGROKOMERC d.o.o., OIB 53537095641,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AGROKOMERC d.o.o.</item>
      <item>FINA regionalni centar Zagreb, podružnica Karlovac</item>
      <item>Fikret Abdić</item>
    </izvorni_sadrzaj>
    <derivirana_varijabla naziv="DomainObject.Predmet.SudioniciListNaziv_1">
      <item>AGROKOMERC d.o.o.</item>
      <item>FINA regionalni centar Zagreb, podružnica Karlovac</item>
      <item>Fikret Abdić</item>
    </derivirana_varijabla>
  </DomainObject.Predmet.SudioniciListNaziv>
  <DomainObject.Predmet.SudioniciListAdressOIB>
    <izvorni_sadrzaj>
      <item>AGROKOMERC d.o.o., OIB 53537095641, Stjepana Radića 40,47000 Karlovac</item>
      <item>FINA regionalni centar Zagreb, podružnica Karlovac, OIB 85821130368, Vitezovićeva 1,47000 Karlovac</item>
      <item>Fikret Abdić, OIB 86521374147, R. Katalinić Jeretova 4,51410 Opatija</item>
    </izvorni_sadrzaj>
    <derivirana_varijabla naziv="DomainObject.Predmet.SudioniciListAdressOIB_1">
      <item>AGROKOMERC d.o.o., OIB 53537095641, Stjepana Radića 40,47000 Karlovac</item>
      <item>FINA regionalni centar Zagreb, podružnica Karlovac, OIB 85821130368, Vitezovićeva 1,47000 Karlovac</item>
      <item>Fikret Abdić, OIB 86521374147, R. Katalinić Jeretova 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811E5-9E1C-4FA9-8133-0269C3439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494</properties:Words>
  <properties:Characters>2836</properties:Characters>
  <properties:Lines>78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2016-12-13T07:37:00Z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St-1132/2016-2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