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2a64" w14:paraId="6782a64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AF1F96">
        <w:t>-911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AF1F96">
        <w:t>MALO MORE</w:t>
      </w:r>
      <w:r w:rsidR="004020C0">
        <w:t xml:space="preserve"> d.</w:t>
      </w:r>
      <w:r w:rsidR="002B15A7">
        <w:t xml:space="preserve">o.o., </w:t>
      </w:r>
      <w:r w:rsidR="00AF1F96">
        <w:t>Split, Domovinskog rata 15, OIB: 49115581966</w:t>
      </w:r>
      <w:r w:rsidR="00523D28">
        <w:t xml:space="preserve">, </w:t>
      </w:r>
      <w:r>
        <w:t xml:space="preserve">dana </w:t>
      </w:r>
      <w:r w:rsidR="00AF1F96">
        <w:t>30. lipnja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AF1F96" w:rsidP="00706888" w:rsidR="00AF1F96">
      <w:pPr>
        <w:jc w:val="both"/>
      </w:pPr>
      <w:r>
        <w:t>Predlagatelj je 29. listopada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Pr="00AF1F96">
        <w:t>MALO MORE d.o.o., Split, Domovinskog rata 15, OIB: 49115581966</w:t>
      </w:r>
      <w:r>
        <w:t>.</w:t>
      </w:r>
    </w:p>
    <w:p w:rsidRDefault="002B15A7" w:rsidP="00706888" w:rsidR="002B15A7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AF1F96" w:rsidR="00AF1F96" w:rsidRPr="00AF1F96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AF1F96">
        <w:t>Tt-16/5949-2, od 21. lipnja</w:t>
      </w:r>
      <w:r>
        <w:t xml:space="preserve"> 2016</w:t>
      </w:r>
      <w:r w:rsidR="002B15A7">
        <w:t>. godine</w:t>
      </w:r>
      <w:r w:rsidRPr="004020C0">
        <w:t xml:space="preserve">, </w:t>
      </w:r>
      <w:r w:rsidR="00AF1F96">
        <w:t xml:space="preserve">u sudskom registru upisano brisanje za navedenog dužnika, temeljem pravomoćnog rješenja ovog </w:t>
      </w:r>
      <w:r w:rsidR="00AF1F96">
        <w:lastRenderedPageBreak/>
        <w:t xml:space="preserve">suda poslovni broj: </w:t>
      </w:r>
      <w:r w:rsidR="00AF1F96" w:rsidRPr="00AF1F96">
        <w:t>11.St-143/2014 od 28. travnja 2016. godine o otvaranju i zaključenju stečajnog postupka nad subjektom upisa MALO MORE d.o.o., Split, Domovinskog rata 15, OIB: 49115581966.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AF1F96">
      <w:pPr>
        <w:jc w:val="both"/>
      </w:pPr>
      <w:r w:rsidRPr="004020C0">
        <w:t xml:space="preserve">Iz navedenog proizlazi da nisu ispunjene pretpostavke za provedbu skraćenog stečajnog postupka jer je u </w:t>
      </w:r>
      <w:r w:rsidR="00AF1F96">
        <w:t>sudskom registru već izvršen upisa brisanja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AF1F96">
        <w:t xml:space="preserve"> 30. lipnja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7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AF1F96">
      <w:t>911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24279B"/>
    <w:rsid w:val="002A4B4D"/>
    <w:rsid w:val="002B15A7"/>
    <w:rsid w:val="003B76E7"/>
    <w:rsid w:val="004020C0"/>
    <w:rsid w:val="004838FB"/>
    <w:rsid w:val="00497754"/>
    <w:rsid w:val="004A1B0C"/>
    <w:rsid w:val="005031FC"/>
    <w:rsid w:val="00507986"/>
    <w:rsid w:val="00523D28"/>
    <w:rsid w:val="005449A9"/>
    <w:rsid w:val="006139CA"/>
    <w:rsid w:val="006567C9"/>
    <w:rsid w:val="00706888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AF1F96"/>
    <w:rsid w:val="00B43A09"/>
    <w:rsid w:val="00BB288C"/>
    <w:rsid w:val="00C04ADA"/>
    <w:rsid w:val="00C60F12"/>
    <w:rsid w:val="00C71571"/>
    <w:rsid w:val="00D006D7"/>
    <w:rsid w:val="00D5263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7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7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7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7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7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7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7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7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7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7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 MORE d.o.o. za uzgoj i promet ribe</izvorni_sadrzaj>
    <derivirana_varijabla naziv="DomainObject.Predmet.ProtustrankaFormated_1">  MALO MORE d.o.o. za uzgoj i promet ribe</derivirana_varijabla>
  </DomainObject.Predmet.ProtustrankaFormated>
  <DomainObject.Predmet.ProtustrankaFormatedOIB>
    <izvorni_sadrzaj>  MALO MORE d.o.o. za uzgoj i promet ribe, OIB 49115581966</izvorni_sadrzaj>
    <derivirana_varijabla naziv="DomainObject.Predmet.ProtustrankaFormatedOIB_1">  MALO MORE d.o.o. za uzgoj i promet ribe, OIB 49115581966</derivirana_varijabla>
  </DomainObject.Predmet.ProtustrankaFormatedOIB>
  <DomainObject.Predmet.ProtustrankaFormatedWithAdress>
    <izvorni_sadrzaj> MALO MORE d.o.o. za uzgoj i promet ribe, Domovinskog rata 15, 21000 Split</izvorni_sadrzaj>
    <derivirana_varijabla naziv="DomainObject.Predmet.ProtustrankaFormatedWithAdress_1"> MALO MORE d.o.o. za uzgoj i promet ribe, Domovinskog rata 15, 21000 Split</derivirana_varijabla>
  </DomainObject.Predmet.ProtustrankaFormatedWithAdress>
  <DomainObject.Predmet.ProtustrankaFormatedWithAdressOIB>
    <izvorni_sadrzaj> MALO MORE d.o.o. za uzgoj i promet ribe, OIB 49115581966, Domovinskog rata 15, 21000 Split</izvorni_sadrzaj>
    <derivirana_varijabla naziv="DomainObject.Predmet.ProtustrankaFormatedWithAdressOIB_1"> MALO MORE d.o.o. za uzgoj i promet ribe, OIB 49115581966, Domovinskog rata 15, 21000 Split</derivirana_varijabla>
  </DomainObject.Predmet.ProtustrankaFormatedWithAdressOIB>
  <DomainObject.Predmet.ProtustrankaWithAdress>
    <izvorni_sadrzaj>MALO MORE d.o.o. za uzgoj i promet ribe Domovinskog rata 15, 21000 Split</izvorni_sadrzaj>
    <derivirana_varijabla naziv="DomainObject.Predmet.ProtustrankaWithAdress_1">MALO MORE d.o.o. za uzgoj i promet ribe Domovinskog rata 15, 21000 Split</derivirana_varijabla>
  </DomainObject.Predmet.ProtustrankaWithAdress>
  <DomainObject.Predmet.ProtustrankaWithAdressOIB>
    <izvorni_sadrzaj>MALO MORE d.o.o. za uzgoj i promet ribe, OIB 49115581966, Domovinskog rata 15, 21000 Split</izvorni_sadrzaj>
    <derivirana_varijabla naziv="DomainObject.Predmet.ProtustrankaWithAdressOIB_1">MALO MORE d.o.o. za uzgoj i promet ribe, OIB 49115581966, Domovinskog rata 15, 21000 Split</derivirana_varijabla>
  </DomainObject.Predmet.ProtustrankaWithAdressOIB>
  <DomainObject.Predmet.ProtustrankaNazivFormated>
    <izvorni_sadrzaj>MALO MORE d.o.o. za uzgoj i promet ribe</izvorni_sadrzaj>
    <derivirana_varijabla naziv="DomainObject.Predmet.ProtustrankaNazivFormated_1">MALO MORE d.o.o. za uzgoj i promet ribe</derivirana_varijabla>
  </DomainObject.Predmet.ProtustrankaNazivFormated>
  <DomainObject.Predmet.ProtustrankaNazivFormatedOIB>
    <izvorni_sadrzaj>MALO MORE d.o.o. za uzgoj i promet ribe, OIB 49115581966</izvorni_sadrzaj>
    <derivirana_varijabla naziv="DomainObject.Predmet.ProtustrankaNazivFormatedOIB_1">MALO MORE d.o.o. za uzgoj i promet ribe, OIB 49115581966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248234.98</izvorni_sadrzaj>
    <derivirana_varijabla naziv="DomainObject.Predmet.TrenutnaVrijednost_1">248234.98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MALO MORE d.o.o. za uzgoj i promet ribe</item>
    </izvorni_sadrzaj>
    <derivirana_varijabla naziv="DomainObject.Predmet.ProtuStrankaListFormated_1">
      <item>MALO MORE d.o.o. za uzgoj i promet ribe</item>
    </derivirana_varijabla>
  </DomainObject.Predmet.ProtuStrankaListFormated>
  <DomainObject.Predmet.ProtuStrankaListFormatedOIB>
    <izvorni_sadrzaj>
      <item>MALO MORE d.o.o. za uzgoj i promet ribe, OIB 49115581966</item>
    </izvorni_sadrzaj>
    <derivirana_varijabla naziv="DomainObject.Predmet.ProtuStrankaListFormatedOIB_1">
      <item>MALO MORE d.o.o. za uzgoj i promet ribe, OIB 49115581966</item>
    </derivirana_varijabla>
  </DomainObject.Predmet.ProtuStrankaListFormatedOIB>
  <DomainObject.Predmet.ProtuStrankaListFormatedWithAdress>
    <izvorni_sadrzaj>
      <item>MALO MORE d.o.o. za uzgoj i promet ribe, Domovinskog rata 15, 21000 Split</item>
    </izvorni_sadrzaj>
    <derivirana_varijabla naziv="DomainObject.Predmet.ProtuStrankaListFormatedWithAdress_1">
      <item>MALO MORE d.o.o. za uzgoj i promet ribe, Domovinskog rata 15, 21000 Split</item>
    </derivirana_varijabla>
  </DomainObject.Predmet.ProtuStrankaListFormatedWithAdress>
  <DomainObject.Predmet.ProtuStrankaListFormatedWithAdressOIB>
    <izvorni_sadrzaj>
      <item>MALO MORE d.o.o. za uzgoj i promet ribe, OIB 49115581966, Domovinskog rata 15, 21000 Split</item>
    </izvorni_sadrzaj>
    <derivirana_varijabla naziv="DomainObject.Predmet.ProtuStrankaListFormatedWithAdressOIB_1">
      <item>MALO MORE d.o.o. za uzgoj i promet ribe, OIB 49115581966, Domovinskog rata 15, 21000 Split</item>
    </derivirana_varijabla>
  </DomainObject.Predmet.ProtuStrankaListFormatedWithAdressOIB>
  <DomainObject.Predmet.ProtuStrankaListNazivFormated>
    <izvorni_sadrzaj>
      <item>MALO MORE d.o.o. za uzgoj i promet ribe</item>
    </izvorni_sadrzaj>
    <derivirana_varijabla naziv="DomainObject.Predmet.ProtuStrankaListNazivFormated_1">
      <item>MALO MORE d.o.o. za uzgoj i promet ribe</item>
    </derivirana_varijabla>
  </DomainObject.Predmet.ProtuStrankaListNazivFormated>
  <DomainObject.Predmet.ProtuStrankaListNazivFormatedOIB>
    <izvorni_sadrzaj>
      <item>MALO MORE d.o.o. za uzgoj i promet ribe, OIB 49115581966</item>
    </izvorni_sadrzaj>
    <derivirana_varijabla naziv="DomainObject.Predmet.ProtuStrankaListNazivFormatedOIB_1">
      <item>MALO MORE d.o.o. za uzgoj i promet ribe, OIB 49115581966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MALO MORE d.o.o. za uzgoj i promet ribe</izvorni_sadrzaj>
    <derivirana_varijabla naziv="DomainObject.Predmet.ProtustrankaIDrugi_1">MALO MORE d.o.o. za uzgoj i promet ribe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MALO MORE d.o.o. za uzgoj i promet ribe, OIB 49115581966, Domovinskog rata 15, 21000 Split</izvorni_sadrzaj>
    <derivirana_varijabla naziv="DomainObject.Predmet.ProtustrankaIDrugiAdressOIB_1">MALO MORE d.o.o. za uzgoj i promet ribe, OIB 49115581966, Domovinskog rata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 MORE d.o.o. za uzgoj i promet ribe</item>
      <item>FINANCIJSKA AGENCIJA, RC SPLIT</item>
    </izvorni_sadrzaj>
    <derivirana_varijabla naziv="DomainObject.Predmet.SudioniciListNaziv_1">
      <item>MALO MORE d.o.o. za uzgoj i promet ribe</item>
      <item>FINANCIJSKA AGENCIJA, RC SPLIT</item>
    </derivirana_varijabla>
  </DomainObject.Predmet.SudioniciListNaziv>
  <DomainObject.Predmet.SudioniciListAdressOIB>
    <izvorni_sadrzaj>
      <item>MALO MORE d.o.o. za uzgoj i promet ribe, OIB 49115581966, Domovinskog rata 15,21000 Split</item>
      <item>FINANCIJSKA AGENCIJA, RC SPLIT, OIB 85821130368, Mažuranićevo šetalište 24 b,21000 Split</item>
    </izvorni_sadrzaj>
    <derivirana_varijabla naziv="DomainObject.Predmet.SudioniciListAdressOIB_1">
      <item>MALO MORE d.o.o. za uzgoj i promet ribe, OIB 49115581966, Domovinskog rata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49115581966</item>
      <item>, OIB 85821130368</item>
    </izvorni_sadrzaj>
    <derivirana_varijabla naziv="DomainObject.Predmet.SudioniciListNazivOIB_1">
      <item>, OIB 49115581966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410</properties:Words>
  <properties:Characters>2159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2016-06-30T10:04:00Z</dcterms:created>
  <dc:creator>Lari Glavaš</dc:creator>
  <cp:lastModifiedBy>Lari Glavaš</cp:lastModifiedBy>
  <cp:lastPrinted>2015-12-04T07:24:00Z</cp:lastPrinted>
  <dcterms:modified xmlns:xsi="http://www.w3.org/2001/XMLSchema-instance" xsi:type="dcterms:W3CDTF">2016-06-30T10:19:00Z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