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1c99" w14:paraId="3a51c99" w:rsidRDefault="00E36B9C" w:rsidP="00E36B9C" w:rsidR="00E36B9C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63430A" w:rsidP="0063430A" w:rsidR="00E36B9C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B9C" w:rsidP="00E36B9C" w:rsidR="00E36B9C">
      <w:pPr>
        <w:pStyle w:val="Bezproreda"/>
      </w:pPr>
      <w:r>
        <w:t xml:space="preserve">REPUBLIKA HRVATSKA </w:t>
      </w:r>
    </w:p>
    <w:p w:rsidRDefault="00E36B9C" w:rsidP="00E36B9C" w:rsidR="00E36B9C">
      <w:pPr>
        <w:pStyle w:val="Bezproreda"/>
      </w:pPr>
      <w:r>
        <w:t>Trgovački sud u Zagrebu</w:t>
      </w:r>
    </w:p>
    <w:p w:rsidRDefault="00E36B9C" w:rsidP="00E36B9C" w:rsidR="00E36B9C">
      <w:pPr>
        <w:pStyle w:val="Bezproreda"/>
      </w:pPr>
      <w:r>
        <w:t xml:space="preserve">  Zagreb, Amruševa 2/II</w:t>
      </w:r>
    </w:p>
    <w:p w:rsidRDefault="00E36B9C" w:rsidP="00E36B9C" w:rsidR="00E36B9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90.St-5434/2015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  <w:jc w:val="center"/>
      </w:pPr>
      <w:r>
        <w:t>R E P U B L I K A    H R V A T S K A</w:t>
      </w:r>
    </w:p>
    <w:p w:rsidRDefault="00E36B9C" w:rsidP="00E36B9C" w:rsidR="00E36B9C">
      <w:pPr>
        <w:pStyle w:val="Bezproreda"/>
        <w:jc w:val="center"/>
      </w:pPr>
    </w:p>
    <w:p w:rsidRDefault="00E36B9C" w:rsidP="00E36B9C" w:rsidR="00E36B9C">
      <w:pPr>
        <w:pStyle w:val="Bezproreda"/>
        <w:jc w:val="center"/>
      </w:pPr>
      <w:r>
        <w:t>R J E Š E N J E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D35EA1" w:rsidRPr="00D35EA1">
        <w:t>OCTOPUS GRUPA d.o.o., Vincesta iz Kas</w:t>
      </w:r>
      <w:r w:rsidR="00D35EA1">
        <w:t>tva 6, Zagreb, OIB: 04922621829</w:t>
      </w:r>
      <w:r>
        <w:t xml:space="preserve">, dana 30. ožujka 2016. 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  <w:jc w:val="center"/>
      </w:pPr>
      <w:r>
        <w:t>r i j e š i o    je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>I.)</w:t>
      </w:r>
      <w:r>
        <w:tab/>
        <w:t xml:space="preserve">Otvara se stečajni postupak nad dužnikom </w:t>
      </w:r>
      <w:r w:rsidR="00D35EA1" w:rsidRPr="00D35EA1">
        <w:t>OCTOPUS GRUPA d.o.o., Vincesta iz Kastva 6, Zagreb, OIB: 04922621829.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>II.)</w:t>
      </w:r>
      <w:r>
        <w:tab/>
        <w:t xml:space="preserve">Za stečajnog upravitelja imenuje se </w:t>
      </w:r>
      <w:r w:rsidR="00885894">
        <w:t xml:space="preserve">Željko Vugrić, Velika Gorica, A. Cesarca 52. OIB: </w:t>
      </w:r>
      <w:r w:rsidR="00885894" w:rsidRPr="00885894">
        <w:t>14250195321</w:t>
      </w:r>
      <w:r w:rsidR="00885894">
        <w:t>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>III.)</w:t>
      </w:r>
      <w:r>
        <w:tab/>
        <w:t xml:space="preserve">Zaključuje se stečajni postupak nad dužnikom </w:t>
      </w:r>
      <w:r w:rsidR="00D35EA1" w:rsidRPr="00D35EA1">
        <w:t>OCTOPUS GRUPA d.o.o., Vincesta iz Kastva 6, Zagreb, OIB: 04922621829.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  <w:jc w:val="center"/>
      </w:pPr>
      <w:r>
        <w:t>Obrazloženje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E36B9C" w:rsidP="00E36B9C" w:rsidR="00E36B9C">
      <w:pPr>
        <w:pStyle w:val="Bezproreda"/>
      </w:pPr>
      <w:r>
        <w:t xml:space="preserve"> </w:t>
      </w:r>
    </w:p>
    <w:p w:rsidRDefault="00E36B9C" w:rsidP="00E36B9C" w:rsidR="00E36B9C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  <w:jc w:val="center"/>
      </w:pPr>
      <w:r>
        <w:t>U Zagrebu, 30. ožujka 2016.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36B9C" w:rsidP="0063430A" w:rsidR="00E36B9C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  <w:r>
        <w:t>Uputa o pravnom lijeku:</w:t>
      </w:r>
    </w:p>
    <w:p w:rsidRDefault="00E36B9C" w:rsidP="00E36B9C" w:rsidR="00E36B9C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</w:p>
    <w:p w:rsidRDefault="00E36B9C" w:rsidP="00E36B9C" w:rsidR="00E36B9C">
      <w:pPr>
        <w:pStyle w:val="Bezproreda"/>
      </w:pPr>
    </w:p>
    <w:p w:rsidRDefault="00C2212F" w:rsidP="00E36B9C" w:rsidR="00C2212F">
      <w:pPr>
        <w:pStyle w:val="Bezproreda"/>
      </w:pPr>
    </w:p>
    <w:sectPr w:rsidSect="0063430A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30A" w:rsidP="0063430A" w:rsidR="0063430A">
      <w:pPr>
        <w:spacing w:lineRule="auto" w:line="240" w:after="0"/>
      </w:pPr>
      <w:r>
        <w:separator/>
      </w:r>
    </w:p>
  </w:endnote>
  <w:endnote w:id="0" w:type="continuationSeparator">
    <w:p w:rsidRDefault="0063430A" w:rsidP="0063430A" w:rsidR="006343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30A" w:rsidP="0063430A" w:rsidR="0063430A">
      <w:pPr>
        <w:spacing w:lineRule="auto" w:line="240" w:after="0"/>
      </w:pPr>
      <w:r>
        <w:separator/>
      </w:r>
    </w:p>
  </w:footnote>
  <w:footnote w:id="0" w:type="continuationSeparator">
    <w:p w:rsidRDefault="0063430A" w:rsidP="0063430A" w:rsidR="006343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7817872"/>
      <w:docPartObj>
        <w:docPartGallery w:val="Page Numbers (Top of Page)"/>
        <w:docPartUnique/>
      </w:docPartObj>
    </w:sdtPr>
    <w:sdtEndPr/>
    <w:sdtContent>
      <w:p w:rsidRDefault="0063430A" w:rsidR="0063430A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3732">
          <w:rPr>
            <w:noProof/>
          </w:rPr>
          <w:t>2</w:t>
        </w:r>
        <w:r>
          <w:fldChar w:fldCharType="end"/>
        </w:r>
        <w:r>
          <w:t xml:space="preserve">                                90. St-5434/2015</w:t>
        </w:r>
      </w:p>
    </w:sdtContent>
  </w:sdt>
  <w:p w:rsidRDefault="0063430A" w:rsidR="0063430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6B9C"/>
    <w:rsid w:val="0063430A"/>
    <w:rsid w:val="00885894"/>
    <w:rsid w:val="00BD3732"/>
    <w:rsid w:val="00C2212F"/>
    <w:rsid w:val="00D35EA1"/>
    <w:rsid w:val="00E3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6B9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343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430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3430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430A"/>
  </w:style>
  <w:style w:styleId="Podnoje" w:type="paragraph">
    <w:name w:val="footer"/>
    <w:basedOn w:val="Normal"/>
    <w:link w:val="PodnojeChar"/>
    <w:uiPriority w:val="99"/>
    <w:unhideWhenUsed/>
    <w:rsid w:val="006343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430A"/>
  </w:style>
  <w:style w:styleId="Tekstrezerviranogmjesta" w:type="character">
    <w:name w:val="Placeholder Text"/>
    <w:basedOn w:val="Zadanifontodlomka"/>
    <w:uiPriority w:val="99"/>
    <w:semiHidden/>
    <w:rsid w:val="00BD3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6B9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343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430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3430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3430A"/>
  </w:style>
  <w:style w:styleId="Podnoje" w:type="paragraph">
    <w:name w:val="footer"/>
    <w:basedOn w:val="Normal"/>
    <w:link w:val="PodnojeChar"/>
    <w:uiPriority w:val="99"/>
    <w:unhideWhenUsed/>
    <w:rsid w:val="006343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3430A"/>
  </w:style>
  <w:style w:styleId="Tekstrezerviranogmjesta" w:type="character">
    <w:name w:val="Placeholder Text"/>
    <w:basedOn w:val="Zadanifontodlomka"/>
    <w:uiPriority w:val="99"/>
    <w:semiHidden/>
    <w:rsid w:val="00BD3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5434</izvorni_sadrzaj>
    <derivirana_varijabla naziv="DomainObject.Predmet.Broj_1">5434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St-5434/2015</izvorni_sadrzaj>
    <derivirana_varijabla naziv="DomainObject.Predmet.OznakaBroj_1">St-5434/2015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OCTOPUS GRUPA d.o.o.</izvorni_sadrzaj>
    <derivirana_varijabla naziv="DomainObject.Predmet.ProtustrankaFormated_1">  OCTOPUS GRUPA d.o.o.</derivirana_varijabla>
  </DomainObject.Predmet.ProtustrankaFormated>
  <DomainObject.Predmet.ProtustrankaFormatedOIB>
    <izvorni_sadrzaj>  OCTOPUS GRUPA d.o.o., OIB 04922621829</izvorni_sadrzaj>
    <derivirana_varijabla naziv="DomainObject.Predmet.ProtustrankaFormatedOIB_1">  OCTOPUS GRUPA d.o.o., OIB 04922621829</derivirana_varijabla>
  </DomainObject.Predmet.ProtustrankaFormatedOIB>
  <DomainObject.Predmet.ProtustrankaFormatedWithAdress>
    <izvorni_sadrzaj> OCTOPUS GRUPA d.o.o., Vincenta iz Kastva 6, 10000 Zagreb</izvorni_sadrzaj>
    <derivirana_varijabla naziv="DomainObject.Predmet.ProtustrankaFormatedWithAdress_1"> OCTOPUS GRUPA d.o.o., Vincenta iz Kastva 6, 10000 Zagreb</derivirana_varijabla>
  </DomainObject.Predmet.ProtustrankaFormatedWithAdress>
  <DomainObject.Predmet.ProtustrankaFormatedWithAdressOIB>
    <izvorni_sadrzaj> OCTOPUS GRUPA d.o.o., OIB 04922621829, Vincenta iz Kastva 6, 10000 Zagreb</izvorni_sadrzaj>
    <derivirana_varijabla naziv="DomainObject.Predmet.ProtustrankaFormatedWithAdressOIB_1"> OCTOPUS GRUPA d.o.o., OIB 04922621829, Vincenta iz Kastva 6, 10000 Zagreb</derivirana_varijabla>
  </DomainObject.Predmet.ProtustrankaFormatedWithAdressOIB>
  <DomainObject.Predmet.ProtustrankaWithAdress>
    <izvorni_sadrzaj>OCTOPUS GRUPA d.o.o. Vincenta iz Kastva 6, 10000 Zagreb</izvorni_sadrzaj>
    <derivirana_varijabla naziv="DomainObject.Predmet.ProtustrankaWithAdress_1">OCTOPUS GRUPA d.o.o. Vincenta iz Kastva 6, 10000 Zagreb</derivirana_varijabla>
  </DomainObject.Predmet.ProtustrankaWithAdress>
  <DomainObject.Predmet.ProtustrankaWithAdressOIB>
    <izvorni_sadrzaj>OCTOPUS GRUPA d.o.o., OIB 04922621829, Vincenta iz Kastva 6, 10000 Zagreb</izvorni_sadrzaj>
    <derivirana_varijabla naziv="DomainObject.Predmet.ProtustrankaWithAdressOIB_1">OCTOPUS GRUPA d.o.o., OIB 04922621829, Vincenta iz Kastva 6, 10000 Zagreb</derivirana_varijabla>
  </DomainObject.Predmet.ProtustrankaWithAdressOIB>
  <DomainObject.Predmet.ProtustrankaNazivFormated>
    <izvorni_sadrzaj>OCTOPUS GRUPA d.o.o.</izvorni_sadrzaj>
    <derivirana_varijabla naziv="DomainObject.Predmet.ProtustrankaNazivFormated_1">OCTOPUS GRUPA d.o.o.</derivirana_varijabla>
  </DomainObject.Predmet.ProtustrankaNazivFormated>
  <DomainObject.Predmet.ProtustrankaNazivFormatedOIB>
    <izvorni_sadrzaj>OCTOPUS GRUPA d.o.o., OIB 04922621829</izvorni_sadrzaj>
    <derivirana_varijabla naziv="DomainObject.Predmet.ProtustrankaNazivFormatedOIB_1">OCTOPUS GRUPA d.o.o., OIB 04922621829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OCTOPUS GRUPA d.o.o.</item>
    </izvorni_sadrzaj>
    <derivirana_varijabla naziv="DomainObject.Predmet.ProtuStrankaListFormated_1">
      <item>OCTOPUS GRUPA d.o.o.</item>
    </derivirana_varijabla>
  </DomainObject.Predmet.ProtuStrankaListFormated>
  <DomainObject.Predmet.ProtuStrankaListFormatedOIB>
    <izvorni_sadrzaj>
      <item>OCTOPUS GRUPA d.o.o., OIB 04922621829</item>
    </izvorni_sadrzaj>
    <derivirana_varijabla naziv="DomainObject.Predmet.ProtuStrankaListFormatedOIB_1">
      <item>OCTOPUS GRUPA d.o.o., OIB 04922621829</item>
    </derivirana_varijabla>
  </DomainObject.Predmet.ProtuStrankaListFormatedOIB>
  <DomainObject.Predmet.ProtuStrankaListFormatedWithAdress>
    <izvorni_sadrzaj>
      <item>OCTOPUS GRUPA d.o.o., Vincenta iz Kastva 6, 10000 Zagreb</item>
    </izvorni_sadrzaj>
    <derivirana_varijabla naziv="DomainObject.Predmet.ProtuStrankaListFormatedWithAdress_1">
      <item>OCTOPUS GRUPA d.o.o., Vincenta iz Kastva 6, 10000 Zagreb</item>
    </derivirana_varijabla>
  </DomainObject.Predmet.ProtuStrankaListFormatedWithAdress>
  <DomainObject.Predmet.ProtuStrankaListFormatedWithAdressOIB>
    <izvorni_sadrzaj>
      <item>OCTOPUS GRUPA d.o.o., OIB 04922621829, Vincenta iz Kastva 6, 10000 Zagreb</item>
    </izvorni_sadrzaj>
    <derivirana_varijabla naziv="DomainObject.Predmet.ProtuStrankaListFormatedWithAdressOIB_1">
      <item>OCTOPUS GRUPA d.o.o., OIB 04922621829, Vincenta iz Kastva 6, 10000 Zagreb</item>
    </derivirana_varijabla>
  </DomainObject.Predmet.ProtuStrankaListFormatedWithAdressOIB>
  <DomainObject.Predmet.ProtuStrankaListNazivFormated>
    <izvorni_sadrzaj>
      <item>OCTOPUS GRUPA d.o.o.</item>
    </izvorni_sadrzaj>
    <derivirana_varijabla naziv="DomainObject.Predmet.ProtuStrankaListNazivFormated_1">
      <item>OCTOPUS GRUPA d.o.o.</item>
    </derivirana_varijabla>
  </DomainObject.Predmet.ProtuStrankaListNazivFormated>
  <DomainObject.Predmet.ProtuStrankaListNazivFormatedOIB>
    <izvorni_sadrzaj>
      <item>OCTOPUS GRUPA d.o.o., OIB 04922621829</item>
    </izvorni_sadrzaj>
    <derivirana_varijabla naziv="DomainObject.Predmet.ProtuStrankaListNazivFormatedOIB_1">
      <item>OCTOPUS GRUPA d.o.o., OIB 04922621829</item>
    </derivirana_varijabla>
  </DomainObject.Predmet.ProtuStrankaListNazivFormatedOIB>
  <DomainObject.Predmet.OstaliListFormated>
    <izvorni_sadrzaj>
      <item>Dean Nemec</item>
      <item>Željko Vugrić</item>
    </izvorni_sadrzaj>
    <derivirana_varijabla naziv="DomainObject.Predmet.OstaliListFormated_1">
      <item>Dean Nemec</item>
      <item>Željko Vugrić</item>
    </derivirana_varijabla>
  </DomainObject.Predmet.OstaliListFormated>
  <DomainObject.Predmet.OstaliListFormatedOIB>
    <izvorni_sadrzaj>
      <item>Dean Nemec, OIB 27128989534</item>
      <item>Željko Vugrić, OIB 14250195321</item>
    </izvorni_sadrzaj>
    <derivirana_varijabla naziv="DomainObject.Predmet.OstaliListFormatedOIB_1">
      <item>Dean Nemec, OIB 27128989534</item>
      <item>Željko Vugrić, OIB 14250195321</item>
    </derivirana_varijabla>
  </DomainObject.Predmet.OstaliListFormatedOIB>
  <DomainObject.Predmet.OstaliListFormatedWithAdress>
    <izvorni_sadrzaj>
      <item>Dean Nemec, Južna Obala Vii. 14, 10000 Zagreb</item>
      <item>Željko Vugrić, A. Cesarca 52, 10410 Velika Gorica</item>
    </izvorni_sadrzaj>
    <derivirana_varijabla naziv="DomainObject.Predmet.OstaliListFormatedWithAdress_1">
      <item>Dean Nemec, Južna Obala Vii. 14, 10000 Zagreb</item>
      <item>Željko Vugrić, A. Cesarca 52, 10410 Velika Gorica</item>
    </derivirana_varijabla>
  </DomainObject.Predmet.OstaliListFormatedWithAdress>
  <DomainObject.Predmet.OstaliListFormatedWithAdressOIB>
    <izvorni_sadrzaj>
      <item>Dean Nemec, OIB 27128989534, Južna Obala Vii. 14, 10000 Zagreb</item>
      <item>Željko Vugrić, OIB 14250195321, A. Cesarca 52, 10410 Velika Gorica</item>
    </izvorni_sadrzaj>
    <derivirana_varijabla naziv="DomainObject.Predmet.OstaliListFormatedWithAdressOIB_1">
      <item>Dean Nemec, OIB 27128989534, Južna Obala Vii. 14, 10000 Zagreb</item>
      <item>Željko Vugrić, OIB 14250195321, A. Cesarca 52, 10410 Velika Gorica</item>
    </derivirana_varijabla>
  </DomainObject.Predmet.OstaliListFormatedWithAdressOIB>
  <DomainObject.Predmet.OstaliListNazivFormated>
    <izvorni_sadrzaj>
      <item>Dean Nemec</item>
      <item>Željko Vugrić</item>
    </izvorni_sadrzaj>
    <derivirana_varijabla naziv="DomainObject.Predmet.OstaliListNazivFormated_1">
      <item>Dean Nemec</item>
      <item>Željko Vugrić</item>
    </derivirana_varijabla>
  </DomainObject.Predmet.OstaliListNazivFormated>
  <DomainObject.Predmet.OstaliListNazivFormatedOIB>
    <izvorni_sadrzaj>
      <item>Dean Nemec, OIB 27128989534</item>
      <item>Željko Vugrić, OIB 14250195321</item>
    </izvorni_sadrzaj>
    <derivirana_varijabla naziv="DomainObject.Predmet.OstaliListNazivFormatedOIB_1">
      <item>Dean Nemec, OIB 27128989534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OCTOPUS GRUPA d.o.o.</izvorni_sadrzaj>
    <derivirana_varijabla naziv="DomainObject.Predmet.ProtustrankaIDrugi_1">OCTOPUS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OCTOPUS GRUPA d.o.o., OIB 04922621829, Vincenta iz Kastva 6, 10000 Zagreb</izvorni_sadrzaj>
    <derivirana_varijabla naziv="DomainObject.Predmet.ProtustrankaIDrugiAdressOIB_1">OCTOPUS GRUPA d.o.o., OIB 04922621829, Vincenta iz Kastva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OCTOPUS GRUPA d.o.o.</item>
      <item>FINA Regionalni centar Zagreb</item>
      <item>Dean Nemec</item>
      <item>Željko Vugrić</item>
    </izvorni_sadrzaj>
    <derivirana_varijabla naziv="DomainObject.Predmet.SudioniciListNaziv_1">
      <item>OCTOPUS GRUPA d.o.o.</item>
      <item>FINA Regionalni centar Zagreb</item>
      <item>Dean Nemec</item>
      <item>Željko Vugrić</item>
    </derivirana_varijabla>
  </DomainObject.Predmet.SudioniciListNaziv>
  <DomainObject.Predmet.SudioniciListAdressOIB>
    <izvorni_sadrzaj>
      <item>OCTOPUS GRUPA d.o.o., OIB 04922621829, Vincenta iz Kastva 6,10000 Zagreb</item>
      <item>FINA Regionalni centar Zagreb, OIB 85821130368, Trg svibanjskih žrtava 1995. 1,10000 Zagreb</item>
      <item>Dean Nemec, OIB 27128989534, Južna Obala Vii. 14,10000 Zagreb</item>
      <item>Željko Vugrić, OIB 14250195321, A. Cesarca 52,10410 Velika Gorica</item>
    </izvorni_sadrzaj>
    <derivirana_varijabla naziv="DomainObject.Predmet.SudioniciListAdressOIB_1">
      <item>OCTOPUS GRUPA d.o.o., OIB 04922621829, Vincenta iz Kastva 6,10000 Zagreb</item>
      <item>FINA Regionalni centar Zagreb, OIB 85821130368, Trg svibanjskih žrtava 1995. 1,10000 Zagreb</item>
      <item>Dean Nemec, OIB 27128989534, Južna Obala Vii. 14,10000 Zagreb</item>
      <item>Željko Vugrić, OIB 14250195321, A.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04922621829</item>
      <item>, OIB 85821130368</item>
      <item>, OIB 27128989534</item>
      <item>, OIB 14250195321</item>
    </izvorni_sadrzaj>
    <derivirana_varijabla naziv="DomainObject.Predmet.SudioniciListNazivOIB_1">
      <item>, OIB 04922621829</item>
      <item>, OIB 85821130368</item>
      <item>, OIB 27128989534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1947</properties:Characters>
  <properties:Lines>69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2016-03-22T13:01:00Z</dcterms:created>
  <dc:creator>Sandra Rotar Vogrin</dc:creator>
  <cp:lastModifiedBy>Višnja Jurlina</cp:lastModifiedBy>
  <cp:lastPrinted>2016-03-23T12:50:00Z</cp:lastPrinted>
  <dcterms:modified xmlns:xsi="http://www.w3.org/2001/XMLSchema-instance" xsi:type="dcterms:W3CDTF">2016-03-30T09:14:00Z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