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7981" w14:paraId="fec7981" w:rsidRDefault="00245C57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BC4FAE">
        <w:rPr>
          <w:sz w:val="24"/>
        </w:rPr>
        <w:t>538/2017-6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BC4FAE">
        <w:rPr>
          <w:sz w:val="24"/>
        </w:rPr>
        <w:t>prijedloga</w:t>
      </w:r>
      <w:r>
        <w:rPr>
          <w:sz w:val="24"/>
        </w:rPr>
        <w:t xml:space="preserve"> FINE za </w:t>
      </w:r>
      <w:r w:rsidR="00BC4FAE">
        <w:rPr>
          <w:sz w:val="24"/>
        </w:rPr>
        <w:t>otvaranje</w:t>
      </w:r>
      <w:r>
        <w:rPr>
          <w:sz w:val="24"/>
        </w:rPr>
        <w:t xml:space="preserve"> stečajnog postupka nad dužnikom </w:t>
      </w:r>
      <w:r w:rsidR="00BC4FAE">
        <w:rPr>
          <w:sz w:val="24"/>
        </w:rPr>
        <w:t>CHULLE SPORT j.d.o.o., Nova Gradiška, Karla Dieneša 6, OIB 54328613870</w:t>
      </w:r>
      <w:r>
        <w:rPr>
          <w:sz w:val="24"/>
        </w:rPr>
        <w:t xml:space="preserve">, dana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BC4FAE">
        <w:rPr>
          <w:sz w:val="24"/>
        </w:rPr>
        <w:t>U cilju donošenja odluke o prijedlogu za otvaranje</w:t>
      </w:r>
      <w:r w:rsidR="00293FBA">
        <w:rPr>
          <w:sz w:val="24"/>
        </w:rPr>
        <w:t xml:space="preserve"> stečajnoga postupka nad dužnikom</w:t>
      </w:r>
      <w:r w:rsidR="00BC4FAE">
        <w:rPr>
          <w:sz w:val="24"/>
        </w:rPr>
        <w:t xml:space="preserve"> CHULLE SPORT j.d.o.o., Nova Gradiška, Karla Dieneša 6, OIB 54328613870</w:t>
      </w:r>
      <w:r w:rsidR="00721E57">
        <w:rPr>
          <w:sz w:val="24"/>
        </w:rPr>
        <w:t>,</w:t>
      </w:r>
      <w:r w:rsidR="00E302C5">
        <w:rPr>
          <w:sz w:val="24"/>
        </w:rPr>
        <w:t xml:space="preserve"> </w:t>
      </w:r>
      <w:r w:rsidR="00293FBA">
        <w:rPr>
          <w:sz w:val="24"/>
        </w:rPr>
        <w:t>poziv</w:t>
      </w:r>
      <w:r w:rsidR="00721E57">
        <w:rPr>
          <w:sz w:val="24"/>
        </w:rPr>
        <w:t xml:space="preserve">a se FINA RC  </w:t>
      </w:r>
      <w:r w:rsidR="00BC4FAE">
        <w:rPr>
          <w:sz w:val="24"/>
        </w:rPr>
        <w:t>Osijek u roku od 3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BC4FAE">
        <w:rPr>
          <w:sz w:val="24"/>
        </w:rPr>
        <w:t xml:space="preserve"> dostaviti ovom sudu</w:t>
      </w:r>
      <w:r w:rsidR="00A31603">
        <w:rPr>
          <w:sz w:val="24"/>
        </w:rPr>
        <w:t xml:space="preserve"> </w:t>
      </w:r>
      <w:r w:rsidR="00BC4FAE">
        <w:rPr>
          <w:sz w:val="24"/>
        </w:rPr>
        <w:t>potvrdu o solventnosti dužnika</w:t>
      </w:r>
      <w:r w:rsidR="00A31603">
        <w:rPr>
          <w:sz w:val="24"/>
        </w:rPr>
        <w:t>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45C57"/>
    <w:rsid w:val="00257B24"/>
    <w:rsid w:val="00262A0A"/>
    <w:rsid w:val="00273569"/>
    <w:rsid w:val="00274F1A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FAE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F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4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F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4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CHULLE SPORT j.d.o.o. za posredovanje u sportu, trgovina i usluge</izvorni_sadrzaj>
    <derivirana_varijabla naziv="DomainObject.Predmet.ProtustrankaFormated_1">  CHULLE SPORT j.d.o.o. za posredovanje u sportu, trgovina i usluge</derivirana_varijabla>
  </DomainObject.Predmet.ProtustrankaFormated>
  <DomainObject.Predmet.ProtustrankaFormatedOIB>
    <izvorni_sadrzaj>  CHULLE SPORT j.d.o.o. za posredovanje u sportu, trgovina i usluge, OIB 54328613870</izvorni_sadrzaj>
    <derivirana_varijabla naziv="DomainObject.Predmet.ProtustrankaFormatedOIB_1">  CHULLE SPORT j.d.o.o. za posredovanje u sportu, trgovina i usluge, OIB 54328613870</derivirana_varijabla>
  </DomainObject.Predmet.ProtustrankaFormatedOIB>
  <DomainObject.Predmet.ProtustrankaFormatedWithAdress>
    <izvorni_sadrzaj> CHULLE SPORT j.d.o.o. za posredovanje u sportu, trgovina i usluge, Karla Dieneša 6, 35400 Nova Gradiška</izvorni_sadrzaj>
    <derivirana_varijabla naziv="DomainObject.Predmet.ProtustrankaFormatedWithAdress_1"> CHULLE SPORT j.d.o.o. za posredovanje u sportu, trgovina i usluge, Karla Dieneša 6, 35400 Nova Gradiška</derivirana_varijabla>
  </DomainObject.Predmet.ProtustrankaFormatedWithAdress>
  <DomainObject.Predmet.ProtustrankaFormatedWithAdressOIB>
    <izvorni_sadrzaj> CHULLE SPORT j.d.o.o. za posredovanje u sportu, trgovina i usluge, OIB 54328613870, Karla Dieneša 6, 35400 Nova Gradiška</izvorni_sadrzaj>
    <derivirana_varijabla naziv="DomainObject.Predmet.ProtustrankaFormatedWithAdressOIB_1"> CHULLE SPORT j.d.o.o. za posredovanje u sportu, trgovina i usluge, OIB 54328613870, Karla Dieneša 6, 35400 Nova Gradiška</derivirana_varijabla>
  </DomainObject.Predmet.ProtustrankaFormatedWithAdressOIB>
  <DomainObject.Predmet.ProtustrankaWithAdress>
    <izvorni_sadrzaj>CHULLE SPORT j.d.o.o. za posredovanje u sportu, trgovina i usluge Karla Dieneša 6, 35400 Nova Gradiška</izvorni_sadrzaj>
    <derivirana_varijabla naziv="DomainObject.Predmet.ProtustrankaWithAdress_1">CHULLE SPORT j.d.o.o. za posredovanje u sportu, trgovina i usluge Karla Dieneša 6, 35400 Nova Gradiška</derivirana_varijabla>
  </DomainObject.Predmet.ProtustrankaWithAdress>
  <DomainObject.Predmet.ProtustrankaWithAdressOIB>
    <izvorni_sadrzaj>CHULLE SPORT j.d.o.o. za posredovanje u sportu, trgovina i usluge, OIB 54328613870, Karla Dieneša 6, 35400 Nova Gradiška</izvorni_sadrzaj>
    <derivirana_varijabla naziv="DomainObject.Predmet.ProtustrankaWithAdressOIB_1">CHULLE SPORT j.d.o.o. za posredovanje u sportu, trgovina i usluge, OIB 54328613870, Karla Dieneša 6, 35400 Nova Gradiška</derivirana_varijabla>
  </DomainObject.Predmet.ProtustrankaWithAdressOIB>
  <DomainObject.Predmet.ProtustrankaNazivFormated>
    <izvorni_sadrzaj>CHULLE SPORT j.d.o.o. za posredovanje u sportu, trgovina i usluge</izvorni_sadrzaj>
    <derivirana_varijabla naziv="DomainObject.Predmet.ProtustrankaNazivFormated_1">CHULLE SPORT j.d.o.o. za posredovanje u sportu, trgovina i usluge</derivirana_varijabla>
  </DomainObject.Predmet.ProtustrankaNazivFormated>
  <DomainObject.Predmet.ProtustrankaNazivFormatedOIB>
    <izvorni_sadrzaj>CHULLE SPORT j.d.o.o. za posredovanje u sportu, trgovina i usluge, OIB 54328613870</izvorni_sadrzaj>
    <derivirana_varijabla naziv="DomainObject.Predmet.ProtustrankaNazivFormatedOIB_1">CHULLE SPORT j.d.o.o. za posredovanje u sportu, trgovina i usluge, OIB 54328613870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7828.35</izvorni_sadrzaj>
    <derivirana_varijabla naziv="DomainObject.Predmet.TrenutnaVrijednost_1">7828.35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CHULLE SPORT j.d.o.o. za posredovanje u sportu, trgovina i usluge</item>
    </izvorni_sadrzaj>
    <derivirana_varijabla naziv="DomainObject.Predmet.ProtuStrankaListFormated_1">
      <item>CHULLE SPORT j.d.o.o. za posredovanje u sportu, trgovina i usluge</item>
    </derivirana_varijabla>
  </DomainObject.Predmet.ProtuStrankaListFormated>
  <DomainObject.Predmet.ProtuStrankaListFormatedOIB>
    <izvorni_sadrzaj>
      <item>CHULLE SPORT j.d.o.o. za posredovanje u sportu, trgovina i usluge, OIB 54328613870</item>
    </izvorni_sadrzaj>
    <derivirana_varijabla naziv="DomainObject.Predmet.ProtuStrankaListFormatedOIB_1">
      <item>CHULLE SPORT j.d.o.o. za posredovanje u sportu, trgovina i usluge, OIB 54328613870</item>
    </derivirana_varijabla>
  </DomainObject.Predmet.ProtuStrankaListFormatedOIB>
  <DomainObject.Predmet.ProtuStrankaListFormatedWithAdress>
    <izvorni_sadrzaj>
      <item>CHULLE SPORT j.d.o.o. za posredovanje u sportu, trgovina i usluge, Karla Dieneša 6, 35400 Nova Gradiška</item>
    </izvorni_sadrzaj>
    <derivirana_varijabla naziv="DomainObject.Predmet.ProtuStrankaListFormatedWithAdress_1">
      <item>CHULLE SPORT j.d.o.o. za posredovanje u sportu, trgovina i usluge, Karla Dieneša 6, 35400 Nova Gradiška</item>
    </derivirana_varijabla>
  </DomainObject.Predmet.ProtuStrankaListFormatedWithAdress>
  <DomainObject.Predmet.ProtuStrankaListFormatedWithAdressOIB>
    <izvorni_sadrzaj>
      <item>CHULLE SPORT j.d.o.o. za posredovanje u sportu, trgovina i usluge, OIB 54328613870, Karla Dieneša 6, 35400 Nova Gradiška</item>
    </izvorni_sadrzaj>
    <derivirana_varijabla naziv="DomainObject.Predmet.ProtuStrankaListFormatedWithAdressOIB_1">
      <item>CHULLE SPORT j.d.o.o. za posredovanje u sportu, trgovina i usluge, OIB 54328613870, Karla Dieneša 6, 35400 Nova Gradiška</item>
    </derivirana_varijabla>
  </DomainObject.Predmet.ProtuStrankaListFormatedWithAdressOIB>
  <DomainObject.Predmet.ProtuStrankaListNazivFormated>
    <izvorni_sadrzaj>
      <item>CHULLE SPORT j.d.o.o. za posredovanje u sportu, trgovina i usluge</item>
    </izvorni_sadrzaj>
    <derivirana_varijabla naziv="DomainObject.Predmet.ProtuStrankaListNazivFormated_1">
      <item>CHULLE SPORT j.d.o.o. za posredovanje u sportu, trgovina i usluge</item>
    </derivirana_varijabla>
  </DomainObject.Predmet.ProtuStrankaListNazivFormated>
  <DomainObject.Predmet.ProtuStrankaListNazivFormatedOIB>
    <izvorni_sadrzaj>
      <item>CHULLE SPORT j.d.o.o. za posredovanje u sportu, trgovina i usluge, OIB 54328613870</item>
    </izvorni_sadrzaj>
    <derivirana_varijabla naziv="DomainObject.Predmet.ProtuStrankaListNazivFormatedOIB_1">
      <item>CHULLE SPORT j.d.o.o. za posredovanje u sportu, trgovina i usluge, OIB 54328613870</item>
    </derivirana_varijabla>
  </DomainObject.Predmet.ProtuStrankaListNazivFormatedOIB>
  <DomainObject.Predmet.OstaliListFormated>
    <izvorni_sadrzaj>
      <item>MARKO ČULINA</item>
    </izvorni_sadrzaj>
    <derivirana_varijabla naziv="DomainObject.Predmet.OstaliListFormated_1">
      <item>MARKO ČULINA</item>
    </derivirana_varijabla>
  </DomainObject.Predmet.OstaliListFormated>
  <DomainObject.Predmet.OstaliListFormatedOIB>
    <izvorni_sadrzaj>
      <item>MARKO ČULINA, OIB 31101554131</item>
    </izvorni_sadrzaj>
    <derivirana_varijabla naziv="DomainObject.Predmet.OstaliListFormatedOIB_1">
      <item>MARKO ČULINA, OIB 31101554131</item>
    </derivirana_varijabla>
  </DomainObject.Predmet.OstaliListFormatedOIB>
  <DomainObject.Predmet.OstaliListFormatedWithAdress>
    <izvorni_sadrzaj>
      <item>MARKO ČULINA, PRVČA 38, 35400 Prvča</item>
    </izvorni_sadrzaj>
    <derivirana_varijabla naziv="DomainObject.Predmet.OstaliListFormatedWithAdress_1">
      <item>MARKO ČULINA, PRVČA 38, 35400 Prvča</item>
    </derivirana_varijabla>
  </DomainObject.Predmet.OstaliListFormatedWithAdress>
  <DomainObject.Predmet.OstaliListFormatedWithAdressOIB>
    <izvorni_sadrzaj>
      <item>MARKO ČULINA, OIB 31101554131, PRVČA 38, 35400 Prvča</item>
    </izvorni_sadrzaj>
    <derivirana_varijabla naziv="DomainObject.Predmet.OstaliListFormatedWithAdressOIB_1">
      <item>MARKO ČULINA, OIB 31101554131, PRVČA 38, 35400 Prvča</item>
    </derivirana_varijabla>
  </DomainObject.Predmet.OstaliListFormatedWithAdressOIB>
  <DomainObject.Predmet.OstaliListNazivFormated>
    <izvorni_sadrzaj>
      <item>MARKO ČULINA</item>
    </izvorni_sadrzaj>
    <derivirana_varijabla naziv="DomainObject.Predmet.OstaliListNazivFormated_1">
      <item>MARKO ČULINA</item>
    </derivirana_varijabla>
  </DomainObject.Predmet.OstaliListNazivFormated>
  <DomainObject.Predmet.OstaliListNazivFormatedOIB>
    <izvorni_sadrzaj>
      <item>MARKO ČULINA, OIB 31101554131</item>
    </izvorni_sadrzaj>
    <derivirana_varijabla naziv="DomainObject.Predmet.OstaliListNazivFormatedOIB_1">
      <item>MARKO ČULINA, OIB 31101554131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CHULLE SPORT j.d.o.o. za posredovanje u sportu, trgovina i usluge</izvorni_sadrzaj>
    <derivirana_varijabla naziv="DomainObject.Predmet.ProtustrankaIDrugi_1">CHULLE SPORT j.d.o.o. za posredovanje u sportu,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CHULLE SPORT j.d.o.o. za posredovanje u sportu, trgovina i usluge, OIB 54328613870, Karla Dieneša 6, 35400 Nova Gradiška</izvorni_sadrzaj>
    <derivirana_varijabla naziv="DomainObject.Predmet.ProtustrankaIDrugiAdressOIB_1">CHULLE SPORT j.d.o.o. za posredovanje u sportu, trgovina i usluge, OIB 54328613870, Karla Dieneša 6,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CHULLE SPORT j.d.o.o. za posredovanje u sportu, trgovina i usluge</item>
      <item>MARKO ČULINA</item>
    </izvorni_sadrzaj>
    <derivirana_varijabla naziv="DomainObject.Predmet.SudioniciListNaziv_1">
      <item>Financijska agencija</item>
      <item>CHULLE SPORT j.d.o.o. za posredovanje u sportu, trgovina i usluge</item>
      <item>MARKO ČULINA</item>
    </derivirana_varijabla>
  </DomainObject.Predmet.SudioniciListNaziv>
  <DomainObject.Predmet.SudioniciListAdressOIB>
    <izvorni_sadrzaj>
      <item>Financijska agencija, OIB 85821130368, Ulica grada Vukovara 70,10000 Zagreb</item>
      <item>CHULLE SPORT j.d.o.o. za posredovanje u sportu, trgovina i usluge, OIB 54328613870, Karla Dieneša 6,35400 Nova Gradiška</item>
      <item>MARKO ČULINA, OIB 31101554131, PRVČA 38,35400 Prvča</item>
    </izvorni_sadrzaj>
    <derivirana_varijabla naziv="DomainObject.Predmet.SudioniciListAdressOIB_1">
      <item>Financijska agencija, OIB 85821130368, Ulica grada Vukovara 70,10000 Zagreb</item>
      <item>CHULLE SPORT j.d.o.o. za posredovanje u sportu, trgovina i usluge, OIB 54328613870, Karla Dieneša 6,35400 Nova Gradiška</item>
      <item>MARKO ČULINA, OIB 31101554131, PRVČA 38,35400 Prvča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54328613870</item>
      <item>, OIB 31101554131</item>
    </izvorni_sadrzaj>
    <derivirana_varijabla naziv="DomainObject.Predmet.SudioniciListNazivOIB_1">
      <item>, OIB 85821130368</item>
      <item>, OIB 54328613870</item>
      <item>, OIB 31101554131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136</properties:Words>
  <properties:Characters>695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2017-05-30T09:16:00Z</dcterms:created>
  <dc:creator>Trgovacki sud</dc:creator>
  <cp:lastModifiedBy>wsadmin</cp:lastModifiedBy>
  <cp:lastPrinted>2017-05-30T09:16:00Z</cp:lastPrinted>
  <dcterms:modified xmlns:xsi="http://www.w3.org/2001/XMLSchema-instance" xsi:type="dcterms:W3CDTF">2017-05-30T09:18:00Z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