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e4cb" w14:paraId="ab2e4cb" w:rsidRDefault="00575BB4" w:rsidP="00575BB4" w:rsidR="00575BB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75BB4" w:rsidP="00575BB4" w:rsidR="00575BB4">
      <w:pPr>
        <w:spacing w:after="0"/>
        <w:jc w:val="both"/>
      </w:pPr>
      <w:r>
        <w:t xml:space="preserve">       REPUBLIKA HRVATSKA</w:t>
      </w:r>
    </w:p>
    <w:p w:rsidRDefault="00575BB4" w:rsidP="00575BB4" w:rsidR="00575BB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75BB4" w:rsidP="00575BB4" w:rsidR="00575BB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75BB4" w:rsidP="00575BB4" w:rsidR="00575BB4">
      <w:pPr>
        <w:spacing w:after="0"/>
        <w:rPr>
          <w:bCs/>
        </w:rPr>
      </w:pPr>
    </w:p>
    <w:p w:rsidRDefault="00575BB4" w:rsidP="00575BB4" w:rsidR="00575BB4">
      <w:pPr>
        <w:spacing w:after="0"/>
        <w:ind w:left="5664"/>
      </w:pPr>
      <w:r>
        <w:t>Poslovni broj: 3 St-547/16-3</w:t>
      </w:r>
    </w:p>
    <w:p w:rsidRDefault="00575BB4" w:rsidP="00575BB4" w:rsidR="00575BB4">
      <w:pPr>
        <w:spacing w:after="0"/>
      </w:pPr>
    </w:p>
    <w:p w:rsidRDefault="00575BB4" w:rsidP="00575BB4" w:rsidR="00575BB4">
      <w:pPr>
        <w:spacing w:after="0"/>
        <w:jc w:val="both"/>
        <w:rPr>
          <w:b/>
        </w:rPr>
      </w:pPr>
    </w:p>
    <w:p w:rsidRDefault="00575BB4" w:rsidP="00575BB4" w:rsidR="00575BB4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LD-LUKADO jednostavno društvo s ograničenom odgovornošću za trgovinu i usluge, skraćena tvrtka: LD-LUKADO j.d.o.o. Varaždin, Gajeva 11, MBS: 070116683, OIB: 92250748023, radi otvaranja stečajnog postupka nad dužnikom, dana 21. travnja 2016. godine donio je slijedeći</w:t>
      </w:r>
    </w:p>
    <w:p w:rsidRDefault="00575BB4" w:rsidP="00575BB4" w:rsidR="00575BB4">
      <w:pPr>
        <w:spacing w:after="0"/>
        <w:jc w:val="center"/>
      </w:pPr>
    </w:p>
    <w:p w:rsidRDefault="00575BB4" w:rsidP="00575BB4" w:rsidR="00575BB4">
      <w:pPr>
        <w:spacing w:after="0"/>
        <w:jc w:val="both"/>
        <w:rPr>
          <w:rFonts w:eastAsia="Calibri"/>
        </w:rPr>
      </w:pPr>
    </w:p>
    <w:p w:rsidRDefault="00575BB4" w:rsidP="00575BB4" w:rsidR="00575BB4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575BB4" w:rsidP="00575BB4" w:rsidR="00575BB4">
      <w:pPr>
        <w:spacing w:after="0"/>
        <w:jc w:val="center"/>
      </w:pPr>
    </w:p>
    <w:p w:rsidRDefault="00575BB4" w:rsidP="00575BB4" w:rsidR="00575BB4">
      <w:pPr>
        <w:spacing w:after="0"/>
        <w:jc w:val="center"/>
      </w:pPr>
    </w:p>
    <w:p w:rsidRDefault="00575BB4" w:rsidP="00575BB4" w:rsidR="00575BB4">
      <w:pPr>
        <w:spacing w:after="0"/>
        <w:ind w:firstLine="708"/>
        <w:jc w:val="both"/>
      </w:pPr>
      <w:r>
        <w:t>I/ Nalaže se odgovornoj osobi dužnika LD-LUKADO j.d.o.o. Varaždin, Gajeva 11, OIB: 92250748023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575BB4" w:rsidP="00575BB4" w:rsidR="00575BB4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575BB4" w:rsidP="00575BB4" w:rsidR="00575BB4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575BB4" w:rsidP="00575BB4" w:rsidR="00575BB4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575BB4" w:rsidP="00575BB4" w:rsidR="00575BB4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75BB4" w:rsidP="00575BB4" w:rsidR="00575BB4">
      <w:pPr>
        <w:spacing w:after="0"/>
        <w:jc w:val="both"/>
      </w:pPr>
      <w:r>
        <w:t>6. druge imovine dužnika (opis i vrste imovine s podacima potrebnim za identifikaciju)</w:t>
      </w:r>
    </w:p>
    <w:p w:rsidRDefault="00575BB4" w:rsidP="00575BB4" w:rsidR="00575BB4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75BB4" w:rsidP="00575BB4" w:rsidR="00575BB4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75BB4" w:rsidP="00575BB4" w:rsidR="00575BB4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75BB4" w:rsidP="00575BB4" w:rsidR="00575BB4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575BB4" w:rsidP="00575BB4" w:rsidR="00575BB4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575BB4" w:rsidP="00575BB4" w:rsidR="00575BB4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ind w:firstLine="708"/>
        <w:jc w:val="both"/>
      </w:pPr>
      <w:r>
        <w:t xml:space="preserve">III/ Upozorava se odgovorna osoba dužnika Sandra Dolenec iz Varaždina, Vladimira Gortana 6, OIB: 45993147076, da za davanje neistinitoga ili nepotpunoga popisa imovine i obveza, odgovara kao za davanje lažnoga iskaza u postupku pred sudom. 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center"/>
      </w:pPr>
      <w:r>
        <w:t xml:space="preserve">U Varaždinu, 21. travnja 2016. godine </w:t>
      </w:r>
    </w:p>
    <w:p w:rsidRDefault="00575BB4" w:rsidP="00575BB4" w:rsidR="00575BB4">
      <w:pPr>
        <w:spacing w:after="0"/>
      </w:pPr>
    </w:p>
    <w:p w:rsidRDefault="00575BB4" w:rsidP="00575BB4" w:rsidR="00575BB4">
      <w:pPr>
        <w:spacing w:after="0"/>
        <w:jc w:val="center"/>
      </w:pPr>
    </w:p>
    <w:p w:rsidRDefault="00575BB4" w:rsidP="00575BB4" w:rsidR="00575BB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575BB4" w:rsidP="00575BB4" w:rsidR="00575BB4">
      <w:pPr>
        <w:spacing w:after="0"/>
        <w:ind w:firstLine="720"/>
        <w:jc w:val="right"/>
      </w:pPr>
    </w:p>
    <w:p w:rsidRDefault="00575BB4" w:rsidP="00575BB4" w:rsidR="00575BB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575BB4" w:rsidP="00575BB4" w:rsidR="00575BB4">
      <w:pPr>
        <w:spacing w:after="0"/>
        <w:ind w:firstLine="720"/>
        <w:jc w:val="center"/>
        <w:outlineLvl w:val="0"/>
      </w:pPr>
    </w:p>
    <w:p w:rsidRDefault="00575BB4" w:rsidP="00575BB4" w:rsidR="00575BB4">
      <w:pPr>
        <w:spacing w:after="0"/>
        <w:ind w:firstLine="720"/>
        <w:jc w:val="center"/>
        <w:outlineLvl w:val="0"/>
      </w:pPr>
    </w:p>
    <w:p w:rsidRDefault="00575BB4" w:rsidP="00575BB4" w:rsidR="00575BB4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  <w:r>
        <w:t xml:space="preserve">  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  <w:r>
        <w:t>POUKA O PRAVNOM LIJEKU: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</w:p>
    <w:p w:rsidRDefault="00575BB4" w:rsidP="00575BB4" w:rsidR="00575BB4">
      <w:pPr>
        <w:spacing w:after="0"/>
        <w:jc w:val="both"/>
      </w:pPr>
      <w:r>
        <w:t>DNA: 1. Direktor dužnika Sandra Dolenec iz Varaždina, Vladimira Gortana 6</w:t>
      </w:r>
    </w:p>
    <w:p w:rsidRDefault="00575BB4" w:rsidP="00575BB4" w:rsidR="00575BB4">
      <w:pPr>
        <w:spacing w:after="0"/>
        <w:jc w:val="both"/>
      </w:pPr>
      <w:r>
        <w:t xml:space="preserve">           2. E-Oglasna ploča suda</w:t>
      </w:r>
    </w:p>
    <w:p w:rsidRDefault="00AE649C" w:rsidP="00575BB4" w:rsidR="00AE649C" w:rsidRPr="00B76F3C">
      <w:pPr>
        <w:pStyle w:val="Naslov3"/>
        <w:spacing w:after="0"/>
      </w:pPr>
    </w:p>
    <w:p w:rsidRDefault="00ED22F8" w:rsidP="00575BB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75BB4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2F8" w:rsidP="00537B78" w:rsidR="00ED22F8">
      <w:r>
        <w:separator/>
      </w:r>
    </w:p>
  </w:endnote>
  <w:endnote w:id="0" w:type="continuationSeparator">
    <w:p w:rsidRDefault="00ED22F8" w:rsidP="00537B78" w:rsidR="00ED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2F8" w:rsidP="00537B78" w:rsidR="00ED22F8">
      <w:r>
        <w:separator/>
      </w:r>
    </w:p>
  </w:footnote>
  <w:footnote w:id="0" w:type="continuationSeparator">
    <w:p w:rsidRDefault="00ED22F8" w:rsidP="00537B78" w:rsidR="00ED2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B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C4B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2F8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19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St-547/2016-3</izvorni_sadrzaj>
    <derivirana_varijabla naziv="DomainObject.Oznaka_1">St-547/2016-3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otvaranja st. postupka</izvorni_sadrzaj>
    <derivirana_varijabla naziv="DomainObject.Predmet.Opis_1">Zahtjev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, Područni ured sjeverna Hrvatska zastupanog po punomoćniku Županijsko državno odvjetništvo u Varaždinu</izvorni_sadrzaj>
    <derivirana_varijabla naziv="DomainObject.Predmet.StrankaFormated_1">  RH MF - Porezna uprava , Područni ured sjeverna Hrvatska zastupanog po punomoćniku Županijsko državno odvjetništvo u Varaždinu</derivirana_varijabla>
  </DomainObject.Predmet.StrankaFormated>
  <DomainObject.Predmet.StrankaFormatedOIB>
    <izvorni_sadrzaj>  RH MF - Porezna uprava , Područni ured sjeverna Hrvatska zastupanog po punomoćniku Županijsko državno odvjetništvo u Varaždinu</izvorni_sadrzaj>
    <derivirana_varijabla naziv="DomainObject.Predmet.StrankaFormatedOIB_1">  RH MF - Porezna uprava , Područni ured sjeverna Hrvatska zastupanog po punomoćniku Županijsko državno odvjetništvo u Varaždinu</derivirana_varijabla>
  </DomainObject.Predmet.StrankaFormatedOIB>
  <DomainObject.Predmet.StrankaFormatedWithAdress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_1"> RH MF - Porezna uprava 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OIB_1"> RH MF - Porezna uprava 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- Porezna uprava , Područni ured sjeverna Hrvatska Graberje 1,42000 Varaždin</izvorni_sadrzaj>
    <derivirana_varijabla naziv="DomainObject.Predmet.StrankaWithAdress_1">RH MF - Porezna uprava , Područni ured sjeverna Hrvatska Graberje 1,42000 Varaždin</derivirana_varijabla>
  </DomainObject.Predmet.StrankaWithAdress>
  <DomainObject.Predmet.StrankaWithAdressOIB>
    <izvorni_sadrzaj>RH MF - Porezna uprava , Područni ured sjeverna Hrvatska, Graberje 1,42000 Varaždin</izvorni_sadrzaj>
    <derivirana_varijabla naziv="DomainObject.Predmet.StrankaWithAdressOIB_1">RH MF - Porezna uprava , Područni ured sjeverna Hrvatska, Graberje 1,42000 Varaždin</derivirana_varijabla>
  </DomainObject.Predmet.StrankaWithAdressOIB>
  <DomainObject.Predmet.StrankaNazivFormated>
    <izvorni_sadrzaj>RH MF - Porezna uprava , Područni ured sjeverna Hrvatska</izvorni_sadrzaj>
    <derivirana_varijabla naziv="DomainObject.Predmet.StrankaNazivFormated_1">RH MF - Porezna uprava , Područni ured sjeverna Hrvatska</derivirana_varijabla>
  </DomainObject.Predmet.StrankaNazivFormated>
  <DomainObject.Predmet.StrankaNazivFormatedOIB>
    <izvorni_sadrzaj>RH MF - Porezna uprava , Područni ured sjeverna Hrvatska</izvorni_sadrzaj>
    <derivirana_varijabla naziv="DomainObject.Predmet.StrankaNazivFormatedOIB_1">RH MF - Porezna uprava 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28620.55</izvorni_sadrzaj>
    <derivirana_varijabla naziv="DomainObject.Predmet.TrenutnaVrijednost_1">28620.55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, Područni ured sjeverna Hrvatska zastupanog po punomoćniku Županijsko državno odvjetništvo u Varaždinu</item>
    </izvorni_sadrzaj>
    <derivirana_varijabla naziv="DomainObject.Predmet.StrankaListFormated_1">
      <item>RH MF - Porezna uprava 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, Područni ured sjeverna Hrvatska zastupanog po punomoćniku Županijsko državno odvjetništvo u Varaždinu</item>
    </izvorni_sadrzaj>
    <derivirana_varijabla naziv="DomainObject.Predmet.StrankaListFormatedOIB_1">
      <item>RH MF - Porezna uprava 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OIB_1">
      <item>RH MF - Porezna uprava 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, Područni ured sjeverna Hrvatska</item>
    </izvorni_sadrzaj>
    <derivirana_varijabla naziv="DomainObject.Predmet.StrankaListNazivFormated_1">
      <item>RH MF - Porezna uprava , Područni ured sjeverna Hrvatska</item>
    </derivirana_varijabla>
  </DomainObject.Predmet.StrankaListNazivFormated>
  <DomainObject.Predmet.StrankaListNazivFormatedOIB>
    <izvorni_sadrzaj>
      <item>RH MF - Porezna uprava , Područni ured sjeverna Hrvatska</item>
    </izvorni_sadrzaj>
    <derivirana_varijabla naziv="DomainObject.Predmet.StrankaListNazivFormatedOIB_1">
      <item>RH MF - Porezna uprava , Područni ured sjeverna Hrvatska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Županijsko državno odvjetništvo u Varaždinu punomoćnik sudionika u postupku RH MF - Porezna uprava , Područni ured sjeverna Hrvatska</item>
    </izvorni_sadrzaj>
    <derivirana_varijabla naziv="DomainObject.Predmet.OstaliListFormated_1">
      <item>Županijsko državno odvjetništvo u Varaždinu punomoćnik sudionika u postupku RH MF - Porezna uprava 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MF - Porezna uprava , Područni ured sjeverna Hrvatska</item>
    </izvorni_sadrzaj>
    <derivirana_varijabla naziv="DomainObject.Predmet.OstaliListFormatedOIB_1">
      <item>Županijsko državno odvjetništvo u Varaždinu punomoćnik sudionika u postupku RH MF - Porezna uprava 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MF - Porezna uprava , Područni ured sjeverna Hrvatska</item>
    </izvorni_sadrzaj>
    <derivirana_varijabla naziv="DomainObject.Predmet.OstaliListFormatedWithAdress_1">
      <item>Županijsko državno odvjetništvo u Varaždinu punomoćnik sudionika u postupku RH MF - Porezna uprava 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 , Područni ured sjeverna Hrvatska</item>
    </izvorni_sadrzaj>
    <derivirana_varijabla naziv="DomainObject.Predmet.OstaliListFormatedWithAdressOIB_1">
      <item>Županijsko državno odvjetništvo u Varaždinu punomoćnik sudionika u postupku RH MF - Porezna uprava 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St-547/2016-3</izvorni_sadrzaj>
    <derivirana_varijabla naziv="DomainObject.PoslovniBrojDokumenta_1">St-547/2016-3</derivirana_varijabla>
  </DomainObject.PoslovniBrojDokumenta>
  <DomainObject.Predmet.StrankaIDrugi>
    <izvorni_sadrzaj>RH MF - Porezna uprava , Područni ured sjeverna Hrvatska</izvorni_sadrzaj>
    <derivirana_varijabla naziv="DomainObject.Predmet.StrankaIDrugi_1">RH MF - Porezna uprava , Područni ured sjeverna Hrvatska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RH MF - Porezna uprava , Područni ured sjeverna Hrvatska, Graberje 1, 42000 Varaždin</izvorni_sadrzaj>
    <derivirana_varijabla naziv="DomainObject.Predmet.StrankaIDrugiAdressOIB_1">RH MF - Porezna uprava , Područni ured sjeverna Hrvatska, Graberje 1, 42000 Varaždin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LD-LUKADO jednostavno društvo s ograničenom odgovornošću za trgovinu i usluge</item>
      <item>Županijsko državno odvjetništvo u Varaždinu</item>
      <item>RH MF - Porezna uprava , Područni ured sjeverna Hrvatska</item>
    </izvorni_sadrzaj>
    <derivirana_varijabla naziv="DomainObject.Predmet.SudioniciListNaziv_1">
      <item>LD-LUKADO jednostavno društvo s ograničenom odgovornošću za trgovinu i usluge</item>
      <item>Županijsko državno odvjetništvo u Varaždinu</item>
      <item>RH MF - Porezna uprava , Područni ured sjeverna Hrvatska</item>
    </derivirana_varijabla>
  </DomainObject.Predmet.SudioniciListNaziv>
  <DomainObject.Predmet.SudioniciListAdressOIB>
    <izvorni_sadrzaj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Graberje 1,42000 Varaždin</item>
    </izvorni_sadrzaj>
    <derivirana_varijabla naziv="DomainObject.Predmet.SudioniciListAdressOIB_1"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5E0A3-E65B-4353-AD7C-D1FA19FC5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3267</properties:Characters>
  <properties:Lines>91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2016-04-21T11:16:00Z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