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1365" w14:paraId="3bc1365" w:rsidRDefault="00017D6A" w:rsidP="001E5672" w:rsidR="00DD3385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672" w:rsidP="001E5672" w:rsidR="001E5672">
      <w:pPr>
        <w:rPr>
          <w:b/>
        </w:rPr>
      </w:pPr>
      <w:r w:rsidRPr="00E3535F">
        <w:rPr>
          <w:b/>
        </w:rPr>
        <w:t>REPUBLIKA HRVATSKA                                                               12 St-</w:t>
      </w:r>
      <w:r w:rsidR="00DD3385">
        <w:rPr>
          <w:b/>
        </w:rPr>
        <w:t>83/2011</w:t>
      </w:r>
    </w:p>
    <w:p w:rsidRDefault="001E5672" w:rsidP="001E5672" w:rsidR="001E5672">
      <w:pPr>
        <w:rPr>
          <w:b/>
        </w:rPr>
      </w:pPr>
      <w:r>
        <w:rPr>
          <w:b/>
        </w:rPr>
        <w:t>TRGOVAČKI SUD U ZAGREBU</w:t>
      </w:r>
    </w:p>
    <w:p w:rsidRDefault="00DD3385" w:rsidP="001E5672" w:rsidR="00DD3385">
      <w:pPr>
        <w:rPr>
          <w:b/>
        </w:rPr>
      </w:pPr>
      <w:r>
        <w:rPr>
          <w:b/>
        </w:rPr>
        <w:t xml:space="preserve">ZAGREB, Amruševa 2/II </w:t>
      </w:r>
    </w:p>
    <w:p w:rsidRDefault="001E5672" w:rsidP="001E5672" w:rsidR="001E5672" w:rsidRPr="00E3535F"/>
    <w:p w:rsidRDefault="001E5672" w:rsidP="001E5672" w:rsidR="001E5672" w:rsidRPr="00E3535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3535F">
        <w:rPr>
          <w:b/>
        </w:rPr>
        <w:t>R</w:t>
      </w:r>
      <w:r>
        <w:rPr>
          <w:b/>
        </w:rPr>
        <w:t xml:space="preserve"> </w:t>
      </w:r>
      <w:r w:rsidRPr="00E3535F">
        <w:rPr>
          <w:b/>
        </w:rPr>
        <w:t>J</w:t>
      </w:r>
      <w:r>
        <w:rPr>
          <w:b/>
        </w:rPr>
        <w:t xml:space="preserve"> </w:t>
      </w:r>
      <w:r w:rsidRPr="00E3535F">
        <w:rPr>
          <w:b/>
        </w:rPr>
        <w:t>E</w:t>
      </w:r>
      <w:r>
        <w:rPr>
          <w:b/>
        </w:rPr>
        <w:t xml:space="preserve"> </w:t>
      </w:r>
      <w:r w:rsidRPr="00E3535F">
        <w:rPr>
          <w:b/>
        </w:rPr>
        <w:t>Š</w:t>
      </w:r>
      <w:r>
        <w:rPr>
          <w:b/>
        </w:rPr>
        <w:t xml:space="preserve"> </w:t>
      </w:r>
      <w:r w:rsidRPr="00E3535F">
        <w:rPr>
          <w:b/>
        </w:rPr>
        <w:t>E</w:t>
      </w:r>
      <w:r>
        <w:rPr>
          <w:b/>
        </w:rPr>
        <w:t xml:space="preserve"> </w:t>
      </w:r>
      <w:r w:rsidRPr="00E3535F">
        <w:rPr>
          <w:b/>
        </w:rPr>
        <w:t>N</w:t>
      </w:r>
      <w:r>
        <w:rPr>
          <w:b/>
        </w:rPr>
        <w:t xml:space="preserve"> </w:t>
      </w:r>
      <w:r w:rsidRPr="00E3535F">
        <w:rPr>
          <w:b/>
        </w:rPr>
        <w:t>J</w:t>
      </w:r>
      <w:r>
        <w:rPr>
          <w:b/>
        </w:rPr>
        <w:t xml:space="preserve"> </w:t>
      </w:r>
      <w:r w:rsidRPr="00E3535F">
        <w:rPr>
          <w:b/>
        </w:rPr>
        <w:t>E</w:t>
      </w:r>
    </w:p>
    <w:p w:rsidRDefault="001E5672" w:rsidP="001E5672" w:rsidR="001E5672" w:rsidRPr="00E3535F">
      <w:pPr>
        <w:rPr>
          <w:b/>
        </w:rPr>
      </w:pPr>
    </w:p>
    <w:p w:rsidRDefault="001E5672" w:rsidP="00AD70B4" w:rsidR="00AD70B4" w:rsidRPr="006403E4">
      <w:pPr>
        <w:jc w:val="both"/>
        <w:rPr>
          <w:sz w:val="22"/>
          <w:szCs w:val="22"/>
        </w:rPr>
      </w:pPr>
      <w:r w:rsidRPr="00E3535F">
        <w:t xml:space="preserve">TRGOVAČKI SUD U ZAGREBU po stečajnom sucu Nini Radiću , u stečajnom postupku nad, MEGRAD-NEKRETNINE d.o.o. za graditeljstvo, trgovinu i usluge, u stečaju Zagreb, Božidara Adžije 19, MBS:080491363, OIB:75927053478, </w:t>
      </w:r>
      <w:r w:rsidR="00D76B31">
        <w:t>14</w:t>
      </w:r>
      <w:r w:rsidR="00AD70B4" w:rsidRPr="006403E4">
        <w:rPr>
          <w:sz w:val="22"/>
          <w:szCs w:val="22"/>
        </w:rPr>
        <w:t xml:space="preserve">. </w:t>
      </w:r>
      <w:r w:rsidR="00D76B31">
        <w:rPr>
          <w:sz w:val="22"/>
          <w:szCs w:val="22"/>
        </w:rPr>
        <w:t>rujna</w:t>
      </w:r>
      <w:r w:rsidR="00AD70B4" w:rsidRPr="006403E4">
        <w:rPr>
          <w:sz w:val="22"/>
          <w:szCs w:val="22"/>
        </w:rPr>
        <w:t xml:space="preserve"> 201</w:t>
      </w:r>
      <w:r w:rsidR="001F6255">
        <w:rPr>
          <w:sz w:val="22"/>
          <w:szCs w:val="22"/>
        </w:rPr>
        <w:t>6</w:t>
      </w:r>
      <w:r w:rsidR="00AD70B4" w:rsidRPr="006403E4">
        <w:rPr>
          <w:sz w:val="22"/>
          <w:szCs w:val="22"/>
        </w:rPr>
        <w:t>. godine,</w:t>
      </w:r>
    </w:p>
    <w:p w:rsidRDefault="00B22ED0" w:rsidP="00656D9E" w:rsidR="00B22ED0">
      <w:pPr>
        <w:jc w:val="both"/>
      </w:pPr>
    </w:p>
    <w:p w:rsidRDefault="00A86461" w:rsidP="00D870C1" w:rsidR="00B45E5E" w:rsidRPr="00D870C1">
      <w:pPr>
        <w:jc w:val="center"/>
        <w:rPr>
          <w:b/>
        </w:rPr>
      </w:pPr>
      <w:r w:rsidRPr="002B7387">
        <w:rPr>
          <w:b/>
        </w:rPr>
        <w:t>r  i  j  e  š  i  o    j  e</w:t>
      </w:r>
    </w:p>
    <w:p w:rsidRDefault="00B45E5E" w:rsidP="00A74E5C" w:rsidR="00B45E5E">
      <w:pPr>
        <w:jc w:val="both"/>
      </w:pPr>
    </w:p>
    <w:p w:rsidRDefault="00A86461" w:rsidP="00AD70B4" w:rsidR="001D0A93">
      <w:pPr>
        <w:jc w:val="both"/>
      </w:pPr>
      <w:r w:rsidRPr="00C35D2E">
        <w:rPr>
          <w:b/>
        </w:rPr>
        <w:t>I</w:t>
      </w:r>
      <w:r w:rsidR="00B45E5E" w:rsidRPr="00C35D2E">
        <w:rPr>
          <w:b/>
        </w:rPr>
        <w:t xml:space="preserve">     </w:t>
      </w:r>
      <w:r w:rsidR="00813F0B">
        <w:t xml:space="preserve">Nalaže se Općinskom građanskom sudu u Zagrebu izvršiti upis  zabilježbe rješenja o otvaranju stečajnog postupka nad </w:t>
      </w:r>
      <w:r w:rsidR="00813F0B" w:rsidRPr="00E3535F">
        <w:t>MEGRAD-NEKRETNINE d.o.o. za graditeljstvo, trgovinu i usluge, u stečaju Zagreb, Božidara Adžije 19, MBS:080491363, OIB:75927053478</w:t>
      </w:r>
      <w:r w:rsidR="00813F0B">
        <w:t xml:space="preserve"> </w:t>
      </w:r>
      <w:r w:rsidR="001E5672">
        <w:t xml:space="preserve">u  K.O. Grad Zagreb, z.k.ul. 30460 </w:t>
      </w:r>
      <w:r w:rsidR="001D0A93">
        <w:t>za etažne j</w:t>
      </w:r>
      <w:r w:rsidR="001E5672">
        <w:t>edinic</w:t>
      </w:r>
      <w:r w:rsidR="001D0A93">
        <w:t>e</w:t>
      </w:r>
      <w:r w:rsidR="001E5672">
        <w:t xml:space="preserve"> kako slijedi:</w:t>
      </w:r>
      <w:r w:rsidR="000561FA" w:rsidRPr="00C35D2E">
        <w:t xml:space="preserve"> </w:t>
      </w:r>
    </w:p>
    <w:p w:rsidRDefault="001D0A93" w:rsidP="001D0A93" w:rsidR="00F34F0B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t>2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. Suvlasnički dio: 15/10000 ETAŽNO VLASNIŠTVO (E-2)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garažno mjesto GM-11 (oznake GM-11), u etaži "-3", površine 16,00m2, ukupne korisne vrijednosti 12,00m2, u etažnom elaboratu označeno tamno crvenom bojom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t>5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. Suvlasnički dio: 15/10000 ETAŽNO VLASNIŠTVO (E-5)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garažno mjesto GM-24 (oznake GM-24), u etaži "-3", površine 15,92m2, ukupne korisne vrijednosti 11,94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m2, u etažnom elaboratu označeno oker bojom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t>6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. Suvlasnički dio: 16/10000 ETAŽNO VLASNIŠTVO (E-6)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garažno mjesto GM-25 (oznake GM-25), u etaži "-3", površine 16,45m2, ukupne korisne vrijednosti 12,34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m2, u etažnom elaboratu označeno tamno smeđom bojom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t>7.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 xml:space="preserve"> Suvlasnički dio: 16/10000 ETAŽNO VLASNIŠTVO (E-7)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garažno mjesto GM-26 (oznake GM-26), u etaži "-3", površine 16,20m2, ukupne korisne vrijednosti 12,15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m2, u etažnom elaboratu označeno svijetlo smeđom bojom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t>8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. Suvlasnički dio: 6/10000 ETAŽNO VLASNIŠTVO (E-8)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spremište A (oznake SPR-A), u etaži "-3", površine 6,43m2, ukupne korisne vrijednosti 4,82m2, u etažnom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elaboratu označeno tamno žutom bojom</w:t>
      </w:r>
    </w:p>
    <w:p w:rsidRDefault="001D0A93" w:rsidP="00F34F0B" w:rsidR="001D0A93" w:rsidRPr="00D76B31">
      <w:pPr>
        <w:autoSpaceDE w:val="false"/>
        <w:autoSpaceDN w:val="false"/>
        <w:adjustRightInd w:val="false"/>
        <w:jc w:val="both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t>9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. Suvlasnički dio: 10/10000 ETAŽNO VLASNIŠTVO (E-9)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spremište B (oznake SPR-B), u etaži "-3", površine 10,53m2, ukupne korisne vrijednosti 7,90m2,u etažnom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elaboratu označeno svijetlo žutom bojom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t>10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. Suvlasnički dio: 21/10000 ETAŽNO VLASNIŠTVO (E-10)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spremište C (oznake SPR-C), u etaži "-2", površine 21,94m2, ukupne korisne vrijednosti 16,46m2,u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etažnom elaboratu označeno svijetlo zelenom bojom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t>21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. Suvlasnički dio: 71/10000 ETAŽNO VLASNIŠTVO (E-21)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stan B.0.08. u prizemlju (oznake B.0.08.) koji se sastoji od ulaznog prostora, dnevnog boravka, kuhinje,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izbe, sobe, kupaonice, površine 46.48m2, parkirnog mjesta PM-60 u etaži "-2" (oznake PM-60) površine 15,40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m2, i spremišta S-14 u etaži "-2" (oznake S-14) površine 2,02m2, ukupne korisne vrijednosti 55.19m2 u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etažnom elaboratu označeno tamno žutom bojom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lastRenderedPageBreak/>
        <w:t>48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. Suvlasnički dio: 91/10000 ETAŽNO VLASNIŠTVO (E-48)</w:t>
      </w:r>
    </w:p>
    <w:p w:rsidRDefault="001D0A93" w:rsidP="001D0A93" w:rsidR="00F34F0B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stan A.2.05. na II. katu (oznake A.2.05.) koji se sastoji od ulaznog prostora, dnevnog boravka, kuhinje, sobe,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kupaonice, loggie, površine 62.81m2, parkirnog mjesta PM-8 u etaži "-3" (oznake PM-8) površine 13,78m2, i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spremišta S-50 u etaži "-1" (oznake S-50) površine 1,93m2, ukupne korisne vrijednosti 70.67m2 u etažnom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elaboratu označeno oker bojom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</w:p>
    <w:p w:rsidRDefault="001D0A93" w:rsidP="001D0A93" w:rsidR="001D0A93" w:rsidRPr="00D76B31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Cs/>
          <w:sz w:val="20"/>
          <w:szCs w:val="20"/>
        </w:rPr>
      </w:pPr>
      <w:r w:rsidRPr="00F34F0B">
        <w:rPr>
          <w:rFonts w:cs="TimesNewRomanPS-BoldMT" w:hAnsi="TimesNewRomanPS-BoldMT" w:ascii="TimesNewRomanPS-BoldMT"/>
          <w:b/>
          <w:bCs/>
          <w:sz w:val="20"/>
          <w:szCs w:val="20"/>
        </w:rPr>
        <w:t>112.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 xml:space="preserve"> Suvlasnički dio: 129/10000 ETAŽNO VLASNIŠTVO (E-112)</w:t>
      </w:r>
    </w:p>
    <w:p w:rsidRDefault="001D0A93" w:rsidP="00F34F0B" w:rsidR="001D0A93">
      <w:pPr>
        <w:autoSpaceDE w:val="false"/>
        <w:autoSpaceDN w:val="false"/>
        <w:adjustRightInd w:val="false"/>
      </w:pPr>
      <w:r w:rsidRPr="00D76B31">
        <w:rPr>
          <w:rFonts w:cs="TimesNewRomanPS-BoldMT" w:hAnsi="TimesNewRomanPS-BoldMT" w:ascii="TimesNewRomanPS-BoldMT"/>
          <w:bCs/>
          <w:sz w:val="20"/>
          <w:szCs w:val="20"/>
        </w:rPr>
        <w:t>1. stan A.6.02. u potkrovlju (oznake A.6.02.) koji se sastoji od ulaznog prostora, dnevnog boravka, kuhinje,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izbe i garderoba, sobe 1, sobe 2, kupaonice, wc-a i gospodarstvo, terase, površine 87.48m2, garažnog mjesta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M-95 u etaži "-1" (oznake GM-95) površine 15,30m2, i spremišta S-54 u etaži "-1" (oznake S-54) površine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2,16m2, ukupne korisne vrijednosti 100.04m2 u etažnom elaboratu označeno tamno crvenom bojom</w:t>
      </w:r>
      <w:r w:rsidR="00F34F0B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Pr="00D76B31">
        <w:rPr>
          <w:rFonts w:cs="TimesNewRomanPS-BoldMT" w:hAnsi="TimesNewRomanPS-BoldMT" w:ascii="TimesNewRomanPS-BoldMT"/>
          <w:bCs/>
          <w:sz w:val="20"/>
          <w:szCs w:val="20"/>
        </w:rPr>
        <w:t>MEGRAD-NEKRETNINE D.O.O., OIB: 75927053478, BOŽIDARA ADŽIJE BR. 19, ZAGREB</w:t>
      </w:r>
      <w:r w:rsidR="00D76B31">
        <w:rPr>
          <w:rFonts w:cs="TimesNewRomanPS-BoldMT" w:hAnsi="TimesNewRomanPS-BoldMT" w:ascii="TimesNewRomanPS-BoldMT"/>
          <w:bCs/>
          <w:sz w:val="20"/>
          <w:szCs w:val="20"/>
        </w:rPr>
        <w:t>,</w:t>
      </w:r>
    </w:p>
    <w:p w:rsidRDefault="00D0617A" w:rsidP="00AD70B4" w:rsidR="00D0617A" w:rsidRPr="00F34F0B">
      <w:pPr>
        <w:jc w:val="both"/>
        <w:rPr>
          <w:b/>
        </w:rPr>
      </w:pPr>
      <w:r w:rsidRPr="00F34F0B">
        <w:rPr>
          <w:b/>
        </w:rPr>
        <w:t>sve na listu A opisano kao zgrada mješovite uporabe br. 3 i 5 u Oporovečkoj ulici , Zagreb i dvorište u površini 2663 m2 na kat. čestici 7740/2.</w:t>
      </w:r>
    </w:p>
    <w:p w:rsidRDefault="001D0A93" w:rsidP="00AD70B4" w:rsidR="001D0A93" w:rsidRPr="00F34F0B">
      <w:pPr>
        <w:jc w:val="both"/>
        <w:rPr>
          <w:b/>
        </w:rPr>
      </w:pPr>
    </w:p>
    <w:p w:rsidRDefault="0018201B" w:rsidP="002B7387" w:rsidR="0018201B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18201B" w:rsidP="0018201B" w:rsidR="0018201B">
      <w:pPr>
        <w:jc w:val="both"/>
        <w:rPr>
          <w:b/>
        </w:rPr>
      </w:pPr>
    </w:p>
    <w:p w:rsidRDefault="00D0617A" w:rsidP="0006317E" w:rsidR="00D0617A">
      <w:pPr>
        <w:jc w:val="both"/>
      </w:pPr>
      <w:r>
        <w:t>Za navedene n</w:t>
      </w:r>
      <w:r w:rsidR="00813F0B">
        <w:t xml:space="preserve">ekretnine iz izreke </w:t>
      </w:r>
      <w:r>
        <w:t>dostavlj</w:t>
      </w:r>
      <w:r w:rsidR="00D16D6B">
        <w:t>a se</w:t>
      </w:r>
      <w:r w:rsidR="00D76B31">
        <w:t xml:space="preserve"> ponovno </w:t>
      </w:r>
      <w:r w:rsidR="00813F0B">
        <w:t xml:space="preserve"> rješenj</w:t>
      </w:r>
      <w:r w:rsidR="00D16D6B">
        <w:t>e</w:t>
      </w:r>
      <w:r w:rsidR="00813F0B">
        <w:t xml:space="preserve"> o otvaranju stečajnog postupka nad dužnikom. </w:t>
      </w:r>
      <w:r>
        <w:t xml:space="preserve">Sud je očitom pogreškom naložio brisati zabilježbe i u dijelu nekretnina koje nisu unovčene </w:t>
      </w:r>
      <w:r w:rsidR="00D16D6B">
        <w:t xml:space="preserve">tijekom </w:t>
      </w:r>
      <w:r>
        <w:t>postupku</w:t>
      </w:r>
      <w:r w:rsidR="00D76B31">
        <w:t xml:space="preserve"> sve po odluci od 07. 07. 2015., godine</w:t>
      </w:r>
      <w:r>
        <w:t xml:space="preserve">. </w:t>
      </w:r>
    </w:p>
    <w:p w:rsidRDefault="00D16D6B" w:rsidP="0006317E" w:rsidR="00D0617A">
      <w:pPr>
        <w:jc w:val="both"/>
      </w:pPr>
      <w:r>
        <w:t>Ponovni u</w:t>
      </w:r>
      <w:r w:rsidR="00D0617A">
        <w:t>pis zabilježbe rješenja o otvaranju stečajnog postupka omogućiti će unovčenje stečajne mase u ovom predmetu,</w:t>
      </w:r>
    </w:p>
    <w:p w:rsidRDefault="00813F0B" w:rsidP="0006317E" w:rsidR="00813F0B">
      <w:pPr>
        <w:jc w:val="both"/>
      </w:pPr>
      <w:r>
        <w:t>Radi daljnjeg zakonitog vođenja postupka u ovom predmetu u skladu s člankom 17. Stečajnog zakona sud je riješio kao u izreci.</w:t>
      </w:r>
    </w:p>
    <w:p w:rsidRDefault="00813F0B" w:rsidP="0006317E" w:rsidR="00813F0B">
      <w:pPr>
        <w:jc w:val="both"/>
      </w:pPr>
    </w:p>
    <w:p w:rsidRDefault="00F6387B" w:rsidP="00A74E5C" w:rsidR="00A74E5C">
      <w:pPr>
        <w:jc w:val="center"/>
      </w:pPr>
      <w:r w:rsidRPr="006100EF">
        <w:t xml:space="preserve">U Zagrebu, </w:t>
      </w:r>
      <w:r w:rsidR="00D0617A">
        <w:t>14</w:t>
      </w:r>
      <w:r w:rsidRPr="006100EF">
        <w:t>.</w:t>
      </w:r>
      <w:r w:rsidR="00A327A9">
        <w:t xml:space="preserve"> </w:t>
      </w:r>
      <w:r w:rsidR="00D0617A">
        <w:t>rujna</w:t>
      </w:r>
      <w:r w:rsidR="006100EF">
        <w:t xml:space="preserve"> </w:t>
      </w:r>
      <w:r w:rsidRPr="006100EF">
        <w:t xml:space="preserve"> 20</w:t>
      </w:r>
      <w:r w:rsidR="00B22ED0">
        <w:t>1</w:t>
      </w:r>
      <w:r w:rsidR="00D0617A">
        <w:t>6</w:t>
      </w:r>
      <w:r w:rsidRPr="006100EF">
        <w:t xml:space="preserve">. </w:t>
      </w:r>
      <w:r w:rsidR="00F34F0B" w:rsidRPr="006100EF">
        <w:t>G</w:t>
      </w:r>
      <w:r w:rsidRPr="006100EF">
        <w:t>odine</w:t>
      </w:r>
    </w:p>
    <w:p w:rsidRDefault="00F34F0B" w:rsidP="00A74E5C" w:rsidR="00F34F0B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E41977" w:rsidRPr="006100EF">
      <w:pPr>
        <w:jc w:val="both"/>
      </w:pPr>
      <w:r w:rsidRPr="006100EF">
        <w:t xml:space="preserve">                                                                                               </w:t>
      </w:r>
      <w:r w:rsidR="006100EF">
        <w:t xml:space="preserve"> </w:t>
      </w:r>
      <w:r w:rsidR="00DD3385">
        <w:t xml:space="preserve">    </w:t>
      </w:r>
      <w:r w:rsidRPr="006100EF">
        <w:t xml:space="preserve"> NINO RADIĆ</w:t>
      </w:r>
      <w:r w:rsidR="00F96512">
        <w:t xml:space="preserve"> </w:t>
      </w:r>
      <w:r w:rsidR="007772AE">
        <w:t xml:space="preserve"> </w:t>
      </w:r>
      <w:r w:rsidR="00286DAB">
        <w:t xml:space="preserve">v.r. </w:t>
      </w:r>
    </w:p>
    <w:p w:rsidRDefault="00B22ED0" w:rsidP="00286DAB" w:rsidR="00A74E5C">
      <w:pPr>
        <w:jc w:val="both"/>
      </w:pPr>
      <w:r>
        <w:t>POUKA</w:t>
      </w:r>
      <w:r w:rsidR="009940A8">
        <w:t xml:space="preserve"> O PRAVNOM LIJEKU:</w:t>
      </w:r>
    </w:p>
    <w:p w:rsidRDefault="00B22ED0" w:rsidP="007035F3" w:rsidR="00B22ED0">
      <w:pPr>
        <w:jc w:val="both"/>
      </w:pPr>
      <w:r>
        <w:t xml:space="preserve">Protiv  rješenja  je dopuštena  žalba u roku od 8 dana  od  dostave  ovog rješenja. </w:t>
      </w:r>
    </w:p>
    <w:p w:rsidRDefault="00B22ED0" w:rsidP="00F30DF1" w:rsidR="004D5AE2">
      <w:pPr>
        <w:jc w:val="both"/>
      </w:pPr>
      <w:r>
        <w:t xml:space="preserve">Žalba se podnosi ovom sudu u tri primjerka  i o istoj odlučuje Visoki trgovački sud. </w:t>
      </w:r>
      <w:r w:rsidR="00DD3385">
        <w:t xml:space="preserve">     </w:t>
      </w:r>
    </w:p>
    <w:p w:rsidRDefault="004D5AE2" w:rsidP="00F30DF1" w:rsidR="004D5AE2">
      <w:pPr>
        <w:jc w:val="both"/>
      </w:pPr>
    </w:p>
    <w:p w:rsidRDefault="00CD11EF" w:rsidP="007035F3" w:rsidR="004D5AE2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Za točnost otpravka:Tatjana Slaviček </w:t>
      </w:r>
      <w:r w:rsidR="004D5AE2">
        <w:tab/>
      </w:r>
    </w:p>
    <w:p w:rsidRDefault="00E772F4" w:rsidP="007035F3" w:rsidR="00E772F4">
      <w:pPr>
        <w:jc w:val="both"/>
      </w:pPr>
    </w:p>
    <w:p w:rsidRDefault="00A74E5C" w:rsidP="007035F3" w:rsidR="00A74E5C">
      <w:pPr>
        <w:jc w:val="both"/>
      </w:pPr>
    </w:p>
    <w:sectPr w:rsidR="00A74E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D6A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2557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A93"/>
    <w:rsid w:val="001D1C60"/>
    <w:rsid w:val="001D4448"/>
    <w:rsid w:val="001D4C6F"/>
    <w:rsid w:val="001D709A"/>
    <w:rsid w:val="001D766C"/>
    <w:rsid w:val="001D7DEE"/>
    <w:rsid w:val="001E1649"/>
    <w:rsid w:val="001E5509"/>
    <w:rsid w:val="001E5672"/>
    <w:rsid w:val="001E5DFA"/>
    <w:rsid w:val="001E68EC"/>
    <w:rsid w:val="001F4D0D"/>
    <w:rsid w:val="001F5C82"/>
    <w:rsid w:val="001F6255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6E3D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5AE2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1392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17EA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333C"/>
    <w:rsid w:val="00813F0B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2B54"/>
    <w:rsid w:val="00895644"/>
    <w:rsid w:val="00895BC4"/>
    <w:rsid w:val="00896F1C"/>
    <w:rsid w:val="0089731D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06CB1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26BF4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3875"/>
    <w:rsid w:val="00B84E35"/>
    <w:rsid w:val="00B86A08"/>
    <w:rsid w:val="00B91AB7"/>
    <w:rsid w:val="00B92618"/>
    <w:rsid w:val="00B9371C"/>
    <w:rsid w:val="00B95A39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1EF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D04B37"/>
    <w:rsid w:val="00D0617A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6D6B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6E8B"/>
    <w:rsid w:val="00D67197"/>
    <w:rsid w:val="00D67B30"/>
    <w:rsid w:val="00D7029F"/>
    <w:rsid w:val="00D73778"/>
    <w:rsid w:val="00D73A01"/>
    <w:rsid w:val="00D73F28"/>
    <w:rsid w:val="00D74A50"/>
    <w:rsid w:val="00D76A71"/>
    <w:rsid w:val="00D76B3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385"/>
    <w:rsid w:val="00DD3625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0DF1"/>
    <w:rsid w:val="00F32413"/>
    <w:rsid w:val="00F34361"/>
    <w:rsid w:val="00F3436A"/>
    <w:rsid w:val="00F344AA"/>
    <w:rsid w:val="00F347F4"/>
    <w:rsid w:val="00F34F0B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4D5A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5A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E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E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E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E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4D5A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5A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E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E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E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E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01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5707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33677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6362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518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748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824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0991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214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7854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57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7713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76121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92880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23186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84953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049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93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861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2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04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9594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240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122023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59546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8624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89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88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893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938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St-83/2011-185</izvorni_sadrzaj>
    <derivirana_varijabla naziv="DomainObject.Oznaka_1">St-83/2011-185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2011.</izvorni_sadrzaj>
    <derivirana_varijabla naziv="DomainObject.Predmet.DatumOsnivanja_1">1.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</izvorni_sadrzaj>
    <derivirana_varijabla naziv="DomainObject.Predmet.Opis_1">Prijedlog za otvaranje stečajnog postupka
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St-83/2011</izvorni_sadrzaj>
    <derivirana_varijabla naziv="DomainObject.Predmet.OznakaBroj_1">St-83/2011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St-277/10 - 40. ref.-
rj. o obustavi post. od 24.12.2010. 
SPIS U REF.</izvorni_sadrzaj>
    <derivirana_varijabla naziv="DomainObject.Predmet.PrimjedbaSuca_1">VEZA: St-277/10 - 40. ref.-
rj. o obustavi post. od 24.12.2010. 
SPIS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MEGRAD-NEKRETNINE d.o.o.</izvorni_sadrzaj>
    <derivirana_varijabla naziv="DomainObject.Predmet.ProtustrankaFormated_1">  MEGRAD-NEKRETNINE d.o.o.</derivirana_varijabla>
  </DomainObject.Predmet.ProtustrankaFormated>
  <DomainObject.Predmet.ProtustrankaFormatedOIB>
    <izvorni_sadrzaj>  MEGRAD-NEKRETNINE d.o.o., OIB 75927053478</izvorni_sadrzaj>
    <derivirana_varijabla naziv="DomainObject.Predmet.ProtustrankaFormatedOIB_1">  MEGRAD-NEKRETNINE d.o.o., OIB 75927053478</derivirana_varijabla>
  </DomainObject.Predmet.ProtustrankaFormatedOIB>
  <DomainObject.Predmet.ProtustrankaFormatedWithAdress>
    <izvorni_sadrzaj> MEGRAD-NEKRETNINE d.o.o., BOŽIDARA ADŽIJE 19, 10000 Zagreb</izvorni_sadrzaj>
    <derivirana_varijabla naziv="DomainObject.Predmet.ProtustrankaFormatedWithAdress_1"> MEGRAD-NEKRETNINE d.o.o., BOŽIDARA ADŽIJE 19, 10000 Zagreb</derivirana_varijabla>
  </DomainObject.Predmet.ProtustrankaFormatedWithAdress>
  <DomainObject.Predmet.ProtustrankaFormatedWithAdressOIB>
    <izvorni_sadrzaj> MEGRAD-NEKRETNINE d.o.o., OIB 75927053478, BOŽIDARA ADŽIJE 19, 10000 Zagreb</izvorni_sadrzaj>
    <derivirana_varijabla naziv="DomainObject.Predmet.ProtustrankaFormatedWithAdressOIB_1"> MEGRAD-NEKRETNINE d.o.o., OIB 75927053478, BOŽIDARA ADŽIJE 19, 10000 Zagreb</derivirana_varijabla>
  </DomainObject.Predmet.ProtustrankaFormatedWithAdressOIB>
  <DomainObject.Predmet.ProtustrankaWithAdress>
    <izvorni_sadrzaj>MEGRAD-NEKRETNINE d.o.o. BOŽIDARA ADŽIJE 19, 10000 Zagreb</izvorni_sadrzaj>
    <derivirana_varijabla naziv="DomainObject.Predmet.ProtustrankaWithAdress_1">MEGRAD-NEKRETNINE d.o.o. BOŽIDARA ADŽIJE 19, 10000 Zagreb</derivirana_varijabla>
  </DomainObject.Predmet.ProtustrankaWithAdress>
  <DomainObject.Predmet.ProtustrankaWithAdressOIB>
    <izvorni_sadrzaj>MEGRAD-NEKRETNINE d.o.o., OIB 75927053478, BOŽIDARA ADŽIJE 19, 10000 Zagreb</izvorni_sadrzaj>
    <derivirana_varijabla naziv="DomainObject.Predmet.ProtustrankaWithAdressOIB_1">MEGRAD-NEKRETNINE d.o.o., OIB 75927053478, BOŽIDARA ADŽIJE 19, 10000 Zagreb</derivirana_varijabla>
  </DomainObject.Predmet.ProtustrankaWithAdressOIB>
  <DomainObject.Predmet.ProtustrankaNazivFormated>
    <izvorni_sadrzaj>MEGRAD-NEKRETNINE d.o.o.</izvorni_sadrzaj>
    <derivirana_varijabla naziv="DomainObject.Predmet.ProtustrankaNazivFormated_1">MEGRAD-NEKRETNINE d.o.o.</derivirana_varijabla>
  </DomainObject.Predmet.ProtustrankaNazivFormated>
  <DomainObject.Predmet.ProtustrankaNazivFormatedOIB>
    <izvorni_sadrzaj>MEGRAD-NEKRETNINE d.o.o., OIB 75927053478</izvorni_sadrzaj>
    <derivirana_varijabla naziv="DomainObject.Predmet.ProtustrankaNazivFormatedOIB_1">MEGRAD-NEKRETNINE d.o.o., OIB 75927053478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SCULPTOR d.o.o. zastupanog po punomoćniku BORIS VRDOLJAK</izvorni_sadrzaj>
    <derivirana_varijabla naziv="DomainObject.Predmet.StrankaFormated_1">  SCULPTOR d.o.o. zastupanog po punomoćniku BORIS VRDOLJAK</derivirana_varijabla>
  </DomainObject.Predmet.StrankaFormated>
  <DomainObject.Predmet.StrankaFormatedOIB>
    <izvorni_sadrzaj>  SCULPTOR d.o.o., OIB 87523175283 zastupanog po punomoćniku BORIS VRDOLJAK</izvorni_sadrzaj>
    <derivirana_varijabla naziv="DomainObject.Predmet.StrankaFormatedOIB_1">  SCULPTOR d.o.o., OIB 87523175283 zastupanog po punomoćniku BORIS VRDOLJAK</derivirana_varijabla>
  </DomainObject.Predmet.StrankaFormatedOIB>
  <DomainObject.Predmet.StrankaFormatedWithAdress>
    <izvorni_sadrzaj> SCULPTOR d.o.o., DINKA ŠIMUNOVIĆA 7, 21000 Split zastupanog po punomoćniku BORIS VRDOLJAK</izvorni_sadrzaj>
    <derivirana_varijabla naziv="DomainObject.Predmet.StrankaFormatedWithAdress_1"> SCULPTOR d.o.o., DINKA ŠIMUNOVIĆA 7, 21000 Split zastupanog po punomoćniku BORIS VRDOLJAK</derivirana_varijabla>
  </DomainObject.Predmet.StrankaFormatedWithAdress>
  <DomainObject.Predmet.StrankaFormatedWithAdressOIB>
    <izvorni_sadrzaj> SCULPTOR d.o.o., OIB 87523175283, DINKA ŠIMUNOVIĆA 7, 21000 Split zastupanog po punomoćniku BORIS VRDOLJAK</izvorni_sadrzaj>
    <derivirana_varijabla naziv="DomainObject.Predmet.StrankaFormatedWithAdressOIB_1"> SCULPTOR d.o.o., OIB 87523175283, DINKA ŠIMUNOVIĆA 7, 21000 Split zastupanog po punomoćniku BORIS VRDOLJAK</derivirana_varijabla>
  </DomainObject.Predmet.StrankaFormatedWithAdressOIB>
  <DomainObject.Predmet.StrankaWithAdress>
    <izvorni_sadrzaj>SCULPTOR d.o.o. DINKA ŠIMUNOVIĆA 7,21000 Split</izvorni_sadrzaj>
    <derivirana_varijabla naziv="DomainObject.Predmet.StrankaWithAdress_1">SCULPTOR d.o.o. DINKA ŠIMUNOVIĆA 7,21000 Split</derivirana_varijabla>
  </DomainObject.Predmet.StrankaWithAdress>
  <DomainObject.Predmet.StrankaWithAdressOIB>
    <izvorni_sadrzaj>SCULPTOR d.o.o., OIB 87523175283, DINKA ŠIMUNOVIĆA 7,21000 Split</izvorni_sadrzaj>
    <derivirana_varijabla naziv="DomainObject.Predmet.StrankaWithAdressOIB_1">SCULPTOR d.o.o., OIB 87523175283, DINKA ŠIMUNOVIĆA 7,21000 Split</derivirana_varijabla>
  </DomainObject.Predmet.StrankaWithAdressOIB>
  <DomainObject.Predmet.StrankaNazivFormated>
    <izvorni_sadrzaj>SCULPTOR d.o.o.</izvorni_sadrzaj>
    <derivirana_varijabla naziv="DomainObject.Predmet.StrankaNazivFormated_1">SCULPTOR d.o.o.</derivirana_varijabla>
  </DomainObject.Predmet.StrankaNazivFormated>
  <DomainObject.Predmet.StrankaNazivFormatedOIB>
    <izvorni_sadrzaj>SCULPTOR d.o.o., OIB 87523175283</izvorni_sadrzaj>
    <derivirana_varijabla naziv="DomainObject.Predmet.StrankaNazivFormatedOIB_1">SCULPTOR d.o.o., OIB 87523175283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SCULPTOR d.o.o. zastupanog po punomoćniku BORIS VRDOLJAK</item>
    </izvorni_sadrzaj>
    <derivirana_varijabla naziv="DomainObject.Predmet.StrankaListFormated_1">
      <item>SCULPTOR d.o.o. zastupanog po punomoćniku BORIS VRDOLJAK</item>
    </derivirana_varijabla>
  </DomainObject.Predmet.StrankaListFormated>
  <DomainObject.Predmet.StrankaListFormatedOIB>
    <izvorni_sadrzaj>
      <item>SCULPTOR d.o.o., OIB 87523175283 zastupanog po punomoćniku BORIS VRDOLJAK</item>
    </izvorni_sadrzaj>
    <derivirana_varijabla naziv="DomainObject.Predmet.StrankaListFormatedOIB_1">
      <item>SCULPTOR d.o.o., OIB 87523175283 zastupanog po punomoćniku BORIS VRDOLJAK</item>
    </derivirana_varijabla>
  </DomainObject.Predmet.StrankaListFormatedOIB>
  <DomainObject.Predmet.StrankaListFormatedWithAdress>
    <izvorni_sadrzaj>
      <item>SCULPTOR d.o.o., DINKA ŠIMUNOVIĆA 7, 21000 Split zastupanog po punomoćniku BORIS VRDOLJAK</item>
    </izvorni_sadrzaj>
    <derivirana_varijabla naziv="DomainObject.Predmet.StrankaListFormatedWithAdress_1">
      <item>SCULPTOR d.o.o., DINKA ŠIMUNOVIĆA 7, 21000 Split zastupanog po punomoćniku BORIS VRDOLJAK</item>
    </derivirana_varijabla>
  </DomainObject.Predmet.StrankaListFormatedWithAdress>
  <DomainObject.Predmet.StrankaListFormatedWithAdressOIB>
    <izvorni_sadrzaj>
      <item>SCULPTOR d.o.o., OIB 87523175283, DINKA ŠIMUNOVIĆA 7, 21000 Split zastupanog po punomoćniku BORIS VRDOLJAK</item>
    </izvorni_sadrzaj>
    <derivirana_varijabla naziv="DomainObject.Predmet.StrankaListFormatedWithAdressOIB_1">
      <item>SCULPTOR d.o.o., OIB 87523175283, DINKA ŠIMUNOVIĆA 7, 21000 Split zastupanog po punomoćniku BORIS VRDOLJAK</item>
    </derivirana_varijabla>
  </DomainObject.Predmet.StrankaListFormatedWithAdressOIB>
  <DomainObject.Predmet.StrankaListNazivFormated>
    <izvorni_sadrzaj>
      <item>SCULPTOR d.o.o.</item>
    </izvorni_sadrzaj>
    <derivirana_varijabla naziv="DomainObject.Predmet.StrankaListNazivFormated_1">
      <item>SCULPTOR d.o.o.</item>
    </derivirana_varijabla>
  </DomainObject.Predmet.StrankaListNazivFormated>
  <DomainObject.Predmet.StrankaListNazivFormatedOIB>
    <izvorni_sadrzaj>
      <item>SCULPTOR d.o.o., OIB 87523175283</item>
    </izvorni_sadrzaj>
    <derivirana_varijabla naziv="DomainObject.Predmet.StrankaListNazivFormatedOIB_1">
      <item>SCULPTOR d.o.o., OIB 87523175283</item>
    </derivirana_varijabla>
  </DomainObject.Predmet.StrankaListNazivFormatedOIB>
  <DomainObject.Predmet.ProtuStrankaListFormated>
    <izvorni_sadrzaj>
      <item>MEGRAD-NEKRETNINE d.o.o.</item>
    </izvorni_sadrzaj>
    <derivirana_varijabla naziv="DomainObject.Predmet.ProtuStrankaListFormated_1">
      <item>MEGRAD-NEKRETNINE d.o.o.</item>
    </derivirana_varijabla>
  </DomainObject.Predmet.ProtuStrankaListFormated>
  <DomainObject.Predmet.ProtuStrankaListFormatedOIB>
    <izvorni_sadrzaj>
      <item>MEGRAD-NEKRETNINE d.o.o., OIB 75927053478</item>
    </izvorni_sadrzaj>
    <derivirana_varijabla naziv="DomainObject.Predmet.ProtuStrankaListFormatedOIB_1">
      <item>MEGRAD-NEKRETNINE d.o.o., OIB 75927053478</item>
    </derivirana_varijabla>
  </DomainObject.Predmet.ProtuStrankaListFormatedOIB>
  <DomainObject.Predmet.ProtuStrankaListFormatedWithAdress>
    <izvorni_sadrzaj>
      <item>MEGRAD-NEKRETNINE d.o.o., BOŽIDARA ADŽIJE 19, 10000 Zagreb</item>
    </izvorni_sadrzaj>
    <derivirana_varijabla naziv="DomainObject.Predmet.ProtuStrankaListFormatedWithAdress_1">
      <item>MEGRAD-NEKRETNINE d.o.o., BOŽIDARA ADŽIJE 19, 10000 Zagreb</item>
    </derivirana_varijabla>
  </DomainObject.Predmet.ProtuStrankaListFormatedWithAdress>
  <DomainObject.Predmet.ProtuStrankaListFormatedWithAdressOIB>
    <izvorni_sadrzaj>
      <item>MEGRAD-NEKRETNINE d.o.o., OIB 75927053478, BOŽIDARA ADŽIJE 19, 10000 Zagreb</item>
    </izvorni_sadrzaj>
    <derivirana_varijabla naziv="DomainObject.Predmet.ProtuStrankaListFormatedWithAdressOIB_1">
      <item>MEGRAD-NEKRETNINE d.o.o., OIB 75927053478, BOŽIDARA ADŽIJE 19, 10000 Zagreb</item>
    </derivirana_varijabla>
  </DomainObject.Predmet.ProtuStrankaListFormatedWithAdressOIB>
  <DomainObject.Predmet.ProtuStrankaListNazivFormated>
    <izvorni_sadrzaj>
      <item>MEGRAD-NEKRETNINE d.o.o.</item>
    </izvorni_sadrzaj>
    <derivirana_varijabla naziv="DomainObject.Predmet.ProtuStrankaListNazivFormated_1">
      <item>MEGRAD-NEKRETNINE d.o.o.</item>
    </derivirana_varijabla>
  </DomainObject.Predmet.ProtuStrankaListNazivFormated>
  <DomainObject.Predmet.ProtuStrankaListNazivFormatedOIB>
    <izvorni_sadrzaj>
      <item>MEGRAD-NEKRETNINE d.o.o., OIB 75927053478</item>
    </izvorni_sadrzaj>
    <derivirana_varijabla naziv="DomainObject.Predmet.ProtuStrankaListNazivFormatedOIB_1">
      <item>MEGRAD-NEKRETNINE d.o.o., OIB 75927053478</item>
    </derivirana_varijabla>
  </DomainObject.Predmet.ProtuStrankaListNazivFormatedOIB>
  <DomainObject.Predmet.OstaliListFormated>
    <izvorni_sadrzaj>
      <item>BORIS VRDOLJAK punomoćnik sudionika u postupku SCULPTOR d.o.o.</item>
      <item>Marija Vujčić Turkulin</item>
    </izvorni_sadrzaj>
    <derivirana_varijabla naziv="DomainObject.Predmet.OstaliListFormated_1">
      <item>BORIS VRDOLJAK punomoćnik sudionika u postupku SCULPTOR d.o.o.</item>
      <item>Marija Vujčić Turkulin</item>
    </derivirana_varijabla>
  </DomainObject.Predmet.OstaliListFormated>
  <DomainObject.Predmet.OstaliListFormatedOIB>
    <izvorni_sadrzaj>
      <item>BORIS VRDOLJAK punomoćnik sudionika u postupku SCULPTOR d.o.o.</item>
      <item>Marija Vujčić Turkulin, OIB 22593287559</item>
    </izvorni_sadrzaj>
    <derivirana_varijabla naziv="DomainObject.Predmet.OstaliListFormatedOIB_1">
      <item>BORIS VRDOLJAK punomoćnik sudionika u postupku SCULPTOR d.o.o.</item>
      <item>Marija Vujčić Turkulin, OIB 22593287559</item>
    </derivirana_varijabla>
  </DomainObject.Predmet.OstaliListFormatedOIB>
  <DomainObject.Predmet.OstaliListFormatedWithAdress>
    <izvorni_sadrzaj>
      <item>BORIS VRDOLJAK, SUKOIŠANSKA 4, 210000 Split punomoćnik sudionika u postupku SCULPTOR d.o.o.</item>
      <item>Marija Vujčić Turkulin, Vrtlarska 3, 10000 Zagreb</item>
    </izvorni_sadrzaj>
    <derivirana_varijabla naziv="DomainObject.Predmet.OstaliListFormatedWithAdress_1">
      <item>BORIS VRDOLJAK, SUKOIŠANSKA 4, 210000 Split punomoćnik sudionika u postupku SCULPTOR d.o.o.</item>
      <item>Marija Vujčić Turkulin, Vrtlarska 3, 10000 Zagreb</item>
    </derivirana_varijabla>
  </DomainObject.Predmet.OstaliListFormatedWithAdress>
  <DomainObject.Predmet.OstaliListFormatedWithAdressOIB>
    <izvorni_sadrzaj>
      <item>BORIS VRDOLJAK, SUKOIŠANSKA 4, 210000 Split punomoćnik sudionika u postupku SCULPTOR d.o.o.</item>
      <item>Marija Vujčić Turkulin, OIB 22593287559, Vrtlarska 3, 10000 Zagreb</item>
    </izvorni_sadrzaj>
    <derivirana_varijabla naziv="DomainObject.Predmet.OstaliListFormatedWithAdressOIB_1">
      <item>BORIS VRDOLJAK, SUKOIŠANSKA 4, 210000 Split punomoćnik sudionika u postupku SCULPTOR d.o.o.</item>
      <item>Marija Vujčić Turkulin, OIB 22593287559, Vrtlarska 3, 10000 Zagreb</item>
    </derivirana_varijabla>
  </DomainObject.Predmet.OstaliListFormatedWithAdressOIB>
  <DomainObject.Predmet.OstaliListNazivFormated>
    <izvorni_sadrzaj>
      <item>BORIS VRDOLJAK</item>
      <item>Marija Vujčić Turkulin</item>
    </izvorni_sadrzaj>
    <derivirana_varijabla naziv="DomainObject.Predmet.OstaliListNazivFormated_1">
      <item>BORIS VRDOLJAK</item>
      <item>Marija Vujčić Turkulin</item>
    </derivirana_varijabla>
  </DomainObject.Predmet.OstaliListNazivFormated>
  <DomainObject.Predmet.OstaliListNazivFormatedOIB>
    <izvorni_sadrzaj>
      <item>BORIS VRDOLJAK</item>
      <item>Marija Vujčić Turkulin, OIB 22593287559</item>
    </izvorni_sadrzaj>
    <derivirana_varijabla naziv="DomainObject.Predmet.OstaliListNazivFormatedOIB_1">
      <item>BORIS VRDOLJAK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St-83/2011-185</izvorni_sadrzaj>
    <derivirana_varijabla naziv="DomainObject.PoslovniBrojDokumenta_1">St-83/2011-185</derivirana_varijabla>
  </DomainObject.PoslovniBrojDokumenta>
  <DomainObject.Predmet.StrankaIDrugi>
    <izvorni_sadrzaj>SCULPTOR d.o.o.</izvorni_sadrzaj>
    <derivirana_varijabla naziv="DomainObject.Predmet.StrankaIDrugi_1">SCULPTOR d.o.o.</derivirana_varijabla>
  </DomainObject.Predmet.StrankaIDrugi>
  <DomainObject.Predmet.ProtustrankaIDrugi>
    <izvorni_sadrzaj>MEGRAD-NEKRETNINE d.o.o.</izvorni_sadrzaj>
    <derivirana_varijabla naziv="DomainObject.Predmet.ProtustrankaIDrugi_1">MEGRAD-NEKRETNINE d.o.o.</derivirana_varijabla>
  </DomainObject.Predmet.ProtustrankaIDrugi>
  <DomainObject.Predmet.StrankaIDrugiAdressOIB>
    <izvorni_sadrzaj>SCULPTOR d.o.o., OIB 87523175283, DINKA ŠIMUNOVIĆA 7, 21000 Split</izvorni_sadrzaj>
    <derivirana_varijabla naziv="DomainObject.Predmet.StrankaIDrugiAdressOIB_1">SCULPTOR d.o.o., OIB 87523175283, DINKA ŠIMUNOVIĆA 7, 21000 Split</derivirana_varijabla>
  </DomainObject.Predmet.StrankaIDrugiAdressOIB>
  <DomainObject.Predmet.ProtustrankaIDrugiAdressOIB>
    <izvorni_sadrzaj>MEGRAD-NEKRETNINE d.o.o., OIB 75927053478, BOŽIDARA ADŽIJE 19, 10000 Zagreb</izvorni_sadrzaj>
    <derivirana_varijabla naziv="DomainObject.Predmet.ProtustrankaIDrugiAdressOIB_1">MEGRAD-NEKRETNINE d.o.o., OIB 75927053478,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MEGRAD-NEKRETNINE d.o.o.</item>
      <item>BORIS VRDOLJAK</item>
      <item>SCULPTOR d.o.o.</item>
      <item>Marija Vujčić Turkulin</item>
    </izvorni_sadrzaj>
    <derivirana_varijabla naziv="DomainObject.Predmet.SudioniciListNaziv_1">
      <item>MEGRAD-NEKRETNINE d.o.o.</item>
      <item>BORIS VRDOLJAK</item>
      <item>SCULPTOR d.o.o.</item>
      <item>Marija Vujčić Turkulin</item>
    </derivirana_varijabla>
  </DomainObject.Predmet.SudioniciListNaziv>
  <DomainObject.Predmet.SudioniciListAdressOIB>
    <izvorni_sadrzaj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izvorni_sadrzaj>
    <derivirana_varijabla naziv="DomainObject.Predmet.SudioniciListAdressOIB_1"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75927053478</item>
      <item>, OIB null</item>
      <item>, OIB 87523175283</item>
      <item>, OIB 22593287559</item>
    </izvorni_sadrzaj>
    <derivirana_varijabla naziv="DomainObject.Predmet.SudioniciListNazivOIB_1">
      <item>, OIB 75927053478</item>
      <item>, OIB null</item>
      <item>, OIB 87523175283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239B8-3BB5-432B-9290-9282D5158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744</properties:Words>
  <properties:Characters>4365</properties:Characters>
  <properties:Lines>89</properties:Lines>
  <properties:Paragraphs>49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5407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2016-09-20T09:06:00Z</dcterms:created>
  <dc:creator>radicn</dc:creator>
  <cp:lastModifiedBy>Tatjana Slaviček</cp:lastModifiedBy>
  <cp:lastPrinted>2016-09-20T09:11:00Z</cp:lastPrinted>
  <dcterms:modified xmlns:xsi="http://www.w3.org/2001/XMLSchema-instance" xsi:type="dcterms:W3CDTF">2016-09-20T10:04:00Z</dcterms:modified>
  <cp:revision>7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St-83/2011-185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