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f6b2" w14:paraId="598f6b2" w:rsidRDefault="00793DA9" w:rsidP="00910611" w:rsidR="00793DA9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3DA9" w:rsidP="00910611" w:rsidR="00793DA9">
      <w:r>
        <w:rPr>
          <w:rFonts w:eastAsia="MS Mincho"/>
        </w:rPr>
        <w:t xml:space="preserve">  REPUBLIKA HRVATSKA</w:t>
      </w:r>
    </w:p>
    <w:p w:rsidRDefault="00793DA9" w:rsidP="00910611" w:rsidR="00793DA9">
      <w:r>
        <w:rPr>
          <w:rFonts w:eastAsia="MS Mincho"/>
        </w:rPr>
        <w:t>TRGOVAČKI SUD U RIJECI</w:t>
      </w:r>
    </w:p>
    <w:p w:rsidRDefault="00793DA9" w:rsidR="00793DA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93DA9" w:rsidP="00910611" w:rsidR="00793DA9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397FD2">
        <w:t>564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FC0BF0">
        <w:rPr>
          <w:bCs/>
        </w:rPr>
        <w:t xml:space="preserve"> </w:t>
      </w:r>
      <w:r w:rsidR="00397FD2">
        <w:rPr>
          <w:b/>
          <w:bCs/>
        </w:rPr>
        <w:t xml:space="preserve">AREA PLUS jednostavno </w:t>
      </w:r>
      <w:r w:rsidR="00397FD2" w:rsidRPr="00397FD2">
        <w:rPr>
          <w:b/>
          <w:bCs/>
        </w:rPr>
        <w:t>društv</w:t>
      </w:r>
      <w:r w:rsidR="00397FD2">
        <w:rPr>
          <w:b/>
          <w:bCs/>
        </w:rPr>
        <w:t>o s ograničenom odgovornošću za trgovinu i usluge, Rijeka, Lipa 40/I, OIB 89508546492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FC0BF0">
        <w:t>01. rujna 2015</w:t>
      </w:r>
      <w:r>
        <w:t xml:space="preserve">. godine iznosi </w:t>
      </w:r>
      <w:r w:rsidR="00397FD2">
        <w:rPr>
          <w:b/>
        </w:rPr>
        <w:t>12.142,34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3D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397FD2">
      <w:t>564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93DA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D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D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D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D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D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D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D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D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St-564/2016</izvorni_sadrzaj>
    <derivirana_varijabla naziv="DomainObject.Predmet.OznakaBroj_1">St-564/2016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AREA PLUS jednostavno društvo s ograničenom odgovornošću za trgovinu i usluge</izvorni_sadrzaj>
    <derivirana_varijabla naziv="DomainObject.Predmet.ProtustrankaFormated_1">  AREA PLUS jednostavno društvo s ograničenom odgovornošću za trgovinu i usluge</derivirana_varijabla>
  </DomainObject.Predmet.ProtustrankaFormated>
  <DomainObject.Predmet.ProtustrankaFormatedOIB>
    <izvorni_sadrzaj>  AREA PLUS jednostavno društvo s ograničenom odgovornošću za trgovinu i usluge, OIB 89508546492</izvorni_sadrzaj>
    <derivirana_varijabla naziv="DomainObject.Predmet.ProtustrankaFormatedOIB_1">  AREA PLUS jednostavno društvo s ograničenom odgovornošću za trgovinu i usluge, OIB 89508546492</derivirana_varijabla>
  </DomainObject.Predmet.ProtustrankaFormatedOIB>
  <DomainObject.Predmet.ProtustrankaFormatedWithAdress>
    <izvorni_sadrzaj> AREA PLUS jednostavno društvo s ograničenom odgovornošću za trgovinu i usluge, Lipa 401, 51000 Rijeka</izvorni_sadrzaj>
    <derivirana_varijabla naziv="DomainObject.Predmet.ProtustrankaFormatedWithAdress_1"> AREA PLUS jednostavno društvo s ograničenom odgovornošću za trgovinu i usluge, Lipa 401, 51000 Rijeka</derivirana_varijabla>
  </DomainObject.Predmet.ProtustrankaFormatedWithAdress>
  <DomainObject.Predmet.ProtustrankaFormatedWithAdressOIB>
    <izvorni_sadrzaj> AREA PLUS jednostavno društvo s ograničenom odgovornošću za trgovinu i usluge, OIB 89508546492, Lipa 401, 51000 Rijeka</izvorni_sadrzaj>
    <derivirana_varijabla naziv="DomainObject.Predmet.ProtustrankaFormatedWithAdressOIB_1"> AREA PLUS jednostavno društvo s ograničenom odgovornošću za trgovinu i usluge, OIB 89508546492, Lipa 401, 51000 Rijeka</derivirana_varijabla>
  </DomainObject.Predmet.ProtustrankaFormatedWithAdressOIB>
  <DomainObject.Predmet.ProtustrankaWithAdress>
    <izvorni_sadrzaj>AREA PLUS jednostavno društvo s ograničenom odgovornošću za trgovinu i usluge Lipa 401, 51000 Rijeka</izvorni_sadrzaj>
    <derivirana_varijabla naziv="DomainObject.Predmet.ProtustrankaWithAdress_1">AREA PLUS jednostavno društvo s ograničenom odgovornošću za trgovinu i usluge Lipa 401, 51000 Rijeka</derivirana_varijabla>
  </DomainObject.Predmet.ProtustrankaWithAdress>
  <DomainObject.Predmet.ProtustrankaWithAdressOIB>
    <izvorni_sadrzaj>AREA PLUS jednostavno društvo s ograničenom odgovornošću za trgovinu i usluge, OIB 89508546492, Lipa 401, 51000 Rijeka</izvorni_sadrzaj>
    <derivirana_varijabla naziv="DomainObject.Predmet.ProtustrankaWithAdressOIB_1">AREA PLUS jednostavno društvo s ograničenom odgovornošću za trgovinu i usluge, OIB 89508546492, Lipa 401, 51000 Rijeka</derivirana_varijabla>
  </DomainObject.Predmet.ProtustrankaWithAdressOIB>
  <DomainObject.Predmet.ProtustrankaNazivFormated>
    <izvorni_sadrzaj>AREA PLUS jednostavno društvo s ograničenom odgovornošću za trgovinu i usluge</izvorni_sadrzaj>
    <derivirana_varijabla naziv="DomainObject.Predmet.ProtustrankaNazivFormated_1">AREA PLUS jednostavno društvo s ograničenom odgovornošću za trgovinu i usluge</derivirana_varijabla>
  </DomainObject.Predmet.ProtustrankaNazivFormated>
  <DomainObject.Predmet.ProtustrankaNazivFormatedOIB>
    <izvorni_sadrzaj>AREA PLUS jednostavno društvo s ograničenom odgovornošću za trgovinu i usluge, OIB 89508546492</izvorni_sadrzaj>
    <derivirana_varijabla naziv="DomainObject.Predmet.ProtustrankaNazivFormatedOIB_1">AREA PLUS jednostavno društvo s ograničenom odgovornošću za trgovinu i usluge, OIB 89508546492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AREA PLUS jednostavno društvo s ograničenom odgovornošću za trgovinu i usluge</item>
    </izvorni_sadrzaj>
    <derivirana_varijabla naziv="DomainObject.Predmet.ProtuStrankaListFormated_1">
      <item>AREA PLUS jednostavno društvo s ograničenom odgovornošću za trgovinu i usluge</item>
    </derivirana_varijabla>
  </DomainObject.Predmet.ProtuStrankaListFormated>
  <DomainObject.Predmet.ProtuStrankaListFormatedOIB>
    <izvorni_sadrzaj>
      <item>AREA PLUS jednostavno društvo s ograničenom odgovornošću za trgovinu i usluge, OIB 89508546492</item>
    </izvorni_sadrzaj>
    <derivirana_varijabla naziv="DomainObject.Predmet.ProtuStrankaListFormatedOIB_1">
      <item>AREA PLUS jednostavno društvo s ograničenom odgovornošću za trgovinu i usluge, OIB 89508546492</item>
    </derivirana_varijabla>
  </DomainObject.Predmet.ProtuStrankaListFormatedOIB>
  <DomainObject.Predmet.ProtuStrankaListFormatedWithAdress>
    <izvorni_sadrzaj>
      <item>AREA PLUS jednostavno društvo s ograničenom odgovornošću za trgovinu i usluge, Lipa 401, 51000 Rijeka</item>
    </izvorni_sadrzaj>
    <derivirana_varijabla naziv="DomainObject.Predmet.ProtuStrankaListFormatedWithAdress_1">
      <item>AREA PLUS jednostavno društvo s ograničenom odgovornošću za trgovinu i usluge, Lipa 401, 51000 Rijeka</item>
    </derivirana_varijabla>
  </DomainObject.Predmet.ProtuStrankaListFormatedWithAdress>
  <DomainObject.Predmet.ProtuStrankaListFormatedWithAdressOIB>
    <izvorni_sadrzaj>
      <item>AREA PLUS jednostavno društvo s ograničenom odgovornošću za trgovinu i usluge, OIB 89508546492, Lipa 401, 51000 Rijeka</item>
    </izvorni_sadrzaj>
    <derivirana_varijabla naziv="DomainObject.Predmet.ProtuStrankaListFormatedWithAdressOIB_1">
      <item>AREA PLUS jednostavno društvo s ograničenom odgovornošću za trgovinu i usluge, OIB 89508546492, Lipa 401, 51000 Rijeka</item>
    </derivirana_varijabla>
  </DomainObject.Predmet.ProtuStrankaListFormatedWithAdressOIB>
  <DomainObject.Predmet.ProtuStrankaListNazivFormated>
    <izvorni_sadrzaj>
      <item>AREA PLUS jednostavno društvo s ograničenom odgovornošću za trgovinu i usluge</item>
    </izvorni_sadrzaj>
    <derivirana_varijabla naziv="DomainObject.Predmet.ProtuStrankaListNazivFormated_1">
      <item>AREA PLUS jednostavno društvo s ograničenom odgovornošću za trgovinu i usluge</item>
    </derivirana_varijabla>
  </DomainObject.Predmet.ProtuStrankaListNazivFormated>
  <DomainObject.Predmet.ProtuStrankaListNazivFormatedOIB>
    <izvorni_sadrzaj>
      <item>AREA PLUS jednostavno društvo s ograničenom odgovornošću za trgovinu i usluge, OIB 89508546492</item>
    </izvorni_sadrzaj>
    <derivirana_varijabla naziv="DomainObject.Predmet.ProtuStrankaListNazivFormatedOIB_1">
      <item>AREA PLUS jednostavno društvo s ograničenom odgovornošću za trgovinu i usluge, OIB 89508546492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AREA PLUS jednostavno društvo s ograničenom odgovornošću za trgovinu i usluge</izvorni_sadrzaj>
    <derivirana_varijabla naziv="DomainObject.Predmet.ProtustrankaIDrugi_1">AREA PLUS jednostavno društvo s ograničenom odgovornošću za trgovinu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AREA PLUS jednostavno društvo s ograničenom odgovornošću za trgovinu i usluge, OIB 89508546492, Lipa 401, 51000 Rijeka</izvorni_sadrzaj>
    <derivirana_varijabla naziv="DomainObject.Predmet.ProtustrankaIDrugiAdressOIB_1">AREA PLUS jednostavno društvo s ograničenom odgovornošću za trgovinu i usluge, OIB 89508546492, Lipa 401,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AREA PLUS jednostavno društvo s ograničenom odgovornošću za trgovinu i usluge</item>
    </izvorni_sadrzaj>
    <derivirana_varijabla naziv="DomainObject.Predmet.SudioniciListNaziv_1">
      <item>FINA Rijeka</item>
      <item>AREA PLUS jednostavno društvo s ograničenom odgovornošću za trgovinu i usluge</item>
    </derivirana_varijabla>
  </DomainObject.Predmet.SudioniciListNaziv>
  <DomainObject.Predmet.SudioniciListAdressOIB>
    <izvorni_sadrzaj>
      <item>FINA Rijeka, OIB 85821130368, Frana Kurelca 8,51000 Rijeka</item>
      <item>AREA PLUS jednostavno društvo s ograničenom odgovornošću za trgovinu i usluge, OIB 89508546492, Lipa 401,51000 Rijeka</item>
    </izvorni_sadrzaj>
    <derivirana_varijabla naziv="DomainObject.Predmet.SudioniciListAdressOIB_1">
      <item>FINA Rijeka, OIB 85821130368, Frana Kurelca 8,51000 Rijeka</item>
      <item>AREA PLUS jednostavno društvo s ograničenom odgovornošću za trgovinu i usluge, OIB 89508546492, Lipa 401,51000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89508546492</item>
    </izvorni_sadrzaj>
    <derivirana_varijabla naziv="DomainObject.Predmet.SudioniciListNazivOIB_1">
      <item>, OIB 85821130368</item>
      <item>, OIB 89508546492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A8BF96-9AE6-405D-B07B-3D2259F104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1457</properties:Characters>
  <properties:Lines>56</properties:Lines>
  <properties:Paragraphs>22</properties:Paragraphs>
  <properties:TotalTime>1488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2016-06-10T08:40:00Z</cp:lastPrinted>
  <dcterms:modified xmlns:xsi="http://www.w3.org/2001/XMLSchema-instance" xsi:type="dcterms:W3CDTF">2016-06-10T09:19:00Z</dcterms:modified>
  <cp:revision>208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