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07a3" w14:paraId="c5e07a3" w:rsidRDefault="004B74A2" w:rsidP="00C330A6" w:rsidR="00AA5688" w:rsidRPr="00C330A6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  <w:t>8 St-1213</w:t>
      </w:r>
      <w:r w:rsidR="005D2E2D" w:rsidRPr="00C330A6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C330A6" w:rsidR="00AA5688" w:rsidRPr="00C330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330A6" w:rsidP="00C330A6" w:rsid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30A6" w:rsidP="00C330A6" w:rsid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C330A6" w:rsidP="00C330A6" w:rsid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C330A6" w:rsidP="00C330A6" w:rsid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C330A6" w:rsidR="00152A06" w:rsidRPr="00C330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4B74A2" w:rsidRPr="00C330A6">
        <w:rPr>
          <w:rFonts w:cs="Times New Roman" w:hAnsi="Times New Roman" w:ascii="Times New Roman"/>
          <w:sz w:val="24"/>
          <w:szCs w:val="24"/>
        </w:rPr>
        <w:t xml:space="preserve"> ICORD d.o.o. Rijeka, Bartola Kašića 20, OIB: 60272237455</w:t>
      </w:r>
      <w:r w:rsidR="007315D8" w:rsidRPr="00C330A6">
        <w:rPr>
          <w:rFonts w:cs="Times New Roman" w:hAnsi="Times New Roman" w:ascii="Times New Roman"/>
          <w:sz w:val="24"/>
          <w:szCs w:val="24"/>
        </w:rPr>
        <w:t xml:space="preserve">, </w:t>
      </w:r>
      <w:r w:rsidR="004B74A2" w:rsidRPr="00C330A6">
        <w:rPr>
          <w:rFonts w:cs="Times New Roman" w:hAnsi="Times New Roman" w:ascii="Times New Roman"/>
          <w:sz w:val="24"/>
          <w:szCs w:val="24"/>
        </w:rPr>
        <w:t>30</w:t>
      </w:r>
      <w:r w:rsidR="005D2E2D" w:rsidRPr="00C330A6">
        <w:rPr>
          <w:rFonts w:cs="Times New Roman" w:hAnsi="Times New Roman" w:ascii="Times New Roman"/>
          <w:sz w:val="24"/>
          <w:szCs w:val="24"/>
        </w:rPr>
        <w:t>. rujna</w:t>
      </w:r>
      <w:r w:rsidRPr="00C330A6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C330A6" w:rsidP="00C330A6" w:rsid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330A6" w:rsidP="00C330A6" w:rsid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330A6" w:rsidP="00C330A6" w:rsidR="00152A06" w:rsidRP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330A6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C330A6">
        <w:rPr>
          <w:rFonts w:cs="Times New Roman" w:hAnsi="Times New Roman" w:ascii="Times New Roman"/>
          <w:sz w:val="24"/>
          <w:szCs w:val="24"/>
        </w:rPr>
        <w:t xml:space="preserve"> </w:t>
      </w:r>
      <w:r w:rsidR="004B74A2" w:rsidRPr="00C330A6">
        <w:rPr>
          <w:rFonts w:cs="Times New Roman" w:hAnsi="Times New Roman" w:ascii="Times New Roman"/>
          <w:sz w:val="24"/>
          <w:szCs w:val="24"/>
        </w:rPr>
        <w:t>ICORD d.o.o. Rijeka, Bartola Kašića 20, OIB: 60272237455.</w:t>
      </w:r>
    </w:p>
    <w:p w:rsidRDefault="00C330A6" w:rsidP="00C330A6" w:rsid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330A6" w:rsidP="00C330A6" w:rsidR="00152A06" w:rsidRP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330A6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B74A2" w:rsidRPr="00C330A6">
        <w:rPr>
          <w:rFonts w:cs="Times New Roman" w:hAnsi="Times New Roman" w:ascii="Times New Roman"/>
          <w:sz w:val="24"/>
          <w:szCs w:val="24"/>
        </w:rPr>
        <w:t>30</w:t>
      </w:r>
      <w:r w:rsidR="005D2E2D" w:rsidRPr="00C330A6">
        <w:rPr>
          <w:rFonts w:cs="Times New Roman" w:hAnsi="Times New Roman" w:ascii="Times New Roman"/>
          <w:sz w:val="24"/>
          <w:szCs w:val="24"/>
        </w:rPr>
        <w:t>. rujna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 2</w:t>
      </w:r>
      <w:r w:rsidR="004B74A2" w:rsidRPr="00C330A6">
        <w:rPr>
          <w:rFonts w:cs="Times New Roman" w:hAnsi="Times New Roman" w:ascii="Times New Roman"/>
          <w:sz w:val="24"/>
          <w:szCs w:val="24"/>
        </w:rPr>
        <w:t>016. u 13</w:t>
      </w:r>
      <w:r w:rsidR="007315D8" w:rsidRPr="00C330A6">
        <w:rPr>
          <w:rFonts w:cs="Times New Roman" w:hAnsi="Times New Roman" w:ascii="Times New Roman"/>
          <w:sz w:val="24"/>
          <w:szCs w:val="24"/>
        </w:rPr>
        <w:t>:</w:t>
      </w:r>
      <w:r w:rsidR="00A237E5">
        <w:rPr>
          <w:rFonts w:cs="Times New Roman" w:hAnsi="Times New Roman" w:ascii="Times New Roman"/>
          <w:sz w:val="24"/>
          <w:szCs w:val="24"/>
        </w:rPr>
        <w:t>45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330A6" w:rsidP="00C330A6" w:rsid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330A6" w:rsidP="00C330A6" w:rsidR="00152A06" w:rsidRP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E2BDB" w:rsidRPr="00C330A6">
        <w:rPr>
          <w:rFonts w:cs="Times New Roman" w:hAnsi="Times New Roman" w:ascii="Times New Roman"/>
          <w:sz w:val="24"/>
          <w:szCs w:val="24"/>
        </w:rPr>
        <w:t>Mateo Erceg iz Zagreba, Radnička cesta 30, OIB: 93602617826.</w:t>
      </w:r>
    </w:p>
    <w:p w:rsidRDefault="00C330A6" w:rsidP="00C330A6" w:rsid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330A6" w:rsidP="00C330A6" w:rsidR="005D2E2D" w:rsidRP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330A6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330A6">
        <w:rPr>
          <w:rFonts w:cs="Times New Roman" w:hAnsi="Times New Roman" w:ascii="Times New Roman"/>
          <w:sz w:val="24"/>
          <w:szCs w:val="24"/>
        </w:rPr>
        <w:t xml:space="preserve"> </w:t>
      </w:r>
      <w:r w:rsidR="004B74A2" w:rsidRPr="00C330A6">
        <w:rPr>
          <w:rFonts w:cs="Times New Roman" w:hAnsi="Times New Roman" w:ascii="Times New Roman"/>
          <w:sz w:val="24"/>
          <w:szCs w:val="24"/>
        </w:rPr>
        <w:t>ICORD d.o.o. Rijeka, Bartola Kašića 20, OIB: 60272237455.</w:t>
      </w:r>
    </w:p>
    <w:p w:rsidRDefault="00C330A6" w:rsidP="00C330A6" w:rsid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330A6" w:rsidP="00C330A6" w:rsidR="00AA5688" w:rsidRP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330A6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330A6" w:rsidP="00C330A6" w:rsid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Obrazloženje</w:t>
      </w:r>
    </w:p>
    <w:p w:rsidRDefault="00C330A6" w:rsidP="00C330A6" w:rsid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 xml:space="preserve"> </w:t>
      </w:r>
      <w:r w:rsidRPr="00C330A6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4B74A2" w:rsidRPr="00C330A6">
        <w:rPr>
          <w:rFonts w:cs="Times New Roman" w:hAnsi="Times New Roman" w:ascii="Times New Roman"/>
          <w:sz w:val="24"/>
          <w:szCs w:val="24"/>
        </w:rPr>
        <w:t>nijela je ovome sudu 28. lip</w:t>
      </w:r>
      <w:r w:rsidR="003643CC" w:rsidRPr="00C330A6">
        <w:rPr>
          <w:rFonts w:cs="Times New Roman" w:hAnsi="Times New Roman" w:ascii="Times New Roman"/>
          <w:sz w:val="24"/>
          <w:szCs w:val="24"/>
        </w:rPr>
        <w:t>nja</w:t>
      </w:r>
      <w:r w:rsidRPr="00C330A6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C330A6">
        <w:rPr>
          <w:rFonts w:cs="Times New Roman" w:hAnsi="Times New Roman" w:ascii="Times New Roman"/>
          <w:sz w:val="24"/>
          <w:szCs w:val="24"/>
        </w:rPr>
        <w:t xml:space="preserve"> </w:t>
      </w:r>
      <w:r w:rsidR="004B74A2" w:rsidRPr="00C330A6">
        <w:rPr>
          <w:rFonts w:cs="Times New Roman" w:hAnsi="Times New Roman" w:ascii="Times New Roman"/>
          <w:sz w:val="24"/>
          <w:szCs w:val="24"/>
        </w:rPr>
        <w:t xml:space="preserve">ICORD d.o.o. Rijeka, Bartola Kašića 20, OIB: 60272237455 </w:t>
      </w:r>
      <w:r w:rsidRPr="00C330A6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AA5688" w:rsidP="00C330A6" w:rsidR="00963B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963B03" w:rsidR="00AA5688" w:rsidRPr="00C330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Nakon uvida u sudski registar, sud je na mrežnoj st</w:t>
      </w:r>
      <w:r w:rsidR="005D2E2D" w:rsidRPr="00C330A6">
        <w:rPr>
          <w:rFonts w:cs="Times New Roman" w:hAnsi="Times New Roman" w:ascii="Times New Roman"/>
          <w:sz w:val="24"/>
          <w:szCs w:val="24"/>
        </w:rPr>
        <w:t>ranici e</w:t>
      </w:r>
      <w:r w:rsidR="004B74A2" w:rsidRPr="00C330A6">
        <w:rPr>
          <w:rFonts w:cs="Times New Roman" w:hAnsi="Times New Roman" w:ascii="Times New Roman"/>
          <w:sz w:val="24"/>
          <w:szCs w:val="24"/>
        </w:rPr>
        <w:t>-Oglasna ploča suda 15. sr</w:t>
      </w:r>
      <w:r w:rsidR="005D2E2D" w:rsidRPr="00C330A6">
        <w:rPr>
          <w:rFonts w:cs="Times New Roman" w:hAnsi="Times New Roman" w:ascii="Times New Roman"/>
          <w:sz w:val="24"/>
          <w:szCs w:val="24"/>
        </w:rPr>
        <w:t>p</w:t>
      </w:r>
      <w:r w:rsidRPr="00C330A6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C330A6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C330A6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C330A6">
        <w:rPr>
          <w:rFonts w:cs="Times New Roman" w:hAnsi="Times New Roman" w:ascii="Times New Roman"/>
          <w:sz w:val="24"/>
          <w:szCs w:val="24"/>
        </w:rPr>
        <w:t xml:space="preserve"> su</w:t>
      </w:r>
      <w:r w:rsidRPr="00C330A6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C330A6">
        <w:rPr>
          <w:rFonts w:cs="Times New Roman" w:hAnsi="Times New Roman" w:ascii="Times New Roman"/>
          <w:sz w:val="24"/>
          <w:szCs w:val="24"/>
        </w:rPr>
        <w:t>odredbi čl.</w:t>
      </w:r>
      <w:r w:rsidRPr="00C330A6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C330A6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C330A6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C330A6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C330A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330A6" w:rsidR="00963B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963B03" w:rsidR="00AA5688" w:rsidRPr="00C330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C330A6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C330A6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C330A6" w:rsidR="00963B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963B03" w:rsidR="00AA5688" w:rsidRPr="00C330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C330A6">
        <w:rPr>
          <w:rFonts w:cs="Times New Roman" w:hAnsi="Times New Roman" w:ascii="Times New Roman"/>
          <w:sz w:val="24"/>
          <w:szCs w:val="24"/>
        </w:rPr>
        <w:t>a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C330A6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C330A6" w:rsidR="00963B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963B03" w:rsidR="00AA5688" w:rsidRPr="00C330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C330A6">
        <w:rPr>
          <w:rFonts w:cs="Times New Roman" w:hAnsi="Times New Roman" w:ascii="Times New Roman"/>
          <w:sz w:val="24"/>
          <w:szCs w:val="24"/>
        </w:rPr>
        <w:t>temelj</w:t>
      </w:r>
      <w:r w:rsidRPr="00C330A6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C330A6">
        <w:rPr>
          <w:rFonts w:cs="Times New Roman" w:hAnsi="Times New Roman" w:ascii="Times New Roman"/>
          <w:sz w:val="24"/>
          <w:szCs w:val="24"/>
        </w:rPr>
        <w:t xml:space="preserve"> </w:t>
      </w:r>
      <w:r w:rsidRPr="00C330A6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C330A6" w:rsidR="00963B0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963B03" w:rsidR="00AA5688" w:rsidRPr="00C330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C330A6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C330A6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C330A6">
        <w:rPr>
          <w:rFonts w:cs="Times New Roman" w:hAnsi="Times New Roman" w:ascii="Times New Roman"/>
          <w:sz w:val="24"/>
          <w:szCs w:val="24"/>
        </w:rPr>
        <w:t>432. SZ-a.</w:t>
      </w:r>
    </w:p>
    <w:p w:rsidRDefault="00963B03" w:rsidP="00C330A6" w:rsidR="00963B0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C330A6" w:rsidR="00AA5688" w:rsidRPr="00C330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U Ri</w:t>
      </w:r>
      <w:r w:rsidR="004B74A2" w:rsidRPr="00C330A6">
        <w:rPr>
          <w:rFonts w:cs="Times New Roman" w:hAnsi="Times New Roman" w:ascii="Times New Roman"/>
          <w:sz w:val="24"/>
          <w:szCs w:val="24"/>
        </w:rPr>
        <w:t>jeci, 30</w:t>
      </w:r>
      <w:r w:rsidR="005D2E2D" w:rsidRPr="00C330A6">
        <w:rPr>
          <w:rFonts w:cs="Times New Roman" w:hAnsi="Times New Roman" w:ascii="Times New Roman"/>
          <w:sz w:val="24"/>
          <w:szCs w:val="24"/>
        </w:rPr>
        <w:t>. rujna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C330A6" w:rsidR="00AA5688" w:rsidRPr="00C330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C330A6" w:rsidR="00AA5688" w:rsidRPr="00C330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963B03">
        <w:rPr>
          <w:rFonts w:cs="Times New Roman" w:hAnsi="Times New Roman" w:ascii="Times New Roman"/>
          <w:sz w:val="24"/>
          <w:szCs w:val="24"/>
        </w:rPr>
        <w:tab/>
      </w:r>
      <w:r w:rsidR="00963B03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C330A6" w:rsidR="00AA5688" w:rsidRPr="00C330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</w:r>
      <w:r w:rsidRPr="00C330A6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963B03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C330A6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C330A6" w:rsidR="00AA5688" w:rsidRPr="00C330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3B03" w:rsidP="00C330A6" w:rsidR="00963B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3B03" w:rsidP="00C330A6" w:rsidR="00963B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3B03" w:rsidP="00C330A6" w:rsidR="00963B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3B03" w:rsidP="00C330A6" w:rsidR="00963B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3B03" w:rsidP="00C330A6" w:rsidR="00963B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963B03" w:rsidR="00AA5688" w:rsidRPr="00C330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3B03" w:rsidP="00C330A6" w:rsidR="00963B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3B03" w:rsidP="00C330A6" w:rsidR="00963B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1.</w:t>
      </w:r>
      <w:r w:rsidRPr="00C330A6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2.</w:t>
      </w:r>
      <w:r w:rsidRPr="00C330A6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3.</w:t>
      </w:r>
      <w:r w:rsidRPr="00C330A6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C330A6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4</w:t>
      </w:r>
      <w:r w:rsidR="00AA5688" w:rsidRPr="00C330A6">
        <w:rPr>
          <w:rFonts w:cs="Times New Roman" w:hAnsi="Times New Roman" w:ascii="Times New Roman"/>
          <w:sz w:val="24"/>
          <w:szCs w:val="24"/>
        </w:rPr>
        <w:t>.</w:t>
      </w:r>
      <w:r w:rsidR="00AA5688" w:rsidRPr="00C330A6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C330A6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5</w:t>
      </w:r>
      <w:r w:rsidR="00AA5688" w:rsidRPr="00C330A6">
        <w:rPr>
          <w:rFonts w:cs="Times New Roman" w:hAnsi="Times New Roman" w:ascii="Times New Roman"/>
          <w:sz w:val="24"/>
          <w:szCs w:val="24"/>
        </w:rPr>
        <w:t>.</w:t>
      </w:r>
      <w:r w:rsidR="00AA5688" w:rsidRPr="00C330A6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6.</w:t>
      </w:r>
      <w:r w:rsidRPr="00C330A6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C330A6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C330A6">
        <w:rPr>
          <w:rFonts w:cs="Times New Roman" w:hAnsi="Times New Roman" w:ascii="Times New Roman"/>
          <w:sz w:val="24"/>
          <w:szCs w:val="24"/>
        </w:rPr>
        <w:t>Rijeka</w:t>
      </w:r>
      <w:r w:rsidRPr="00C330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7</w:t>
      </w:r>
      <w:r w:rsidR="00AA5688" w:rsidRPr="00C330A6">
        <w:rPr>
          <w:rFonts w:cs="Times New Roman" w:hAnsi="Times New Roman" w:ascii="Times New Roman"/>
          <w:sz w:val="24"/>
          <w:szCs w:val="24"/>
        </w:rPr>
        <w:t>.</w:t>
      </w:r>
      <w:r w:rsidR="00AA5688" w:rsidRPr="00C330A6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Spis u kalendar, 25</w:t>
      </w:r>
      <w:r w:rsidR="005D2E2D" w:rsidRPr="00C330A6">
        <w:rPr>
          <w:rFonts w:cs="Times New Roman" w:hAnsi="Times New Roman" w:ascii="Times New Roman"/>
          <w:sz w:val="24"/>
          <w:szCs w:val="24"/>
        </w:rPr>
        <w:t>.10</w:t>
      </w:r>
      <w:r w:rsidR="00AA5688" w:rsidRPr="00C330A6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U Rijeci, 30</w:t>
      </w:r>
      <w:r w:rsidR="005D2E2D" w:rsidRPr="00C330A6">
        <w:rPr>
          <w:rFonts w:cs="Times New Roman" w:hAnsi="Times New Roman" w:ascii="Times New Roman"/>
          <w:sz w:val="24"/>
          <w:szCs w:val="24"/>
        </w:rPr>
        <w:t>.9</w:t>
      </w:r>
      <w:r w:rsidR="00AB4290" w:rsidRPr="00C330A6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330A6" w:rsidR="00AA5688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>S</w:t>
      </w:r>
      <w:r w:rsidR="00AB4290" w:rsidRPr="00C330A6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C330A6" w:rsidR="005724AA" w:rsidRPr="00C330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30A6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C330A6" w:rsidR="00AA5688" w:rsidRPr="00C330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C330A6" w:rsidR="00AA5688" w:rsidRPr="00C330A6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0A6" w:rsidP="00C330A6" w:rsidR="00C330A6">
      <w:pPr>
        <w:spacing w:lineRule="auto" w:line="240" w:after="0"/>
      </w:pPr>
      <w:r>
        <w:separator/>
      </w:r>
    </w:p>
  </w:endnote>
  <w:endnote w:id="0" w:type="continuationSeparator">
    <w:p w:rsidRDefault="00C330A6" w:rsidP="00C330A6" w:rsidR="00C330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8313770"/>
      <w:docPartObj>
        <w:docPartGallery w:val="Page Numbers (Bottom of Page)"/>
        <w:docPartUnique/>
      </w:docPartObj>
    </w:sdtPr>
    <w:sdtEndPr/>
    <w:sdtContent>
      <w:p w:rsidRDefault="00963B03" w:rsidR="00963B0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548">
          <w:rPr>
            <w:noProof/>
          </w:rPr>
          <w:t>2</w:t>
        </w:r>
        <w:r>
          <w:fldChar w:fldCharType="end"/>
        </w:r>
      </w:p>
    </w:sdtContent>
  </w:sdt>
  <w:p w:rsidRDefault="00963B03" w:rsidR="00963B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0A6" w:rsidP="00C330A6" w:rsidR="00C330A6">
      <w:pPr>
        <w:spacing w:lineRule="auto" w:line="240" w:after="0"/>
      </w:pPr>
      <w:r>
        <w:separator/>
      </w:r>
    </w:p>
  </w:footnote>
  <w:footnote w:id="0" w:type="continuationSeparator">
    <w:p w:rsidRDefault="00C330A6" w:rsidP="00C330A6" w:rsidR="00C330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0A6" w:rsidP="00C330A6" w:rsidR="00C330A6" w:rsidRPr="00C330A6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</w:r>
    <w:r w:rsidRPr="00C330A6">
      <w:rPr>
        <w:rFonts w:cs="Times New Roman" w:hAnsi="Times New Roman" w:ascii="Times New Roman"/>
        <w:sz w:val="24"/>
        <w:szCs w:val="24"/>
      </w:rPr>
      <w:tab/>
      <w:t>8 St-1213/16-6</w:t>
    </w:r>
  </w:p>
  <w:p w:rsidRDefault="00C330A6" w:rsidR="00C330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3B8" w:rsidP="006773B8" w:rsidR="006773B8" w:rsidRPr="006773B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773B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773B8" w:rsidP="006773B8" w:rsidR="006773B8" w:rsidRPr="006773B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773B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773B8" w:rsidP="006773B8" w:rsidR="006773B8" w:rsidRPr="006773B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773B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773B8" w:rsidP="006773B8" w:rsidR="006773B8" w:rsidRPr="006773B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773B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416408"/>
    <w:rsid w:val="004B74A2"/>
    <w:rsid w:val="005724AA"/>
    <w:rsid w:val="005D2E2D"/>
    <w:rsid w:val="00635F28"/>
    <w:rsid w:val="006773B8"/>
    <w:rsid w:val="007315D8"/>
    <w:rsid w:val="00963B03"/>
    <w:rsid w:val="009B1548"/>
    <w:rsid w:val="00A237E5"/>
    <w:rsid w:val="00AA5688"/>
    <w:rsid w:val="00AB4290"/>
    <w:rsid w:val="00BE2BDB"/>
    <w:rsid w:val="00C330A6"/>
    <w:rsid w:val="00C4017B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330A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30A6"/>
  </w:style>
  <w:style w:styleId="Podnoje" w:type="paragraph">
    <w:name w:val="footer"/>
    <w:basedOn w:val="Normal"/>
    <w:link w:val="PodnojeChar"/>
    <w:uiPriority w:val="99"/>
    <w:unhideWhenUsed/>
    <w:rsid w:val="00C330A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30A6"/>
  </w:style>
  <w:style w:styleId="Tekstbalonia" w:type="paragraph">
    <w:name w:val="Balloon Text"/>
    <w:basedOn w:val="Normal"/>
    <w:link w:val="TekstbaloniaChar"/>
    <w:uiPriority w:val="99"/>
    <w:semiHidden/>
    <w:unhideWhenUsed/>
    <w:rsid w:val="00A23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7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5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5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5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5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330A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30A6"/>
  </w:style>
  <w:style w:styleId="Podnoje" w:type="paragraph">
    <w:name w:val="footer"/>
    <w:basedOn w:val="Normal"/>
    <w:link w:val="PodnojeChar"/>
    <w:uiPriority w:val="99"/>
    <w:unhideWhenUsed/>
    <w:rsid w:val="00C330A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30A6"/>
  </w:style>
  <w:style w:styleId="Tekstbalonia" w:type="paragraph">
    <w:name w:val="Balloon Text"/>
    <w:basedOn w:val="Normal"/>
    <w:link w:val="TekstbaloniaChar"/>
    <w:uiPriority w:val="99"/>
    <w:semiHidden/>
    <w:unhideWhenUsed/>
    <w:rsid w:val="00A23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7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5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5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5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5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St-1213/2016</izvorni_sadrzaj>
    <derivirana_varijabla naziv="DomainObject.Predmet.OznakaBroj_1">St-1213/2016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ICORD d.o.o.</izvorni_sadrzaj>
    <derivirana_varijabla naziv="DomainObject.Predmet.ProtustrankaFormated_1">  ICORD d.o.o.</derivirana_varijabla>
  </DomainObject.Predmet.ProtustrankaFormated>
  <DomainObject.Predmet.ProtustrankaFormatedOIB>
    <izvorni_sadrzaj>  ICORD d.o.o., OIB 60272237455</izvorni_sadrzaj>
    <derivirana_varijabla naziv="DomainObject.Predmet.ProtustrankaFormatedOIB_1">  ICORD d.o.o., OIB 60272237455</derivirana_varijabla>
  </DomainObject.Predmet.ProtustrankaFormatedOIB>
  <DomainObject.Predmet.ProtustrankaFormatedWithAdress>
    <izvorni_sadrzaj> ICORD d.o.o., Bartola Kašića 20, 51000 Rijeka</izvorni_sadrzaj>
    <derivirana_varijabla naziv="DomainObject.Predmet.ProtustrankaFormatedWithAdress_1"> ICORD d.o.o., Bartola Kašića 20, 51000 Rijeka</derivirana_varijabla>
  </DomainObject.Predmet.ProtustrankaFormatedWithAdress>
  <DomainObject.Predmet.ProtustrankaFormatedWithAdressOIB>
    <izvorni_sadrzaj> ICORD d.o.o., OIB 60272237455, Bartola Kašića 20, 51000 Rijeka</izvorni_sadrzaj>
    <derivirana_varijabla naziv="DomainObject.Predmet.ProtustrankaFormatedWithAdressOIB_1"> ICORD d.o.o., OIB 60272237455, Bartola Kašića 20, 51000 Rijeka</derivirana_varijabla>
  </DomainObject.Predmet.ProtustrankaFormatedWithAdressOIB>
  <DomainObject.Predmet.ProtustrankaWithAdress>
    <izvorni_sadrzaj>ICORD d.o.o. Bartola Kašića 20, 51000 Rijeka</izvorni_sadrzaj>
    <derivirana_varijabla naziv="DomainObject.Predmet.ProtustrankaWithAdress_1">ICORD d.o.o. Bartola Kašića 20, 51000 Rijeka</derivirana_varijabla>
  </DomainObject.Predmet.ProtustrankaWithAdress>
  <DomainObject.Predmet.ProtustrankaWithAdressOIB>
    <izvorni_sadrzaj>ICORD d.o.o., OIB 60272237455, Bartola Kašića 20, 51000 Rijeka</izvorni_sadrzaj>
    <derivirana_varijabla naziv="DomainObject.Predmet.ProtustrankaWithAdressOIB_1">ICORD d.o.o., OIB 60272237455, Bartola Kašića 20, 51000 Rijeka</derivirana_varijabla>
  </DomainObject.Predmet.ProtustrankaWithAdressOIB>
  <DomainObject.Predmet.ProtustrankaNazivFormated>
    <izvorni_sadrzaj>ICORD d.o.o.</izvorni_sadrzaj>
    <derivirana_varijabla naziv="DomainObject.Predmet.ProtustrankaNazivFormated_1">ICORD d.o.o.</derivirana_varijabla>
  </DomainObject.Predmet.ProtustrankaNazivFormated>
  <DomainObject.Predmet.ProtustrankaNazivFormatedOIB>
    <izvorni_sadrzaj>ICORD d.o.o., OIB 60272237455</izvorni_sadrzaj>
    <derivirana_varijabla naziv="DomainObject.Predmet.ProtustrankaNazivFormatedOIB_1">ICORD d.o.o., OIB 60272237455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ICORD d.o.o.</item>
    </izvorni_sadrzaj>
    <derivirana_varijabla naziv="DomainObject.Predmet.ProtuStrankaListFormated_1">
      <item>ICORD d.o.o.</item>
    </derivirana_varijabla>
  </DomainObject.Predmet.ProtuStrankaListFormated>
  <DomainObject.Predmet.ProtuStrankaListFormatedOIB>
    <izvorni_sadrzaj>
      <item>ICORD d.o.o., OIB 60272237455</item>
    </izvorni_sadrzaj>
    <derivirana_varijabla naziv="DomainObject.Predmet.ProtuStrankaListFormatedOIB_1">
      <item>ICORD d.o.o., OIB 60272237455</item>
    </derivirana_varijabla>
  </DomainObject.Predmet.ProtuStrankaListFormatedOIB>
  <DomainObject.Predmet.ProtuStrankaListFormatedWithAdress>
    <izvorni_sadrzaj>
      <item>ICORD d.o.o., Bartola Kašića 20, 51000 Rijeka</item>
    </izvorni_sadrzaj>
    <derivirana_varijabla naziv="DomainObject.Predmet.ProtuStrankaListFormatedWithAdress_1">
      <item>ICORD d.o.o., Bartola Kašića 20, 51000 Rijeka</item>
    </derivirana_varijabla>
  </DomainObject.Predmet.ProtuStrankaListFormatedWithAdress>
  <DomainObject.Predmet.ProtuStrankaListFormatedWithAdressOIB>
    <izvorni_sadrzaj>
      <item>ICORD d.o.o., OIB 60272237455, Bartola Kašića 20, 51000 Rijeka</item>
    </izvorni_sadrzaj>
    <derivirana_varijabla naziv="DomainObject.Predmet.ProtuStrankaListFormatedWithAdressOIB_1">
      <item>ICORD d.o.o., OIB 60272237455, Bartola Kašića 20, 51000 Rijeka</item>
    </derivirana_varijabla>
  </DomainObject.Predmet.ProtuStrankaListFormatedWithAdressOIB>
  <DomainObject.Predmet.ProtuStrankaListNazivFormated>
    <izvorni_sadrzaj>
      <item>ICORD d.o.o.</item>
    </izvorni_sadrzaj>
    <derivirana_varijabla naziv="DomainObject.Predmet.ProtuStrankaListNazivFormated_1">
      <item>ICORD d.o.o.</item>
    </derivirana_varijabla>
  </DomainObject.Predmet.ProtuStrankaListNazivFormated>
  <DomainObject.Predmet.ProtuStrankaListNazivFormatedOIB>
    <izvorni_sadrzaj>
      <item>ICORD d.o.o., OIB 60272237455</item>
    </izvorni_sadrzaj>
    <derivirana_varijabla naziv="DomainObject.Predmet.ProtuStrankaListNazivFormatedOIB_1">
      <item>ICORD d.o.o., OIB 60272237455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ICORD d.o.o.</izvorni_sadrzaj>
    <derivirana_varijabla naziv="DomainObject.Predmet.ProtustrankaIDrugi_1">ICORD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ICORD d.o.o., OIB 60272237455, Bartola Kašića 20, 51000 Rijeka</izvorni_sadrzaj>
    <derivirana_varijabla naziv="DomainObject.Predmet.ProtustrankaIDrugiAdressOIB_1">ICORD d.o.o., OIB 60272237455, Bartola Kašića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ICORD d.o.o.</item>
    </izvorni_sadrzaj>
    <derivirana_varijabla naziv="DomainObject.Predmet.SudioniciListNaziv_1">
      <item>FINA Rijeka</item>
      <item>ICORD d.o.o.</item>
    </derivirana_varijabla>
  </DomainObject.Predmet.SudioniciListNaziv>
  <DomainObject.Predmet.SudioniciListAdressOIB>
    <izvorni_sadrzaj>
      <item>FINA Rijeka, OIB 85821130368, Frana Kurelca 8,51000 Rijeka</item>
      <item>ICORD d.o.o., OIB 60272237455, Bartola Kašića 20,51000 Rijeka</item>
    </izvorni_sadrzaj>
    <derivirana_varijabla naziv="DomainObject.Predmet.SudioniciListAdressOIB_1">
      <item>FINA Rijeka, OIB 85821130368, Frana Kurelca 8,51000 Rijeka</item>
      <item>ICORD d.o.o., OIB 60272237455, Bartola Kašića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60272237455</item>
    </izvorni_sadrzaj>
    <derivirana_varijabla naziv="DomainObject.Predmet.SudioniciListNazivOIB_1">
      <item>, OIB 85821130368</item>
      <item>, OIB 60272237455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484</properties:Words>
  <properties:Characters>2620</properties:Characters>
  <properties:Lines>90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2016-09-29T13:10:00Z</dcterms:created>
  <dc:creator>wsadmin</dc:creator>
  <cp:lastModifiedBy>Renata Valić</cp:lastModifiedBy>
  <cp:lastPrinted>2016-09-30T11:14:00Z</cp:lastPrinted>
  <dcterms:modified xmlns:xsi="http://www.w3.org/2001/XMLSchema-instance" xsi:type="dcterms:W3CDTF">2016-09-30T11:19:00Z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