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f733" w14:paraId="23ff733" w:rsidRDefault="00E8777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1861185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8777A" w:rsidP="00E8777A" w:rsidR="00AE649C">
      <w:pPr>
        <w:pStyle w:val="NormaleSPIS"/>
        <w:spacing w:after="0"/>
      </w:pPr>
      <w:r>
        <w:t xml:space="preserve">         Republika Hrvatska</w:t>
      </w:r>
    </w:p>
    <w:p w:rsidRDefault="00E8777A" w:rsidP="00E8777A" w:rsidR="00E8777A">
      <w:pPr>
        <w:pStyle w:val="NormaleSPIS"/>
        <w:spacing w:after="0"/>
      </w:pPr>
      <w:r>
        <w:t xml:space="preserve">     Trgovački sud u Bjelovaru</w:t>
      </w:r>
    </w:p>
    <w:p w:rsidRDefault="00E8777A" w:rsidP="00E8777A" w:rsidR="00E8777A">
      <w:pPr>
        <w:pStyle w:val="NormaleSPIS"/>
        <w:spacing w:after="0"/>
      </w:pPr>
      <w:r>
        <w:t>Bjelovar, Šetalište dr.I.Lebovića 42.</w:t>
      </w:r>
    </w:p>
    <w:p w:rsidRDefault="00E8777A" w:rsidP="00E8777A" w:rsidR="00E8777A">
      <w:pPr>
        <w:pStyle w:val="NormaleSPIS"/>
        <w:jc w:val="right"/>
      </w:pPr>
      <w:r>
        <w:t>Poslovni broj:7 St-324/2017-19</w:t>
      </w:r>
    </w:p>
    <w:p w:rsidRDefault="00E8777A" w:rsidP="00E8777A" w:rsidR="00E8777A">
      <w:pPr>
        <w:jc w:val="center"/>
        <w:rPr>
          <w:b/>
        </w:rPr>
      </w:pPr>
    </w:p>
    <w:p w:rsidRDefault="00E8777A" w:rsidP="00E8777A" w:rsidR="00E8777A">
      <w:pPr>
        <w:jc w:val="center"/>
      </w:pPr>
      <w:r>
        <w:t>U  I M E  R E P U B L I K E   H R V A T  S K E</w:t>
      </w:r>
    </w:p>
    <w:p w:rsidRDefault="00E8777A" w:rsidP="00E8777A" w:rsidR="00E8777A">
      <w:pPr>
        <w:spacing w:after="0"/>
        <w:jc w:val="center"/>
      </w:pPr>
    </w:p>
    <w:p w:rsidRDefault="00E8777A" w:rsidP="00E8777A" w:rsidR="00E8777A">
      <w:pPr>
        <w:jc w:val="center"/>
      </w:pPr>
      <w:r>
        <w:t xml:space="preserve"> R J E Š E N J E</w:t>
      </w:r>
    </w:p>
    <w:p w:rsidRDefault="00E8777A" w:rsidP="00E8777A" w:rsidR="00E8777A">
      <w:pPr>
        <w:jc w:val="center"/>
        <w:rPr>
          <w:b/>
        </w:rPr>
      </w:pPr>
    </w:p>
    <w:p w:rsidRDefault="00E8777A" w:rsidP="00E8777A" w:rsidR="00E8777A">
      <w:pPr>
        <w:ind w:firstLine="720"/>
        <w:jc w:val="both"/>
      </w:pPr>
      <w:r>
        <w:t xml:space="preserve">Trgovački sud u Bjelovaru, po sucu Tomislavu Mrazović, u stečajnom postupku nad dužnikom DELICIJA d.o.o. za trgovinu i usluge iz Čakovca, Kralja Tomislava 9, OIB 98679270261, 4. veljače 2019. </w:t>
      </w:r>
    </w:p>
    <w:p w:rsidRDefault="00E8777A" w:rsidP="00E8777A" w:rsidR="00E8777A">
      <w:pPr>
        <w:jc w:val="center"/>
        <w:rPr>
          <w:b/>
        </w:rPr>
      </w:pPr>
      <w:r>
        <w:t>r i j e š i o   j e</w:t>
      </w:r>
    </w:p>
    <w:p w:rsidRDefault="00E8777A" w:rsidP="00E8777A" w:rsidR="00E8777A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>nad dužnikom DELICIJA d.o.o. za trgovinu i usluge iz Čakovca, Kralja Tomislava 9, OIB 98679270261.</w:t>
      </w:r>
    </w:p>
    <w:p w:rsidRDefault="00E8777A" w:rsidP="00E8777A" w:rsidR="00E8777A">
      <w:pPr>
        <w:ind w:firstLine="851"/>
        <w:jc w:val="both"/>
      </w:pPr>
      <w:r>
        <w:t>2</w:t>
      </w:r>
      <w:r>
        <w:rPr>
          <w:b/>
        </w:rPr>
        <w:t>.</w:t>
      </w:r>
      <w:r>
        <w:t>Za stečajnu upraviteljicu imenuje se</w:t>
      </w:r>
      <w:r>
        <w:rPr>
          <w:noProof/>
        </w:rPr>
        <w:t xml:space="preserve"> Paula Čandrlić Mesarić iz Osijeka, Zagrebačka 6, OIB 89394772015.</w:t>
      </w:r>
    </w:p>
    <w:p w:rsidRDefault="00E8777A" w:rsidP="00E8777A" w:rsidR="00E8777A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>nad dužnikom DELICIJA d.o.o. za trgovinu i usluge iz Čakovca, Kralja Tomislava 9, OIB 98679270261.</w:t>
      </w:r>
    </w:p>
    <w:p w:rsidRDefault="00E8777A" w:rsidP="00E8777A" w:rsidR="00E8777A">
      <w:pPr>
        <w:jc w:val="both"/>
      </w:pPr>
      <w:r>
        <w:tab/>
        <w:t>4.Stečajni postupak je otvoren i zaključen s danom 4. veljače 2019. godine u</w:t>
      </w:r>
      <w:r>
        <w:rPr>
          <w:b/>
        </w:rPr>
        <w:t xml:space="preserve"> </w:t>
      </w:r>
      <w:r>
        <w:t>10,30 sati, kada je ovo rješenje stavljeno na e-oglasnu ploču ovog suda.</w:t>
      </w:r>
    </w:p>
    <w:p w:rsidRDefault="00E8777A" w:rsidP="00E8777A" w:rsidR="00E8777A">
      <w:pPr>
        <w:jc w:val="both"/>
      </w:pPr>
      <w:r>
        <w:tab/>
        <w:t>5.Nakon pravomoćnosti ovoga rješenja stečajni dužnik će se brisati iz sudskog registra.</w:t>
      </w:r>
    </w:p>
    <w:p w:rsidRDefault="00E8777A" w:rsidP="00E8777A" w:rsidR="00E8777A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E8777A" w:rsidP="00E8777A" w:rsidR="00E8777A">
      <w:pPr>
        <w:jc w:val="center"/>
        <w:rPr>
          <w:b/>
        </w:rPr>
      </w:pPr>
      <w:r>
        <w:t>Obrazloženje</w:t>
      </w:r>
    </w:p>
    <w:p w:rsidRDefault="00E8777A" w:rsidP="00E8777A" w:rsidR="00E8777A">
      <w:pPr>
        <w:ind w:firstLine="720"/>
        <w:jc w:val="both"/>
      </w:pPr>
      <w:r>
        <w:t xml:space="preserve">Na prijedlog predlagatelja FINA, RC Zagreb, Podružnica Varaždin, za otvaranje stečajnog postupka nad dužnikom DELICIJA d.o.o. za trgovinu i usluge iz Čakovca, Kralja Tomislava 9, OIB 98679270261, sud je pokrenuo postupak radi utvrđivanja uvjeta za otvaranje stečajnog postupka nad dužnikom, te u tom postupku utvrdio da dužnik nema imovine kojom bi se mogli pokriti troškovi stečajnog postupka, slijedom čega je svojim rješenjem 7 St-324/2017-18 od dana 20.12.2018.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</w:t>
      </w:r>
    </w:p>
    <w:p w:rsidRDefault="00E8777A" w:rsidP="00E8777A" w:rsidR="00E8777A">
      <w:pPr>
        <w:spacing w:after="0"/>
        <w:ind w:firstLine="720"/>
        <w:jc w:val="center"/>
      </w:pPr>
      <w:r>
        <w:lastRenderedPageBreak/>
        <w:t>2</w:t>
      </w:r>
    </w:p>
    <w:p w:rsidRDefault="00E8777A" w:rsidP="00E8777A" w:rsidR="00E8777A">
      <w:pPr>
        <w:ind w:firstLine="720"/>
        <w:jc w:val="right"/>
      </w:pPr>
      <w:r>
        <w:t>Poslovni broj:7 St-324/2017-19</w:t>
      </w:r>
    </w:p>
    <w:p w:rsidRDefault="00E8777A" w:rsidP="00E8777A" w:rsidR="00E8777A">
      <w:pPr>
        <w:jc w:val="both"/>
      </w:pPr>
      <w:bookmarkStart w:name="_GoBack" w:id="0"/>
      <w:bookmarkEnd w:id="0"/>
      <w:r>
        <w:t xml:space="preserve">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20.12.2018.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E8777A" w:rsidP="00E8777A" w:rsidR="00E8777A">
      <w:pPr>
        <w:ind w:firstLine="720"/>
        <w:jc w:val="center"/>
      </w:pPr>
      <w:r>
        <w:t xml:space="preserve">Bjelovar 4. veljače 2019. </w:t>
      </w:r>
    </w:p>
    <w:p w:rsidRDefault="00E8777A" w:rsidP="00E8777A" w:rsidR="00E8777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</w:t>
      </w:r>
    </w:p>
    <w:p w:rsidRDefault="00E8777A" w:rsidP="00E8777A" w:rsidR="00E8777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</w:t>
      </w:r>
      <w:r>
        <w:t xml:space="preserve">           Tomislav Mrazović,v.r.</w:t>
      </w:r>
    </w:p>
    <w:p w:rsidRDefault="00E8777A" w:rsidP="00E8777A" w:rsidR="00E8777A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E8777A" w:rsidP="00E8777A" w:rsidR="00E8777A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E8777A" w:rsidP="00E8777A" w:rsidR="00E8777A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E8777A" w:rsidP="00E8777A" w:rsidR="00E8777A">
      <w:pPr>
        <w:jc w:val="both"/>
      </w:pPr>
    </w:p>
    <w:p w:rsidRDefault="00E8777A" w:rsidP="00E8777A" w:rsidR="00E8777A">
      <w:pPr>
        <w:ind w:firstLine="720"/>
        <w:jc w:val="both"/>
      </w:pPr>
    </w:p>
    <w:p w:rsidRDefault="00E8777A" w:rsidP="00E8777A" w:rsidR="00E8777A">
      <w:pPr>
        <w:jc w:val="both"/>
      </w:pP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8777A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8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St-324/2017-19</izvorni_sadrzaj>
    <derivirana_varijabla naziv="DomainObject.Oznaka_1">St-324/2017-19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St-324/2017</izvorni_sadrzaj>
    <derivirana_varijabla naziv="DomainObject.Predmet.OznakaBroj_1">St-324/2017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DELICIJA društvo s ograničenom odgovornošću za trgovinu i usluge zastupanog po punomoćniku Šerif Ramadani</izvorni_sadrzaj>
    <derivirana_varijabla naziv="DomainObject.Predmet.ProtustrankaFormated_1">  DELICIJA društvo s ograničenom odgovornošću za trgovinu i usluge zastupanog po punomoćniku Šerif Ramadani</derivirana_varijabla>
  </DomainObject.Predmet.ProtustrankaFormated>
  <DomainObject.Predmet.ProtustrankaFormatedOIB>
    <izvorni_sadrzaj>  DELICIJA društvo s ograničenom odgovornošću za trgovinu i usluge, OIB 98678270261 zastupanog po punomoćniku Šerif Ramadani</izvorni_sadrzaj>
    <derivirana_varijabla naziv="DomainObject.Predmet.ProtustrankaFormatedOIB_1">  DELICIJA društvo s ograničenom odgovornošću za trgovinu i usluge, OIB 98678270261 zastupanog po punomoćniku Šerif Ramadani</derivirana_varijabla>
  </DomainObject.Predmet.ProtustrankaFormatedOIB>
  <DomainObject.Predmet.ProtustrankaFormatedWithAdress>
    <izvorni_sadrzaj> DELICIJA društvo s ograničenom odgovornošću za trgovinu i usluge, Kralja Tomislava 9, 40000 Čakovec zastupanog po punomoćniku Šerif Ramadani</izvorni_sadrzaj>
    <derivirana_varijabla naziv="DomainObject.Predmet.ProtustrankaFormatedWithAdress_1"> DELICIJA društvo s ograničenom odgovornošću za trgovinu i usluge, Kralja Tomislava 9, 40000 Čakovec zastupanog po punomoćniku Šerif Ramadani</derivirana_varijabla>
  </DomainObject.Predmet.ProtustrankaFormatedWithAdress>
  <DomainObject.Predmet.ProtustrankaFormatedWithAdressOIB>
    <izvorni_sadrzaj> DELICIJA društvo s ograničenom odgovornošću za trgovinu i usluge, OIB 98678270261, Kralja Tomislava 9, 40000 Čakovec zastupanog po punomoćniku Šerif Ramadani</izvorni_sadrzaj>
    <derivirana_varijabla naziv="DomainObject.Predmet.ProtustrankaFormatedWithAdressOIB_1"> DELICIJA društvo s ograničenom odgovornošću za trgovinu i usluge, OIB 98678270261, Kralja Tomislava 9, 40000 Čakovec zastupanog po punomoćniku Šerif Ramadani</derivirana_varijabla>
  </DomainObject.Predmet.ProtustrankaFormatedWithAdressOIB>
  <DomainObject.Predmet.ProtustrankaWithAdress>
    <izvorni_sadrzaj>DELICIJA društvo s ograničenom odgovornošću za trgovinu i usluge Kralja Tomislava 9, 40000 Čakovec</izvorni_sadrzaj>
    <derivirana_varijabla naziv="DomainObject.Predmet.ProtustrankaWithAdress_1">DELICIJA društvo s ograničenom odgovornošću za trgovinu i usluge Kralja Tomislava 9, 40000 Čakovec</derivirana_varijabla>
  </DomainObject.Predmet.ProtustrankaWithAdress>
  <DomainObject.Predmet.ProtustrankaWithAdressOIB>
    <izvorni_sadrzaj>DELICIJA društvo s ograničenom odgovornošću za trgovinu i usluge, OIB 98678270261, Kralja Tomislava 9, 40000 Čakovec</izvorni_sadrzaj>
    <derivirana_varijabla naziv="DomainObject.Predmet.ProtustrankaWithAdressOIB_1">DELICIJA društvo s ograničenom odgovornošću za trgovinu i usluge, OIB 98678270261, Kralja Tomislava 9, 40000 Čakovec</derivirana_varijabla>
  </DomainObject.Predmet.ProtustrankaWithAdressOIB>
  <DomainObject.Predmet.ProtustrankaNazivFormated>
    <izvorni_sadrzaj>DELICIJA društvo s ograničenom odgovornošću za trgovinu i usluge</izvorni_sadrzaj>
    <derivirana_varijabla naziv="DomainObject.Predmet.ProtustrankaNazivFormated_1">DELICIJA društvo s ograničenom odgovornošću za trgovinu i usluge</derivirana_varijabla>
  </DomainObject.Predmet.ProtustrankaNazivFormated>
  <DomainObject.Predmet.ProtustrankaNazivFormatedOIB>
    <izvorni_sadrzaj>DELICIJA društvo s ograničenom odgovornošću za trgovinu i usluge, OIB 98678270261</izvorni_sadrzaj>
    <derivirana_varijabla naziv="DomainObject.Predmet.ProtustrankaNazivFormatedOIB_1">DELICIJA društvo s ograničenom odgovornošću za trgovinu i usluge, OIB 98678270261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DELICIJA društvo s ograničenom odgovornošću za trgovinu i usluge zastupanog po punomoćniku Šerif Ramadani</item>
    </izvorni_sadrzaj>
    <derivirana_varijabla naziv="DomainObject.Predmet.ProtuStrankaListFormated_1">
      <item>DELICIJA društvo s ograničenom odgovornošću za trgovinu i usluge zastupanog po punomoćniku Šerif Ramadani</item>
    </derivirana_varijabla>
  </DomainObject.Predmet.ProtuStrankaListFormated>
  <DomainObject.Predmet.ProtuStrankaListFormatedOIB>
    <izvorni_sadrzaj>
      <item>DELICIJA društvo s ograničenom odgovornošću za trgovinu i usluge, OIB 98678270261 zastupanog po punomoćniku Šerif Ramadani</item>
    </izvorni_sadrzaj>
    <derivirana_varijabla naziv="DomainObject.Predmet.ProtuStrankaListFormatedOIB_1">
      <item>DELICIJA društvo s ograničenom odgovornošću za trgovinu i usluge, OIB 98678270261 zastupanog po punomoćniku Šerif Ramadani</item>
    </derivirana_varijabla>
  </DomainObject.Predmet.ProtuStrankaListFormatedOIB>
  <DomainObject.Predmet.ProtuStrankaListFormatedWithAdress>
    <izvorni_sadrzaj>
      <item>DELICIJA društvo s ograničenom odgovornošću za trgovinu i usluge, Kralja Tomislava 9, 40000 Čakovec zastupanog po punomoćniku Šerif Ramadani</item>
    </izvorni_sadrzaj>
    <derivirana_varijabla naziv="DomainObject.Predmet.ProtuStrankaListFormatedWithAdress_1">
      <item>DELICIJA društvo s ograničenom odgovornošću za trgovinu i usluge, Kralja Tomislava 9, 40000 Čakovec zastupanog po punomoćniku Šerif Ramadani</item>
    </derivirana_varijabla>
  </DomainObject.Predmet.ProtuStrankaListFormatedWithAdress>
  <DomainObject.Predmet.ProtuStrankaListFormatedWithAdressOIB>
    <izvorni_sadrzaj>
      <item>DELICIJA društvo s ograničenom odgovornošću za trgovinu i usluge, OIB 98678270261, Kralja Tomislava 9, 40000 Čakovec zastupanog po punomoćniku Šerif Ramadani</item>
    </izvorni_sadrzaj>
    <derivirana_varijabla naziv="DomainObject.Predmet.ProtuStrankaListFormatedWithAdressOIB_1">
      <item>DELICIJA društvo s ograničenom odgovornošću za trgovinu i usluge, OIB 98678270261, Kralja Tomislava 9, 40000 Čakovec zastupanog po punomoćniku Šerif Ramadani</item>
    </derivirana_varijabla>
  </DomainObject.Predmet.ProtuStrankaListFormatedWithAdressOIB>
  <DomainObject.Predmet.ProtuStrankaListNazivFormated>
    <izvorni_sadrzaj>
      <item>DELICIJA društvo s ograničenom odgovornošću za trgovinu i usluge</item>
    </izvorni_sadrzaj>
    <derivirana_varijabla naziv="DomainObject.Predmet.ProtuStrankaListNazivFormated_1">
      <item>DELICIJA društvo s ograničenom odgovornošću za trgovinu i usluge</item>
    </derivirana_varijabla>
  </DomainObject.Predmet.ProtuStrankaListNazivFormated>
  <DomainObject.Predmet.ProtuStrankaListNazivFormatedOIB>
    <izvorni_sadrzaj>
      <item>DELICIJA društvo s ograničenom odgovornošću za trgovinu i usluge, OIB 98678270261</item>
    </izvorni_sadrzaj>
    <derivirana_varijabla naziv="DomainObject.Predmet.ProtuStrankaListNazivFormatedOIB_1">
      <item>DELICIJA društvo s ograničenom odgovornošću za trgovinu i usluge, OIB 98678270261</item>
    </derivirana_varijabla>
  </DomainObject.Predmet.ProtuStrankaListNazivFormatedOIB>
  <DomainObject.Predmet.OstaliListFormated>
    <izvorni_sadrzaj>
      <item>sudski registar</item>
      <item>Šerif Ramadani punomoćnik sudionika u postupku DELICIJA društvo s ograničenom odgovornošću za trgovinu i usluge</item>
    </izvorni_sadrzaj>
    <derivirana_varijabla naziv="DomainObject.Predmet.OstaliListFormated_1">
      <item>sudski registar</item>
      <item>Šerif Ramadani punomoćnik sudionika u postupku DELICIJA društvo s ograničenom odgovornošću za trgovinu i usluge</item>
    </derivirana_varijabla>
  </DomainObject.Predmet.OstaliListFormated>
  <DomainObject.Predmet.OstaliListFormatedOIB>
    <izvorni_sadrzaj>
      <item>sudski registar</item>
      <item>Šerif Ramadani, OIB 30252573886 punomoćnik sudionika u postupku DELICIJA društvo s ograničenom odgovornošću za trgovinu i usluge</item>
    </izvorni_sadrzaj>
    <derivirana_varijabla naziv="DomainObject.Predmet.OstaliListFormatedOIB_1">
      <item>sudski registar</item>
      <item>Šerif Ramadani, OIB 30252573886 punomoćnik sudionika u postupku DELICIJA društvo s ograničenom odgovornošću za trgovinu i usluge</item>
    </derivirana_varijabla>
  </DomainObject.Predmet.OstaliListFormatedOIB>
  <DomainObject.Predmet.OstaliListFormatedWithAdress>
    <izvorni_sadrzaj>
      <item>sudski registar</item>
      <item>Šerif Ramadani, dr.Ante Starčevića 59., 40000 Čakovec punomoćnik sudionika u postupku DELICIJA društvo s ograničenom odgovornošću za trgovinu i usluge</item>
    </izvorni_sadrzaj>
    <derivirana_varijabla naziv="DomainObject.Predmet.OstaliListFormatedWithAdress_1">
      <item>sudski registar</item>
      <item>Šerif Ramadani, dr.Ante Starčevića 59., 40000 Čakovec punomoćnik sudionika u postupku DELICIJA društvo s ograničenom odgovornošću za trgovinu i usluge</item>
    </derivirana_varijabla>
  </DomainObject.Predmet.OstaliListFormatedWithAdress>
  <DomainObject.Predmet.OstaliListFormatedWithAdressOIB>
    <izvorni_sadrzaj>
      <item>sudski registar</item>
      <item>Šerif Ramadani, OIB 30252573886, dr.Ante Starčevića 59., 40000 Čakovec punomoćnik sudionika u postupku DELICIJA društvo s ograničenom odgovornošću za trgovinu i usluge</item>
    </izvorni_sadrzaj>
    <derivirana_varijabla naziv="DomainObject.Predmet.OstaliListFormatedWithAdressOIB_1">
      <item>sudski registar</item>
      <item>Šerif Ramadani, OIB 30252573886, dr.Ante Starčevića 59., 40000 Čakovec punomoćnik sudionika u postupku DELICIJA društvo s ograničenom odgovornošću za trgovinu i usluge</item>
    </derivirana_varijabla>
  </DomainObject.Predmet.OstaliListFormatedWithAdressOIB>
  <DomainObject.Predmet.OstaliListNazivFormated>
    <izvorni_sadrzaj>
      <item>sudski registar</item>
      <item>Šerif Ramadani</item>
    </izvorni_sadrzaj>
    <derivirana_varijabla naziv="DomainObject.Predmet.OstaliListNazivFormated_1">
      <item>sudski registar</item>
      <item>Šerif Ramadani</item>
    </derivirana_varijabla>
  </DomainObject.Predmet.OstaliListNazivFormated>
  <DomainObject.Predmet.OstaliListNazivFormatedOIB>
    <izvorni_sadrzaj>
      <item>sudski registar</item>
      <item>Šerif Ramadani, OIB 30252573886</item>
    </izvorni_sadrzaj>
    <derivirana_varijabla naziv="DomainObject.Predmet.OstaliListNazivFormatedOIB_1">
      <item>sudski registar</item>
      <item>Šerif Ramadani, OIB 30252573886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St-324/2017-19</izvorni_sadrzaj>
    <derivirana_varijabla naziv="DomainObject.PoslovniBrojDokumenta_1">St-324/2017-19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DELICIJA društvo s ograničenom odgovornošću za trgovinu i usluge</izvorni_sadrzaj>
    <derivirana_varijabla naziv="DomainObject.Predmet.ProtustrankaIDrugi_1">DELICIJA društvo s ograničenom odgovornošću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DELICIJA društvo s ograničenom odgovornošću za trgovinu i usluge, OIB 98678270261, Kralja Tomislava 9, 40000 Čakovec</izvorni_sadrzaj>
    <derivirana_varijabla naziv="DomainObject.Predmet.ProtustrankaIDrugiAdressOIB_1">DELICIJA društvo s ograničenom odgovornošću za trgovinu i usluge, OIB 98678270261, Kralja Tomislava 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DELICIJA društvo s ograničenom odgovornošću za trgovinu i usluge</item>
      <item>Financijska agencija, RC ZAGREB, Podružnica VARAŽDIN</item>
      <item>sudski registar</item>
      <item>Šerif Ramadani</item>
    </izvorni_sadrzaj>
    <derivirana_varijabla naziv="DomainObject.Predmet.SudioniciListNaziv_1">
      <item>DELICIJA društvo s ograničenom odgovornošću za trgovinu i usluge</item>
      <item>Financijska agencija, RC ZAGREB, Podružnica VARAŽDIN</item>
      <item>sudski registar</item>
      <item>Šerif Ramadani</item>
    </derivirana_varijabla>
  </DomainObject.Predmet.SudioniciListNaziv>
  <DomainObject.Predmet.SudioniciListAdressOIB>
    <izvorni_sadrzaj>
      <item>DELICIJA društvo s ograničenom odgovornošću za trgovinu i usluge, OIB 98678270261, Kralja Tomislava 9,40000 Čakovec</item>
      <item>Financijska agencija, RC ZAGREB, Podružnica VARAŽDIN, OIB 85821130368, A. Cesarca 2,42000 Varaždin</item>
      <item>sudski registar</item>
      <item>Šerif Ramadani, OIB 30252573886, dr.Ante Starčevića 59.,40000 Čakovec</item>
    </izvorni_sadrzaj>
    <derivirana_varijabla naziv="DomainObject.Predmet.SudioniciListAdressOIB_1">
      <item>DELICIJA društvo s ograničenom odgovornošću za trgovinu i usluge, OIB 98678270261, Kralja Tomislava 9,40000 Čakovec</item>
      <item>Financijska agencija, RC ZAGREB, Podružnica VARAŽDIN, OIB 85821130368, A. Cesarca 2,42000 Varaždin</item>
      <item>sudski registar</item>
      <item>Šerif Ramadani, OIB 30252573886, dr.Ante Starčevića 59.,40000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3D0CD4-3EFF-472D-828F-20B8BFAF29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2675</properties:Characters>
  <properties:Lines>60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2019-02-04T09:25:00Z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St-324/2017-19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