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41a4" w14:paraId="0b941a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6210" w:rsidP="00246210" w:rsidR="00246210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St-1001/2016-2.</w:t>
      </w:r>
    </w:p>
    <w:p w:rsidRDefault="00246210" w:rsidP="00246210" w:rsidR="00246210">
      <w:pPr>
        <w:jc w:val="center"/>
        <w:rPr>
          <w:rFonts w:cs="Arial" w:hAnsi="Arial" w:ascii="Arial"/>
          <w:b/>
          <w:noProof/>
        </w:rPr>
      </w:pPr>
    </w:p>
    <w:p w:rsidRDefault="00246210" w:rsidP="00246210" w:rsidR="00246210">
      <w:pPr>
        <w:jc w:val="center"/>
        <w:rPr>
          <w:rFonts w:cs="Arial" w:hAnsi="Arial" w:ascii="Arial"/>
          <w:b/>
          <w:noProof/>
        </w:rPr>
      </w:pPr>
    </w:p>
    <w:p w:rsidRDefault="00246210" w:rsidP="00246210" w:rsidR="0024621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46210" w:rsidP="00246210" w:rsidR="00246210">
      <w:pPr>
        <w:rPr>
          <w:rFonts w:cs="Arial" w:hAnsi="Arial" w:ascii="Arial"/>
          <w:b/>
          <w:noProof/>
        </w:rPr>
      </w:pPr>
    </w:p>
    <w:p w:rsidRDefault="00246210" w:rsidP="00246210" w:rsidR="0024621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46210" w:rsidP="00246210" w:rsidR="00246210">
      <w:pPr>
        <w:outlineLvl w:val="0"/>
        <w:rPr>
          <w:rFonts w:cs="Arial" w:hAnsi="Arial" w:ascii="Arial"/>
          <w:noProof/>
        </w:rPr>
      </w:pPr>
    </w:p>
    <w:p w:rsidRDefault="00246210" w:rsidP="00246210" w:rsidR="0024621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POLJOPRIVREDNA ZADRUGA DALIA iz Virovitice, </w:t>
      </w:r>
      <w:proofErr w:type="spellStart"/>
      <w:r>
        <w:rPr>
          <w:rFonts w:cs="Arial" w:hAnsi="Arial" w:ascii="Arial"/>
        </w:rPr>
        <w:t>Rusanova</w:t>
      </w:r>
      <w:proofErr w:type="spellEnd"/>
      <w:r>
        <w:rPr>
          <w:rFonts w:cs="Arial" w:hAnsi="Arial" w:ascii="Arial"/>
        </w:rPr>
        <w:t xml:space="preserve"> 126, MBS 010052059, OIB 52293603768, d</w:t>
      </w:r>
      <w:r>
        <w:rPr>
          <w:rFonts w:cs="Arial" w:hAnsi="Arial" w:ascii="Arial"/>
          <w:noProof/>
        </w:rPr>
        <w:t>ana 30. studenog 2016. godine</w:t>
      </w:r>
    </w:p>
    <w:p w:rsidRDefault="00246210" w:rsidP="00246210" w:rsidR="00246210">
      <w:pPr>
        <w:ind w:firstLine="851"/>
        <w:jc w:val="both"/>
        <w:rPr>
          <w:rFonts w:cs="Arial" w:hAnsi="Arial" w:ascii="Arial"/>
          <w:noProof/>
        </w:rPr>
      </w:pPr>
    </w:p>
    <w:p w:rsidRDefault="00246210" w:rsidP="00246210" w:rsidR="0024621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46210" w:rsidP="00246210" w:rsidR="00246210">
      <w:pPr>
        <w:jc w:val="center"/>
        <w:rPr>
          <w:rFonts w:cs="Arial" w:hAnsi="Arial" w:ascii="Arial"/>
        </w:rPr>
      </w:pPr>
    </w:p>
    <w:p w:rsidRDefault="00246210" w:rsidP="00246210" w:rsidR="0024621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POLJOPRIVREDNA ZADRUGA DALIA iz Virovitice, </w:t>
      </w:r>
      <w:proofErr w:type="spellStart"/>
      <w:r>
        <w:rPr>
          <w:rFonts w:cs="Arial" w:hAnsi="Arial" w:ascii="Arial"/>
        </w:rPr>
        <w:t>Rusanova</w:t>
      </w:r>
      <w:proofErr w:type="spellEnd"/>
      <w:r>
        <w:rPr>
          <w:rFonts w:cs="Arial" w:hAnsi="Arial" w:ascii="Arial"/>
        </w:rPr>
        <w:t xml:space="preserve"> 126, MBS 010052059, OIB 52293603768.</w:t>
      </w:r>
    </w:p>
    <w:p w:rsidRDefault="00246210" w:rsidP="00246210" w:rsidR="0024621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246210" w:rsidP="00246210" w:rsidR="0024621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02. veljače 2017. godine u 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246210" w:rsidP="00246210" w:rsidR="00246210">
      <w:pPr>
        <w:ind w:firstLine="851"/>
        <w:jc w:val="both"/>
        <w:rPr>
          <w:rFonts w:cs="Arial" w:hAnsi="Arial" w:ascii="Arial"/>
          <w:noProof/>
        </w:rPr>
      </w:pPr>
    </w:p>
    <w:p w:rsidRDefault="00246210" w:rsidP="00246210" w:rsidR="0024621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246210" w:rsidP="00246210" w:rsidR="0024621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Josip Stipandić</w:t>
      </w:r>
    </w:p>
    <w:p w:rsidRDefault="00246210" w:rsidP="00246210" w:rsidR="00246210">
      <w:pPr>
        <w:ind w:left="851"/>
        <w:jc w:val="both"/>
        <w:rPr>
          <w:rFonts w:cs="Arial" w:hAnsi="Arial" w:ascii="Arial"/>
          <w:noProof/>
        </w:rPr>
      </w:pPr>
    </w:p>
    <w:p w:rsidRDefault="00246210" w:rsidP="00246210" w:rsidR="0024621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Josipu Stipandić da u roku 8 dana od objave ovog rješenja na e-oglasnoj ploči suda sastavi i podnese pisano izvješće o financijsko-gospodarskom stanju dužnika, u kojem će navesti koju imovinu (pokretnu i nepokretnu) ima dužnik, gdje se ta imovina nalazi, ima li dužnik kakvu </w:t>
      </w:r>
      <w:r>
        <w:rPr>
          <w:rFonts w:cs="Arial" w:hAnsi="Arial" w:ascii="Arial"/>
          <w:noProof/>
        </w:rPr>
        <w:lastRenderedPageBreak/>
        <w:t>imovinsku ili drugu tražbinu odnosno prava koja čine njegovu imovinu te ima li dužnik na računima i kod koga novčana sredstva.</w:t>
      </w:r>
    </w:p>
    <w:p w:rsidRDefault="00246210" w:rsidP="00246210" w:rsidR="0024621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246210" w:rsidP="00246210" w:rsidR="0024621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246210" w:rsidP="00246210" w:rsidR="0024621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1632 dana, u ukupnom iznosu od 4.134.593,99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246210" w:rsidP="00246210" w:rsidR="00246210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246210" w:rsidP="00246210" w:rsidR="0024621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246210" w:rsidP="00246210" w:rsidR="0024621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246210" w:rsidP="00246210" w:rsidR="0024621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30. studenog 2016. godine </w:t>
      </w:r>
    </w:p>
    <w:p w:rsidRDefault="00246210" w:rsidP="00246210" w:rsidR="00246210">
      <w:pPr>
        <w:jc w:val="both"/>
        <w:rPr>
          <w:rFonts w:cs="Arial" w:hAnsi="Arial" w:ascii="Arial"/>
          <w:noProof/>
        </w:rPr>
      </w:pPr>
    </w:p>
    <w:p w:rsidRDefault="00246210" w:rsidP="00246210" w:rsidR="00246210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246210" w:rsidP="00246210" w:rsidR="00246210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246210" w:rsidP="00246210" w:rsidR="00246210">
      <w:pPr>
        <w:jc w:val="both"/>
        <w:rPr>
          <w:rFonts w:cs="Arial" w:hAnsi="Arial" w:ascii="Arial"/>
          <w:noProof/>
        </w:rPr>
      </w:pPr>
    </w:p>
    <w:p w:rsidRDefault="00246210" w:rsidP="00246210" w:rsidR="00246210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246210" w:rsidP="00246210" w:rsidR="00246210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246210" w:rsidP="00246210" w:rsidR="0024621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246210" w:rsidP="00246210" w:rsidR="0024621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246210" w:rsidP="00246210" w:rsidR="0024621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246210" w:rsidP="00246210" w:rsidR="0024621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246210" w:rsidP="00246210" w:rsidR="0024621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246210" w:rsidP="00246210" w:rsidR="0024621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Bj.30.11.2016.g.</w:t>
      </w:r>
    </w:p>
    <w:p w:rsidRDefault="00246210" w:rsidP="00246210" w:rsidR="00246210">
      <w:pPr>
        <w:rPr>
          <w:rFonts w:cs="Arial" w:hAnsi="Arial" w:ascii="Arial"/>
        </w:rPr>
      </w:pPr>
    </w:p>
    <w:p w:rsidRDefault="00246210" w:rsidP="00246210" w:rsidR="00246210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210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603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St-1001/2016-2</izvorni_sadrzaj>
    <derivirana_varijabla naziv="DomainObject.Oznaka_1">St-1001/2016-2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DALIA zastupanog po punomoćniku Josip Stipandić</izvorni_sadrzaj>
    <derivirana_varijabla naziv="DomainObject.Predmet.ProtustrankaFormated_1">  POLJOPRIVREDNA ZADRUGA DALIA zastupanog po punomoćniku Josip Stipandić</derivirana_varijabla>
  </DomainObject.Predmet.ProtustrankaFormated>
  <DomainObject.Predmet.ProtustrankaFormatedOIB>
    <izvorni_sadrzaj>  POLJOPRIVREDNA ZADRUGA DALIA, OIB 52293603768 zastupanog po punomoćniku Josip Stipandić</izvorni_sadrzaj>
    <derivirana_varijabla naziv="DomainObject.Predmet.ProtustrankaFormatedOIB_1">  POLJOPRIVREDNA ZADRUGA DALIA, OIB 52293603768 zastupanog po punomoćniku Josip Stipandić</derivirana_varijabla>
  </DomainObject.Predmet.ProtustrankaFormatedOIB>
  <DomainObject.Predmet.ProtustrankaFormatedWithAdress>
    <izvorni_sadrzaj> POLJOPRIVREDNA ZADRUGA DALIA, Rusanova 126, 33000 Virovitica zastupanog po punomoćniku Josip Stipandić</izvorni_sadrzaj>
    <derivirana_varijabla naziv="DomainObject.Predmet.ProtustrankaFormatedWithAdress_1"> POLJOPRIVREDNA ZADRUGA DALIA, Rusanova 126, 33000 Virovitica zastupanog po punomoćniku Josip Stipandić</derivirana_varijabla>
  </DomainObject.Predmet.ProtustrankaFormatedWithAdress>
  <DomainObject.Predmet.ProtustrankaFormatedWithAdressOIB>
    <izvorni_sadrzaj> POLJOPRIVREDNA ZADRUGA DALIA, OIB 52293603768, Rusanova 126, 33000 Virovitica zastupanog po punomoćniku Josip Stipandić</izvorni_sadrzaj>
    <derivirana_varijabla naziv="DomainObject.Predmet.ProtustrankaFormatedWithAdressOIB_1"> POLJOPRIVREDNA ZADRUGA DALIA, OIB 52293603768, Rusanova 126, 33000 Virovitica zastupanog po punomoćniku Josip Stipandić</derivirana_varijabla>
  </DomainObject.Predmet.ProtustrankaFormatedWithAdressOIB>
  <DomainObject.Predmet.ProtustrankaWithAdress>
    <izvorni_sadrzaj>POLJOPRIVREDNA ZADRUGA DALIA Rusanova 126, 33000 Virovitica</izvorni_sadrzaj>
    <derivirana_varijabla naziv="DomainObject.Predmet.ProtustrankaWithAdress_1">POLJOPRIVREDNA ZADRUGA DALIA Rusanova 126, 33000 Virovitica</derivirana_varijabla>
  </DomainObject.Predmet.ProtustrankaWithAdress>
  <DomainObject.Predmet.ProtustrankaWithAdressOIB>
    <izvorni_sadrzaj>POLJOPRIVREDNA ZADRUGA DALIA, OIB 52293603768, Rusanova 126, 33000 Virovitica</izvorni_sadrzaj>
    <derivirana_varijabla naziv="DomainObject.Predmet.ProtustrankaWithAdressOIB_1">POLJOPRIVREDNA ZADRUGA DALIA, OIB 52293603768, Rusanova 126, 33000 Virovitica</derivirana_varijabla>
  </DomainObject.Predmet.ProtustrankaWithAdressOIB>
  <DomainObject.Predmet.ProtustrankaNazivFormated>
    <izvorni_sadrzaj>POLJOPRIVREDNA ZADRUGA DALIA</izvorni_sadrzaj>
    <derivirana_varijabla naziv="DomainObject.Predmet.ProtustrankaNazivFormated_1">POLJOPRIVREDNA ZADRUGA DALIA</derivirana_varijabla>
  </DomainObject.Predmet.ProtustrankaNazivFormated>
  <DomainObject.Predmet.ProtustrankaNazivFormatedOIB>
    <izvorni_sadrzaj>POLJOPRIVREDNA ZADRUGA DALIA, OIB 52293603768</izvorni_sadrzaj>
    <derivirana_varijabla naziv="DomainObject.Predmet.ProtustrankaNazivFormatedOIB_1">POLJOPRIVREDNA ZADRUGA DALIA, OIB 52293603768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DALIA zastupanog po punomoćniku Josip Stipandić</item>
    </izvorni_sadrzaj>
    <derivirana_varijabla naziv="DomainObject.Predmet.ProtuStrankaListFormated_1">
      <item>POLJOPRIVREDNA ZADRUGA DALIA zastupanog po punomoćniku Josip Stipandić</item>
    </derivirana_varijabla>
  </DomainObject.Predmet.ProtuStrankaListFormated>
  <DomainObject.Predmet.ProtuStrankaListFormatedOIB>
    <izvorni_sadrzaj>
      <item>POLJOPRIVREDNA ZADRUGA DALIA, OIB 52293603768 zastupanog po punomoćniku Josip Stipandić</item>
    </izvorni_sadrzaj>
    <derivirana_varijabla naziv="DomainObject.Predmet.ProtuStrankaListFormatedOIB_1">
      <item>POLJOPRIVREDNA ZADRUGA DALIA, OIB 52293603768 zastupanog po punomoćniku Josip Stipandić</item>
    </derivirana_varijabla>
  </DomainObject.Predmet.ProtuStrankaListFormatedOIB>
  <DomainObject.Predmet.ProtuStrankaListFormatedWithAdress>
    <izvorni_sadrzaj>
      <item>POLJOPRIVREDNA ZADRUGA DALIA, Rusanova 126, 33000 Virovitica zastupanog po punomoćniku Josip Stipandić</item>
    </izvorni_sadrzaj>
    <derivirana_varijabla naziv="DomainObject.Predmet.ProtuStrankaListFormatedWithAdress_1">
      <item>POLJOPRIVREDNA ZADRUGA DALIA, Rusanova 126, 33000 Virovitica zastupanog po punomoćniku Josip Stipandić</item>
    </derivirana_varijabla>
  </DomainObject.Predmet.ProtuStrankaListFormatedWithAdress>
  <DomainObject.Predmet.ProtuStrankaListFormatedWithAdressOIB>
    <izvorni_sadrzaj>
      <item>POLJOPRIVREDNA ZADRUGA DALIA, OIB 52293603768, Rusanova 126, 33000 Virovitica zastupanog po punomoćniku Josip Stipandić</item>
    </izvorni_sadrzaj>
    <derivirana_varijabla naziv="DomainObject.Predmet.ProtuStrankaListFormatedWithAdressOIB_1">
      <item>POLJOPRIVREDNA ZADRUGA DALIA, OIB 52293603768, Rusanova 126, 33000 Virovitica zastupanog po punomoćniku Josip Stipandić</item>
    </derivirana_varijabla>
  </DomainObject.Predmet.ProtuStrankaListFormatedWithAdressOIB>
  <DomainObject.Predmet.ProtuStrankaListNazivFormated>
    <izvorni_sadrzaj>
      <item>POLJOPRIVREDNA ZADRUGA DALIA</item>
    </izvorni_sadrzaj>
    <derivirana_varijabla naziv="DomainObject.Predmet.ProtuStrankaListNazivFormated_1">
      <item>POLJOPRIVREDNA ZADRUGA DALIA</item>
    </derivirana_varijabla>
  </DomainObject.Predmet.ProtuStrankaListNazivFormated>
  <DomainObject.Predmet.ProtuStrankaListNazivFormatedOIB>
    <izvorni_sadrzaj>
      <item>POLJOPRIVREDNA ZADRUGA DALIA, OIB 52293603768</item>
    </izvorni_sadrzaj>
    <derivirana_varijabla naziv="DomainObject.Predmet.ProtuStrankaListNazivFormatedOIB_1">
      <item>POLJOPRIVREDNA ZADRUGA DALIA, OIB 52293603768</item>
    </derivirana_varijabla>
  </DomainObject.Predmet.ProtuStrankaListNazivFormatedOIB>
  <DomainObject.Predmet.OstaliListFormated>
    <izvorni_sadrzaj>
      <item>Josip Stipandić punomoćnik sudionika u postupku POLJOPRIVREDNA ZADRUGA DALIA</item>
    </izvorni_sadrzaj>
    <derivirana_varijabla naziv="DomainObject.Predmet.OstaliListFormated_1">
      <item>Josip Stipandić punomoćnik sudionika u postupku POLJOPRIVREDNA ZADRUGA DALIA</item>
    </derivirana_varijabla>
  </DomainObject.Predmet.OstaliListFormated>
  <DomainObject.Predmet.OstaliListFormatedOIB>
    <izvorni_sadrzaj>
      <item>Josip Stipandić, OIB 03635612414 punomoćnik sudionika u postupku POLJOPRIVREDNA ZADRUGA DALIA</item>
    </izvorni_sadrzaj>
    <derivirana_varijabla naziv="DomainObject.Predmet.OstaliListFormatedOIB_1">
      <item>Josip Stipandić, OIB 03635612414 punomoćnik sudionika u postupku POLJOPRIVREDNA ZADRUGA DALIA</item>
    </derivirana_varijabla>
  </DomainObject.Predmet.OstaliListFormatedOIB>
  <DomainObject.Predmet.OstaliListFormatedWithAdress>
    <izvorni_sadrzaj>
      <item>Josip Stipandić, Zlatnog Polja 55., 33000 Virovitica punomoćnik sudionika u postupku POLJOPRIVREDNA ZADRUGA DALIA</item>
    </izvorni_sadrzaj>
    <derivirana_varijabla naziv="DomainObject.Predmet.OstaliListFormatedWithAdress_1">
      <item>Josip Stipandić, Zlatnog Polja 55., 33000 Virovitica punomoćnik sudionika u postupku POLJOPRIVREDNA ZADRUGA DALIA</item>
    </derivirana_varijabla>
  </DomainObject.Predmet.OstaliListFormatedWithAdress>
  <DomainObject.Predmet.OstaliListFormatedWithAdressOIB>
    <izvorni_sadrzaj>
      <item>Josip Stipandić, OIB 03635612414, Zlatnog Polja 55., 33000 Virovitica punomoćnik sudionika u postupku POLJOPRIVREDNA ZADRUGA DALIA</item>
    </izvorni_sadrzaj>
    <derivirana_varijabla naziv="DomainObject.Predmet.OstaliListFormatedWithAdressOIB_1">
      <item>Josip Stipandić, OIB 03635612414, Zlatnog Polja 55., 33000 Virovitica punomoćnik sudionika u postupku POLJOPRIVREDNA ZADRUGA DALIA</item>
    </derivirana_varijabla>
  </DomainObject.Predmet.OstaliListFormatedWithAdressOIB>
  <DomainObject.Predmet.OstaliListNazivFormated>
    <izvorni_sadrzaj>
      <item>Josip Stipandić</item>
    </izvorni_sadrzaj>
    <derivirana_varijabla naziv="DomainObject.Predmet.OstaliListNazivFormated_1">
      <item>Josip Stipandić</item>
    </derivirana_varijabla>
  </DomainObject.Predmet.OstaliListNazivFormated>
  <DomainObject.Predmet.OstaliListNazivFormatedOIB>
    <izvorni_sadrzaj>
      <item>Josip Stipandić, OIB 03635612414</item>
    </izvorni_sadrzaj>
    <derivirana_varijabla naziv="DomainObject.Predmet.OstaliListNazivFormatedOIB_1">
      <item>Josip Stipandić, OIB 03635612414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St-1001/2016-2</izvorni_sadrzaj>
    <derivirana_varijabla naziv="DomainObject.PoslovniBrojDokumenta_1">St-1001/2016-2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DALIA</izvorni_sadrzaj>
    <derivirana_varijabla naziv="DomainObject.Predmet.ProtustrankaIDrugi_1">POLJOPRIVREDNA ZADRUGA DALIA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DALIA, OIB 52293603768, Rusanova 126, 33000 Virovitica</izvorni_sadrzaj>
    <derivirana_varijabla naziv="DomainObject.Predmet.ProtustrankaIDrugiAdressOIB_1">POLJOPRIVREDNA ZADRUGA DALIA, OIB 52293603768, Rusanova 126,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DALIA</item>
      <item>Josip Stipandić</item>
    </izvorni_sadrzaj>
    <derivirana_varijabla naziv="DomainObject.Predmet.SudioniciListNaziv_1">
      <item>FINA, RC ZAGREB, Podružnica Bjelovar</item>
      <item>POLJOPRIVREDNA ZADRUGA DALIA</item>
      <item>Josip Stipandić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DALIA, OIB 52293603768, Rusanova 126,33000 Virovitica</item>
      <item>Josip Stipandić, OIB 03635612414, Zlatnog Polja 55.,33000 Virovitica</item>
    </izvorni_sadrzaj>
    <derivirana_varijabla naziv="DomainObject.Predmet.SudioniciListAdressOIB_1">
      <item>FINA, RC ZAGREB, Podružnica Bjelovar, OIB 85821130368, F. Supila 4,43000 Bjelovar</item>
      <item>POLJOPRIVREDNA ZADRUGA DALIA, OIB 52293603768, Rusanova 126,33000 Virovitica</item>
      <item>Josip Stipandić, OIB 03635612414, Zlatnog Polja 55.,33000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38BFD-95A2-4D54-B80B-3856CB35B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2756</properties:Characters>
  <properties:Lines>77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2016-11-30T08:34:00Z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