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9c68" w14:paraId="17c9c68" w:rsidRDefault="00AE649C" w:rsidP="00FA5B5E" w:rsidR="00AE649C" w:rsidRPr="00B76F3C">
      <w:pPr>
        <w:pStyle w:val="Naslov3"/>
        <w15:collapsed w:val="false"/>
      </w:pPr>
    </w:p>
    <w:p w:rsidRDefault="00EF5D49" w:rsidP="00EF5D49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F5D49">
        <w:rPr>
          <w:rFonts w:cs="Times New Roman" w:eastAsia="Times New Roman"/>
          <w:noProof/>
          <w:szCs w:val="20"/>
          <w:lang w:eastAsia="hr-HR"/>
        </w:rPr>
        <w:t xml:space="preserve">               5 St-234/2016-2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5D4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5D4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5D4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F5D49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NOVA NADA jednostavno društvo s ograničenom odgovornošću za trgovinu, proizvodnju i usluge, Šandrovac, Doljani 18, MBS: 010090948, OIB: 41861775452, d</w:t>
      </w:r>
      <w:r w:rsidRPr="00EF5D49">
        <w:rPr>
          <w:rFonts w:cs="Times New Roman" w:eastAsia="Times New Roman"/>
          <w:noProof/>
          <w:szCs w:val="20"/>
          <w:lang w:eastAsia="hr-HR"/>
        </w:rPr>
        <w:t xml:space="preserve">ana 7. travnja 2016.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r i j e š i o   j e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NOVA NADA jednostavno društvo s ograničenom odgovornošću za trgovinu, proizvodnju i usluge, Šandrovac, Doljani 18, MBS: 010090948, OIB: 41861775452.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II. Saziva se </w:t>
      </w:r>
      <w:r w:rsidRPr="00EF5D49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EF5D49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EF5D49">
        <w:rPr>
          <w:rFonts w:cs="Times New Roman" w:eastAsia="Times New Roman"/>
          <w:b/>
          <w:szCs w:val="20"/>
          <w:lang w:eastAsia="hr-HR"/>
        </w:rPr>
        <w:t>6. svibnja 2016. u 9,40 sati</w:t>
      </w:r>
      <w:r w:rsidRPr="00EF5D49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EF5D49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F5D49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- zakonski zastupnik dužnika Mirela </w:t>
      </w:r>
      <w:proofErr w:type="spellStart"/>
      <w:r w:rsidRPr="00EF5D49">
        <w:rPr>
          <w:rFonts w:cs="Times New Roman" w:eastAsia="Times New Roman"/>
          <w:szCs w:val="20"/>
          <w:lang w:eastAsia="hr-HR"/>
        </w:rPr>
        <w:t>Ileković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F5D49">
        <w:rPr>
          <w:rFonts w:cs="Times New Roman" w:eastAsia="Times New Roman"/>
          <w:szCs w:val="20"/>
          <w:lang w:eastAsia="hr-HR"/>
        </w:rPr>
        <w:t>Lujanac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>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III. Nalaže se zakonskom zastupniku dužnika Mireli </w:t>
      </w:r>
      <w:proofErr w:type="spellStart"/>
      <w:r w:rsidRPr="00EF5D49">
        <w:rPr>
          <w:rFonts w:cs="Times New Roman" w:eastAsia="Times New Roman"/>
          <w:szCs w:val="20"/>
          <w:lang w:eastAsia="hr-HR"/>
        </w:rPr>
        <w:t>Ileković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F5D49">
        <w:rPr>
          <w:rFonts w:cs="Times New Roman" w:eastAsia="Times New Roman"/>
          <w:szCs w:val="20"/>
          <w:lang w:eastAsia="hr-HR"/>
        </w:rPr>
        <w:t>Lujanac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 xml:space="preserve"> da </w:t>
      </w:r>
      <w:r w:rsidRPr="00EF5D49">
        <w:rPr>
          <w:rFonts w:cs="Times New Roman" w:eastAsia="Times New Roman"/>
          <w:b/>
          <w:szCs w:val="20"/>
          <w:lang w:eastAsia="hr-HR"/>
        </w:rPr>
        <w:t>u roku od 15 dana</w:t>
      </w:r>
      <w:r w:rsidRPr="00EF5D49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EF5D49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EF5D49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EF5D49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EF5D49">
        <w:rPr>
          <w:rFonts w:cs="Times New Roman" w:eastAsia="Times New Roman"/>
          <w:szCs w:val="20"/>
          <w:lang w:eastAsia="hr-HR"/>
        </w:rPr>
        <w:t xml:space="preserve"> </w:t>
      </w:r>
      <w:r w:rsidRPr="00EF5D49">
        <w:rPr>
          <w:rFonts w:cs="Times New Roman" w:eastAsia="Times New Roman"/>
          <w:b/>
          <w:szCs w:val="20"/>
          <w:lang w:eastAsia="hr-HR"/>
        </w:rPr>
        <w:t>sa</w:t>
      </w:r>
      <w:r w:rsidRPr="00EF5D49">
        <w:rPr>
          <w:rFonts w:cs="Times New Roman" w:eastAsia="Times New Roman"/>
          <w:szCs w:val="20"/>
          <w:lang w:eastAsia="hr-HR"/>
        </w:rPr>
        <w:t xml:space="preserve"> </w:t>
      </w:r>
      <w:r w:rsidRPr="00EF5D49">
        <w:rPr>
          <w:rFonts w:cs="Times New Roman" w:eastAsia="Times New Roman"/>
          <w:b/>
          <w:szCs w:val="20"/>
          <w:lang w:eastAsia="hr-HR"/>
        </w:rPr>
        <w:t>bilješkama</w:t>
      </w:r>
      <w:r w:rsidRPr="00EF5D49">
        <w:rPr>
          <w:rFonts w:cs="Times New Roman" w:eastAsia="Times New Roman"/>
          <w:szCs w:val="20"/>
          <w:lang w:eastAsia="hr-HR"/>
        </w:rPr>
        <w:t xml:space="preserve"> </w:t>
      </w:r>
      <w:r w:rsidRPr="00EF5D49">
        <w:rPr>
          <w:rFonts w:cs="Times New Roman" w:eastAsia="Times New Roman"/>
          <w:b/>
          <w:szCs w:val="20"/>
          <w:lang w:eastAsia="hr-HR"/>
        </w:rPr>
        <w:t>i</w:t>
      </w:r>
      <w:r w:rsidRPr="00EF5D49">
        <w:rPr>
          <w:rFonts w:cs="Times New Roman" w:eastAsia="Times New Roman"/>
          <w:szCs w:val="20"/>
          <w:lang w:eastAsia="hr-HR"/>
        </w:rPr>
        <w:t xml:space="preserve"> </w:t>
      </w:r>
      <w:r w:rsidRPr="00EF5D49">
        <w:rPr>
          <w:rFonts w:cs="Times New Roman" w:eastAsia="Times New Roman"/>
          <w:b/>
          <w:szCs w:val="20"/>
          <w:lang w:eastAsia="hr-HR"/>
        </w:rPr>
        <w:t>bruto bilancu za 2015</w:t>
      </w:r>
      <w:r w:rsidRPr="00EF5D49">
        <w:rPr>
          <w:rFonts w:cs="Times New Roman" w:eastAsia="Times New Roman"/>
          <w:szCs w:val="20"/>
          <w:lang w:eastAsia="hr-HR"/>
        </w:rPr>
        <w:t xml:space="preserve">.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Obrazloženje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5D49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22. ožujka 2016. podnijela prijedlog za otvaranje stečajnog postupka nad dužnikom </w:t>
      </w:r>
      <w:r w:rsidRPr="00EF5D49">
        <w:rPr>
          <w:rFonts w:cs="Times New Roman" w:eastAsia="Times New Roman"/>
          <w:szCs w:val="20"/>
          <w:lang w:eastAsia="hr-HR"/>
        </w:rPr>
        <w:t xml:space="preserve">NOVA NADA j.d.o.o. trgovinu, proizvodnju i usluge, Šandrovac, Doljani 18. U prijedlogu navodi da na dan 17. ožujka 2016. dužnik u Očevidniku redoslijeda osnova za plaćanje ima evidentirane neizvršene osnove za plaćanje u neprekinutom razdoblju od 120 dana, u ukupnom iznosu od 20.454,22 kn, u koji iznos je uračunata kamata i naknada </w:t>
      </w:r>
      <w:r w:rsidRPr="00EF5D49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EF5D4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17. ožujka 2016. imao evidentirane neizvršene osnove za plaćanje u neprekinutom razdoblju od 120 dana i jednog zaposlenog.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U Bjelovaru, 7</w:t>
      </w:r>
      <w:r w:rsidRPr="00EF5D49">
        <w:rPr>
          <w:rFonts w:cs="Times New Roman" w:eastAsia="Times New Roman"/>
          <w:noProof/>
          <w:szCs w:val="20"/>
          <w:lang w:eastAsia="hr-HR"/>
        </w:rPr>
        <w:t>. travnja 2016.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STEČAJNI SUDAC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F5D49">
        <w:rPr>
          <w:rFonts w:cs="Times New Roman" w:eastAsia="Times New Roman"/>
          <w:szCs w:val="20"/>
          <w:lang w:eastAsia="hr-HR"/>
        </w:rPr>
        <w:t>Rj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>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            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EF5D49">
        <w:rPr>
          <w:rFonts w:cs="Times New Roman" w:eastAsia="Times New Roman"/>
          <w:szCs w:val="20"/>
          <w:lang w:eastAsia="hr-HR"/>
        </w:rPr>
        <w:t>Sc</w:t>
      </w:r>
      <w:proofErr w:type="spellEnd"/>
      <w:r w:rsidRPr="00EF5D49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5D49">
        <w:rPr>
          <w:rFonts w:cs="Times New Roman" w:eastAsia="Times New Roman"/>
          <w:szCs w:val="20"/>
          <w:lang w:eastAsia="hr-HR"/>
        </w:rPr>
        <w:t>Bj.7.4.2016.</w:t>
      </w:r>
    </w:p>
    <w:p w:rsidRDefault="00EF5D49" w:rsidP="00EF5D49" w:rsidR="00EF5D49" w:rsidRPr="00EF5D4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sectPr w:rsidSect="0032366B" w:rsidR="00EF5D49" w:rsidRPr="00EF5D4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5D49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1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St-234/2016-2</izvorni_sadrzaj>
    <derivirana_varijabla naziv="DomainObject.Oznaka_1">St-234/2016-2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NADA jednostavno društvo s ograničenom odgovornošću za trgovinu, proizvodnju i usluge, Šandrovac</izvorni_sadrzaj>
    <derivirana_varijabla naziv="DomainObject.Predmet.ProtustrankaFormated_1">  NOVA NADA jednostavno društvo s ograničenom odgovornošću za trgovinu, proizvodnju i usluge, Šandrovac</derivirana_varijabla>
  </DomainObject.Predmet.ProtustrankaFormated>
  <DomainObject.Predmet.ProtustrankaFormatedOIB>
    <izvorni_sadrzaj>  NOVA NADA jednostavno društvo s ograničenom odgovornošću za trgovinu, proizvodnju i usluge, Šandrovac, OIB 41861775452</izvorni_sadrzaj>
    <derivirana_varijabla naziv="DomainObject.Predmet.ProtustrankaFormatedOIB_1">  NOVA NADA jednostavno društvo s ograničenom odgovornošću za trgovinu, proizvodnju i usluge, Šandrovac, OIB 41861775452</derivirana_varijabla>
  </DomainObject.Predmet.ProtustrankaFormatedOIB>
  <DomainObject.Predmet.ProtustrankaFormatedWithAdress>
    <izvorni_sadrzaj> NOVA NADA jednostavno društvo s ograničenom odgovornošću za trgovinu, proizvodnju i usluge, Šandrovac, Doljani 18, 43000 Šandrovac</izvorni_sadrzaj>
    <derivirana_varijabla naziv="DomainObject.Predmet.ProtustrankaFormatedWithAdress_1"> NOVA NADA jednostavno društvo s ograničenom odgovornošću za trgovinu, proizvodnju i usluge, Šandrovac, Doljani 18, 43000 Šandrovac</derivirana_varijabla>
  </DomainObject.Predmet.ProtustrankaFormatedWithAdress>
  <DomainObject.Predmet.ProtustrankaFormatedWithAdressOIB>
    <izvorni_sadrzaj> NOVA NADA jednostavno društvo s ograničenom odgovornošću za trgovinu, proizvodnju i usluge, Šandrovac, OIB 41861775452, Doljani 18, 43000 Šandrovac</izvorni_sadrzaj>
    <derivirana_varijabla naziv="DomainObject.Predmet.ProtustrankaFormatedWithAdressOIB_1"> NOVA NADA jednostavno društvo s ograničenom odgovornošću za trgovinu, proizvodnju i usluge, Šandrovac, OIB 41861775452, Doljani 18, 43000 Šandrovac</derivirana_varijabla>
  </DomainObject.Predmet.ProtustrankaFormatedWithAdressOIB>
  <DomainObject.Predmet.ProtustrankaWithAdress>
    <izvorni_sadrzaj>NOVA NADA jednostavno društvo s ograničenom odgovornošću za trgovinu, proizvodnju i usluge, Šandrovac Doljani 18, 43000 Šandrovac</izvorni_sadrzaj>
    <derivirana_varijabla naziv="DomainObject.Predmet.ProtustrankaWithAdress_1">NOVA NADA jednostavno društvo s ograničenom odgovornošću za trgovinu, proizvodnju i usluge, Šandrovac Doljani 18, 43000 Šandrovac</derivirana_varijabla>
  </DomainObject.Predmet.ProtustrankaWithAdress>
  <DomainObject.Predmet.ProtustrankaWithAdressOIB>
    <izvorni_sadrzaj>NOVA NADA jednostavno društvo s ograničenom odgovornošću za trgovinu, proizvodnju i usluge, Šandrovac, OIB 41861775452, Doljani 18, 43000 Šandrovac</izvorni_sadrzaj>
    <derivirana_varijabla naziv="DomainObject.Predmet.ProtustrankaWithAdressOIB_1">NOVA NADA jednostavno društvo s ograničenom odgovornošću za trgovinu, proizvodnju i usluge, Šandrovac, OIB 41861775452, Doljani 18, 43000 Šandrovac</derivirana_varijabla>
  </DomainObject.Predmet.ProtustrankaWithAdressOIB>
  <DomainObject.Predmet.ProtustrankaNazivFormated>
    <izvorni_sadrzaj>NOVA NADA jednostavno društvo s ograničenom odgovornošću za trgovinu, proizvodnju i usluge, Šandrovac</izvorni_sadrzaj>
    <derivirana_varijabla naziv="DomainObject.Predmet.ProtustrankaNazivFormated_1">NOVA NADA jednostavno društvo s ograničenom odgovornošću za trgovinu, proizvodnju i usluge, Šandrovac</derivirana_varijabla>
  </DomainObject.Predmet.ProtustrankaNazivFormated>
  <DomainObject.Predmet.ProtustrankaNazivFormatedOIB>
    <izvorni_sadrzaj>NOVA NADA jednostavno društvo s ograničenom odgovornošću za trgovinu, proizvodnju i usluge, Šandrovac, OIB 41861775452</izvorni_sadrzaj>
    <derivirana_varijabla naziv="DomainObject.Predmet.ProtustrankaNazivFormatedOIB_1">NOVA NADA jednostavno društvo s ograničenom odgovornošću za trgovinu, proizvodnju i usluge, Šandrovac, OIB 41861775452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NOVA NADA jednostavno društvo s ograničenom odgovornošću za trgovinu, proizvodnju i usluge, Šandrovac</item>
    </izvorni_sadrzaj>
    <derivirana_varijabla naziv="DomainObject.Predmet.ProtuStrankaListFormated_1">
      <item>NOVA NADA jednostavno društvo s ograničenom odgovornošću za trgovinu, proizvodnju i usluge, Šandrovac</item>
    </derivirana_varijabla>
  </DomainObject.Predmet.ProtuStrankaListFormated>
  <DomainObject.Predmet.ProtuStrankaListFormatedOIB>
    <izvorni_sadrzaj>
      <item>NOVA NADA jednostavno društvo s ograničenom odgovornošću za trgovinu, proizvodnju i usluge, Šandrovac, OIB 41861775452</item>
    </izvorni_sadrzaj>
    <derivirana_varijabla naziv="DomainObject.Predmet.ProtuStrankaListFormatedOIB_1">
      <item>NOVA NADA jednostavno društvo s ograničenom odgovornošću za trgovinu, proizvodnju i usluge, Šandrovac, OIB 41861775452</item>
    </derivirana_varijabla>
  </DomainObject.Predmet.ProtuStrankaListFormatedOIB>
  <DomainObject.Predmet.ProtuStrankaListFormatedWithAdress>
    <izvorni_sadrzaj>
      <item>NOVA NADA jednostavno društvo s ograničenom odgovornošću za trgovinu, proizvodnju i usluge, Šandrovac, Doljani 18, 43000 Šandrovac</item>
    </izvorni_sadrzaj>
    <derivirana_varijabla naziv="DomainObject.Predmet.ProtuStrankaListFormatedWithAdress_1">
      <item>NOVA NADA jednostavno društvo s ograničenom odgovornošću za trgovinu, proizvodnju i usluge, Šandrovac, Doljani 18, 43000 Šandrovac</item>
    </derivirana_varijabla>
  </DomainObject.Predmet.ProtuStrankaListFormatedWithAdress>
  <DomainObject.Predmet.ProtuStrankaListFormatedWithAdressOIB>
    <izvorni_sadrzaj>
      <item>NOVA NADA jednostavno društvo s ograničenom odgovornošću za trgovinu, proizvodnju i usluge, Šandrovac, OIB 41861775452, Doljani 18, 43000 Šandrovac</item>
    </izvorni_sadrzaj>
    <derivirana_varijabla naziv="DomainObject.Predmet.ProtuStrankaListFormatedWithAdressOIB_1">
      <item>NOVA NADA jednostavno društvo s ograničenom odgovornošću za trgovinu, proizvodnju i usluge, Šandrovac, OIB 41861775452, Doljani 18, 43000 Šandrovac</item>
    </derivirana_varijabla>
  </DomainObject.Predmet.ProtuStrankaListFormatedWithAdressOIB>
  <DomainObject.Predmet.ProtuStrankaListNazivFormated>
    <izvorni_sadrzaj>
      <item>NOVA NADA jednostavno društvo s ograničenom odgovornošću za trgovinu, proizvodnju i usluge, Šandrovac</item>
    </izvorni_sadrzaj>
    <derivirana_varijabla naziv="DomainObject.Predmet.ProtuStrankaListNazivFormated_1">
      <item>NOVA NADA jednostavno društvo s ograničenom odgovornošću za trgovinu, proizvodnju i usluge, Šandrovac</item>
    </derivirana_varijabla>
  </DomainObject.Predmet.ProtuStrankaListNazivFormated>
  <DomainObject.Predmet.ProtuStrankaListNazivFormatedOIB>
    <izvorni_sadrzaj>
      <item>NOVA NADA jednostavno društvo s ograničenom odgovornošću za trgovinu, proizvodnju i usluge, Šandrovac, OIB 41861775452</item>
    </izvorni_sadrzaj>
    <derivirana_varijabla naziv="DomainObject.Predmet.ProtuStrankaListNazivFormatedOIB_1">
      <item>NOVA NADA jednostavno društvo s ograničenom odgovornošću za trgovinu, proizvodnju i usluge, Šandrovac, OIB 41861775452</item>
    </derivirana_varijabla>
  </DomainObject.Predmet.ProtuStrankaListNazivFormatedOIB>
  <DomainObject.Predmet.OstaliListFormated>
    <izvorni_sadrzaj>
      <item>Mirela Ileković Lujanac</item>
    </izvorni_sadrzaj>
    <derivirana_varijabla naziv="DomainObject.Predmet.OstaliListFormated_1">
      <item>Mirela Ileković Lujanac</item>
    </derivirana_varijabla>
  </DomainObject.Predmet.OstaliListFormated>
  <DomainObject.Predmet.OstaliListFormatedOIB>
    <izvorni_sadrzaj>
      <item>Mirela Ileković Lujanac, OIB 27193009239</item>
    </izvorni_sadrzaj>
    <derivirana_varijabla naziv="DomainObject.Predmet.OstaliListFormatedOIB_1">
      <item>Mirela Ileković Lujanac, OIB 27193009239</item>
    </derivirana_varijabla>
  </DomainObject.Predmet.OstaliListFormatedOIB>
  <DomainObject.Predmet.OstaliListFormatedWithAdress>
    <izvorni_sadrzaj>
      <item>Mirela Ileković Lujanac, Robera Žilija 58, 34551 Donji Čaglić</item>
    </izvorni_sadrzaj>
    <derivirana_varijabla naziv="DomainObject.Predmet.OstaliListFormatedWithAdress_1">
      <item>Mirela Ileković Lujanac, Robera Žilija 58, 34551 Donji Čaglić</item>
    </derivirana_varijabla>
  </DomainObject.Predmet.OstaliListFormatedWithAdress>
  <DomainObject.Predmet.OstaliListFormatedWithAdressOIB>
    <izvorni_sadrzaj>
      <item>Mirela Ileković Lujanac, OIB 27193009239, Robera Žilija 58, 34551 Donji Čaglić</item>
    </izvorni_sadrzaj>
    <derivirana_varijabla naziv="DomainObject.Predmet.OstaliListFormatedWithAdressOIB_1">
      <item>Mirela Ileković Lujanac, OIB 27193009239, Robera Žilija 58, 34551 Donji Čaglić</item>
    </derivirana_varijabla>
  </DomainObject.Predmet.OstaliListFormatedWithAdressOIB>
  <DomainObject.Predmet.OstaliListNazivFormated>
    <izvorni_sadrzaj>
      <item>Mirela Ileković Lujanac</item>
    </izvorni_sadrzaj>
    <derivirana_varijabla naziv="DomainObject.Predmet.OstaliListNazivFormated_1">
      <item>Mirela Ileković Lujanac</item>
    </derivirana_varijabla>
  </DomainObject.Predmet.OstaliListNazivFormated>
  <DomainObject.Predmet.OstaliListNazivFormatedOIB>
    <izvorni_sadrzaj>
      <item>Mirela Ileković Lujanac, OIB 27193009239</item>
    </izvorni_sadrzaj>
    <derivirana_varijabla naziv="DomainObject.Predmet.OstaliListNazivFormatedOIB_1">
      <item>Mirela Ileković Lujanac, OIB 27193009239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St-234/2016-2</izvorni_sadrzaj>
    <derivirana_varijabla naziv="DomainObject.PoslovniBrojDokumenta_1">St-234/2016-2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NOVA NADA jednostavno društvo s ograničenom odgovornošću za trgovinu, proizvodnju i usluge, Šandrovac</izvorni_sadrzaj>
    <derivirana_varijabla naziv="DomainObject.Predmet.ProtustrankaIDrugi_1">NOVA NADA jednostavno društvo s ograničenom odgovornošću za trgovinu, proizvodnju i usluge, Šandrovac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NOVA NADA jednostavno društvo s ograničenom odgovornošću za trgovinu, proizvodnju i usluge, Šandrovac, OIB 41861775452, Doljani 18, 43000 Šandrovac</izvorni_sadrzaj>
    <derivirana_varijabla naziv="DomainObject.Predmet.ProtustrankaIDrugiAdressOIB_1">NOVA NADA jednostavno društvo s ograničenom odgovornošću za trgovinu, proizvodnju i usluge, Šandrovac, OIB 41861775452, Doljani 18, 43000 Šandrovac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NOVA NADA jednostavno društvo s ograničenom odgovornošću za trgovinu, proizvodnju i usluge, Šandrovac</item>
      <item>Mirela Ileković Lujanac</item>
    </izvorni_sadrzaj>
    <derivirana_varijabla naziv="DomainObject.Predmet.SudioniciListNaziv_1">
      <item>FINA, RC ZAGREB, Podružnica Bjelovar</item>
      <item>NOVA NADA jednostavno društvo s ograničenom odgovornošću za trgovinu, proizvodnju i usluge, Šandrovac</item>
      <item>Mirela Ileković Lujanac</item>
    </derivirana_varijabla>
  </DomainObject.Predmet.SudioniciListNaziv>
  <DomainObject.Predmet.SudioniciListAdressOIB>
    <izvorni_sadrzaj>
      <item>FINA, RC ZAGREB, Podružnica Bjelovar, OIB 85821130368, F. Supila 4,43000 Bjelovar</item>
      <item>NOVA NADA jednostavno društvo s ograničenom odgovornošću za trgovinu, proizvodnju i usluge, Šandrovac, OIB 41861775452, Doljani 18,43000 Šandrovac</item>
      <item>Mirela Ileković Lujanac, OIB 27193009239, Robera Žilija 58,34551 Donji Čaglić</item>
    </izvorni_sadrzaj>
    <derivirana_varijabla naziv="DomainObject.Predmet.SudioniciListAdressOIB_1">
      <item>FINA, RC ZAGREB, Podružnica Bjelovar, OIB 85821130368, F. Supila 4,43000 Bjelovar</item>
      <item>NOVA NADA jednostavno društvo s ograničenom odgovornošću za trgovinu, proizvodnju i usluge, Šandrovac, OIB 41861775452, Doljani 18,43000 Šandrovac</item>
      <item>Mirela Ileković Lujanac, OIB 27193009239, Robera Žilija 58,34551 Donji Čaglić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9185F-821E-4190-8D60-3DF341147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3283</properties:Characters>
  <properties:Lines>86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2016-04-07T12:44:00Z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