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712f" w14:paraId="f08712f" w:rsidRDefault="009C55E5" w:rsidP="009C55E5" w:rsidR="009C55E5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9C55E5" w:rsidP="009C55E5" w:rsidR="009C55E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9C55E5" w:rsidP="009C55E5" w:rsidR="009C55E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9C55E5" w:rsidP="009C55E5" w:rsidR="009C55E5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9C55E5" w:rsidP="009C55E5" w:rsidR="009C55E5">
      <w:pPr>
        <w:jc w:val="right"/>
      </w:pPr>
    </w:p>
    <w:p w:rsidRDefault="009C55E5" w:rsidP="009C55E5" w:rsidR="009C55E5">
      <w:pPr>
        <w:jc w:val="right"/>
      </w:pPr>
    </w:p>
    <w:p w:rsidRDefault="009C55E5" w:rsidP="009C55E5" w:rsidR="009C55E5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JASNA PAVLEKOVIĆ d.o.o., OIB: 56988286026 sa sjedištem u </w:t>
      </w:r>
      <w:proofErr w:type="spellStart"/>
      <w:r>
        <w:t>Trnovec</w:t>
      </w:r>
      <w:proofErr w:type="spellEnd"/>
      <w:r>
        <w:t>,</w:t>
      </w:r>
      <w:r>
        <w:t xml:space="preserve"> </w:t>
      </w:r>
      <w:proofErr w:type="spellStart"/>
      <w:r>
        <w:t>Trnovec</w:t>
      </w:r>
      <w:proofErr w:type="spellEnd"/>
      <w:r>
        <w:t xml:space="preserve"> 11,</w:t>
      </w:r>
      <w:r>
        <w:t xml:space="preserve"> </w:t>
      </w:r>
      <w:r>
        <w:t>1</w:t>
      </w:r>
      <w:r>
        <w:t>4. siječnja 2016. temeljem čl. 430. Stečajnog zakona („NN“ 71/15, u daljnjem tekstu SZ) objavljuje sljedeći</w:t>
      </w:r>
    </w:p>
    <w:p w:rsidRDefault="009C55E5" w:rsidP="009C55E5" w:rsidR="009C55E5">
      <w:pPr>
        <w:jc w:val="center"/>
      </w:pPr>
    </w:p>
    <w:p w:rsidRDefault="009C55E5" w:rsidP="009C55E5" w:rsidR="009C55E5">
      <w:pPr>
        <w:jc w:val="center"/>
      </w:pPr>
      <w:r>
        <w:t>OGLAS</w:t>
      </w:r>
    </w:p>
    <w:p w:rsidRDefault="009C55E5" w:rsidP="009C55E5" w:rsidR="009C55E5"/>
    <w:p w:rsidRDefault="009C55E5" w:rsidP="009C55E5" w:rsidR="009C55E5">
      <w:pPr>
        <w:jc w:val="both"/>
      </w:pPr>
      <w:r>
        <w:t>1/</w:t>
      </w:r>
      <w:r>
        <w:tab/>
        <w:t xml:space="preserve">Utvrđuje se da ukupni iznos evidentiranog duga dužnika JASNA PAVLEKOVIĆ d.o.o., OIB: 56988286026 sa sjedištem u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 xml:space="preserve"> 11 iznosi </w:t>
      </w:r>
      <w:r>
        <w:t>279.106,33</w:t>
      </w:r>
      <w:r>
        <w:t xml:space="preserve"> kn.</w:t>
      </w:r>
    </w:p>
    <w:p w:rsidRDefault="009C55E5" w:rsidP="009C55E5" w:rsidR="009C55E5">
      <w:pPr>
        <w:jc w:val="both"/>
      </w:pPr>
    </w:p>
    <w:p w:rsidRDefault="009C55E5" w:rsidP="009C55E5" w:rsidR="009C55E5">
      <w:pPr>
        <w:jc w:val="both"/>
      </w:pPr>
      <w:r>
        <w:t>2/</w:t>
      </w:r>
      <w:r>
        <w:tab/>
        <w:t xml:space="preserve"> Poziva se direktor dužnika </w:t>
      </w:r>
      <w:r>
        <w:t xml:space="preserve">Željka Krznar,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 xml:space="preserve"> 27/B, OIB:50937610232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C55E5" w:rsidP="009C55E5" w:rsidR="009C55E5">
      <w:pPr>
        <w:jc w:val="both"/>
      </w:pPr>
    </w:p>
    <w:p w:rsidRDefault="009C55E5" w:rsidP="009C55E5" w:rsidR="009C55E5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C55E5" w:rsidP="009C55E5" w:rsidR="009C55E5"/>
    <w:p w:rsidRDefault="009C55E5" w:rsidP="009C55E5" w:rsidR="009C55E5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C55E5" w:rsidP="009C55E5" w:rsidR="009C55E5">
      <w:pPr>
        <w:jc w:val="both"/>
        <w:rPr>
          <w:color w:val="000000"/>
        </w:rPr>
      </w:pPr>
      <w:r>
        <w:tab/>
      </w:r>
    </w:p>
    <w:p w:rsidRDefault="009C55E5" w:rsidP="009C55E5" w:rsidR="009C55E5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986</w:t>
      </w:r>
      <w:r>
        <w:t xml:space="preserve">15 otvoren kod Hrvatske poštanske banke. </w:t>
      </w:r>
    </w:p>
    <w:p w:rsidRDefault="009C55E5" w:rsidP="009C55E5" w:rsidR="009C55E5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C55E5" w:rsidP="009C55E5" w:rsidR="009C55E5">
      <w:pPr>
        <w:jc w:val="both"/>
      </w:pPr>
    </w:p>
    <w:p w:rsidRDefault="009C55E5" w:rsidP="009C55E5" w:rsidR="009C55E5">
      <w:pPr>
        <w:jc w:val="center"/>
      </w:pPr>
      <w:r>
        <w:t>U Varaždinu, 14. siječnja 2016.</w:t>
      </w:r>
    </w:p>
    <w:p w:rsidRDefault="009C55E5" w:rsidP="009C55E5" w:rsidR="009C55E5">
      <w:pPr>
        <w:jc w:val="both"/>
      </w:pPr>
    </w:p>
    <w:p w:rsidRDefault="009C55E5" w:rsidP="009C55E5" w:rsidR="009C55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C55E5" w:rsidP="009C55E5" w:rsidR="009C55E5"/>
    <w:p w:rsidRDefault="009C55E5" w:rsidP="009C55E5" w:rsidR="00DA0242" w:rsidRPr="009C55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9C55E5" w:rsidR="00DA0242" w:rsidRPr="009C55E5">
      <w:headerReference w:type="default" r:id="rId11"/>
      <w:pgSz w:code="9" w:h="16839" w:w="11907"/>
      <w:pgMar w:gutter="0" w:footer="1134" w:header="1134" w:left="1701" w:bottom="568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E5" w:rsidR="008333A9">
    <w:pPr>
      <w:pStyle w:val="Zaglavlje"/>
    </w:pPr>
    <w:r>
      <w:rPr>
        <w:rStyle w:val="PozadinaSvijetloCrvena"/>
        <w:shd w:fill="auto" w:color="auto" w:val="clear"/>
      </w:rPr>
      <w:t>Poslovni broj: 4 St-986/15-3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5E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C55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C55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8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St-986/2015-3</izvorni_sadrzaj>
    <derivirana_varijabla naziv="DomainObject.Oznaka_1">St-986/2015-3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PAVLEKOVIĆ društvo s ograničenom odgovornošću za trgovinu</izvorni_sadrzaj>
    <derivirana_varijabla naziv="DomainObject.Predmet.ProtustrankaFormated_1">  JASNA PAVLEKOVIĆ društvo s ograničenom odgovornošću za trgovinu</derivirana_varijabla>
  </DomainObject.Predmet.ProtustrankaFormated>
  <DomainObject.Predmet.ProtustrankaFormatedOIB>
    <izvorni_sadrzaj>  JASNA PAVLEKOVIĆ društvo s ograničenom odgovornošću za trgovinu, OIB 56988286026</izvorni_sadrzaj>
    <derivirana_varijabla naziv="DomainObject.Predmet.ProtustrankaFormatedOIB_1">  JASNA PAVLEKOVIĆ društvo s ograničenom odgovornošću za trgovinu, OIB 56988286026</derivirana_varijabla>
  </DomainObject.Predmet.ProtustrankaFormatedOIB>
  <DomainObject.Predmet.ProtustrankaFormatedWithAdress>
    <izvorni_sadrzaj> JASNA PAVLEKOVIĆ društvo s ograničenom odgovornošću za trgovinu, Trnovec 11, 42202 Trnovec</izvorni_sadrzaj>
    <derivirana_varijabla naziv="DomainObject.Predmet.ProtustrankaFormatedWithAdress_1"> JASNA PAVLEKOVIĆ društvo s ograničenom odgovornošću za trgovinu, Trnovec 11, 42202 Trnovec</derivirana_varijabla>
  </DomainObject.Predmet.ProtustrankaFormatedWithAdress>
  <DomainObject.Predmet.ProtustrankaFormatedWithAdressOIB>
    <izvorni_sadrzaj> JASNA PAVLEKOVIĆ društvo s ograničenom odgovornošću za trgovinu, OIB 56988286026, Trnovec 11, 42202 Trnovec</izvorni_sadrzaj>
    <derivirana_varijabla naziv="DomainObject.Predmet.ProtustrankaFormatedWithAdressOIB_1"> JASNA PAVLEKOVIĆ društvo s ograničenom odgovornošću za trgovinu, OIB 56988286026, Trnovec 11, 42202 Trnovec</derivirana_varijabla>
  </DomainObject.Predmet.ProtustrankaFormatedWithAdressOIB>
  <DomainObject.Predmet.ProtustrankaWithAdress>
    <izvorni_sadrzaj>JASNA PAVLEKOVIĆ društvo s ograničenom odgovornošću za trgovinu Trnovec 11, 42202 Trnovec</izvorni_sadrzaj>
    <derivirana_varijabla naziv="DomainObject.Predmet.ProtustrankaWithAdress_1">JASNA PAVLEKOVIĆ društvo s ograničenom odgovornošću za trgovinu Trnovec 11, 42202 Trnovec</derivirana_varijabla>
  </DomainObject.Predmet.ProtustrankaWithAdress>
  <DomainObject.Predmet.ProtustrankaWithAdressOIB>
    <izvorni_sadrzaj>JASNA PAVLEKOVIĆ društvo s ograničenom odgovornošću za trgovinu, OIB 56988286026, Trnovec 11, 42202 Trnovec</izvorni_sadrzaj>
    <derivirana_varijabla naziv="DomainObject.Predmet.ProtustrankaWithAdressOIB_1">JASNA PAVLEKOVIĆ društvo s ograničenom odgovornošću za trgovinu, OIB 56988286026, Trnovec 11, 42202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279106.33</izvorni_sadrzaj>
    <derivirana_varijabla naziv="DomainObject.Predmet.TrenutnaVrijednost_1">279106.33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PAVLEKOVIĆ društvo s ograničenom odgovornošću za trgovinu</item>
    </izvorni_sadrzaj>
    <derivirana_varijabla naziv="DomainObject.Predmet.ProtuStrankaListFormated_1">
      <item>JASNA PAVLEKOVIĆ društvo s ograničenom odgovornošću za trgovinu</item>
    </derivirana_varijabla>
  </DomainObject.Predmet.ProtuStrankaListFormated>
  <DomainObject.Predmet.ProtuStrankaListFormatedOIB>
    <izvorni_sadrzaj>
      <item>JASNA PAVLEKOVIĆ društvo s ograničenom odgovornošću za trgovinu, OIB 56988286026</item>
    </izvorni_sadrzaj>
    <derivirana_varijabla naziv="DomainObject.Predmet.ProtuStrankaListFormatedOIB_1">
      <item>JASNA PAVLEKOVIĆ društvo s ograničenom odgovornošću za trgovinu, OIB 56988286026</item>
    </derivirana_varijabla>
  </DomainObject.Predmet.ProtuStrankaListFormatedOIB>
  <DomainObject.Predmet.ProtuStrankaListFormatedWithAdress>
    <izvorni_sadrzaj>
      <item>JASNA PAVLEKOVIĆ društvo s ograničenom odgovornošću za trgovinu, Trnovec 11, 42202 Trnovec</item>
    </izvorni_sadrzaj>
    <derivirana_varijabla naziv="DomainObject.Predmet.ProtuStrankaListFormatedWithAdress_1">
      <item>JASNA PAVLEKOVIĆ društvo s ograničenom odgovornošću za trgovinu, Trnovec 11, 42202 Trnovec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42202 Trnovec</item>
    </izvorni_sadrzaj>
    <derivirana_varijabla naziv="DomainObject.Predmet.ProtuStrankaListFormatedWithAdressOIB_1">
      <item>JASNA PAVLEKOVIĆ društvo s ograničenom odgovornošću za trgovinu, OIB 56988286026, Trnovec 11, 42202 Trnovec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St-986/2015-3</izvorni_sadrzaj>
    <derivirana_varijabla naziv="DomainObject.PoslovniBrojDokumenta_1">St-986/2015-3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JASNA PAVLEKOVIĆ društvo s ograničenom odgovornošću za trgovinu, OIB 56988286026, Trnovec 11, 42202 Trnovec</izvorni_sadrzaj>
    <derivirana_varijabla naziv="DomainObject.Predmet.ProtustrankaIDrugiAdressOIB_1">JASNA PAVLEKOVIĆ društvo s ograničenom odgovornošću za trgovinu, OIB 56988286026, Trnovec 11,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PAVLEKOVIĆ društvo s ograničenom odgovornošću za trgovinu</item>
      <item>Sudski registar, Trgovački sud u Varaždinu</item>
    </izvorni_sadrzaj>
    <derivirana_varijabla naziv="DomainObject.Predmet.SudioniciListNaziv_1">
      <item>Financijska agencija</item>
      <item>JASNA PAVLEKOVIĆ društvo s ograničenom odgovornošću za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JASNA PAVLEKOVIĆ društvo s ograničenom odgovornošću za trgovinu, OIB 56988286026, Trnovec 11,42202 Trnovec</item>
      <item>Sudski registar, Trgovački sud u Varaždinu</item>
    </izvorni_sadrzaj>
    <derivirana_varijabla naziv="DomainObject.Predmet.SudioniciListAdressOIB_1">
      <item>Financijska agencija, OIB 85821130368, A. Cesarca 2,42000 Varaždin</item>
      <item>JASNA PAVLEKOVIĆ društvo s ograničenom odgovornošću za trgovinu, OIB 56988286026, Trnovec 11,42202 Trnovec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5E936-A40C-4C04-9BFA-7EF410A97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1993</properties:Characters>
  <properties:Lines>48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2016-01-14T09:07:00Z</cp:lastPrinted>
  <dcterms:modified xmlns:xsi="http://www.w3.org/2001/XMLSchema-instance" xsi:type="dcterms:W3CDTF">2016-01-14T09:07:00Z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