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439b" w14:paraId="453439b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D5581E">
        <w:t>9262</w:t>
      </w:r>
      <w:r w:rsidR="00732643">
        <w:t>/2015</w:t>
      </w:r>
      <w:r w:rsidR="004A4FE1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DE1D52">
        <w:t>9</w:t>
      </w:r>
      <w:r w:rsidR="00D5581E">
        <w:t>262</w:t>
      </w:r>
      <w:r w:rsidR="005C1D22">
        <w:t>/2015</w:t>
      </w:r>
      <w:r>
        <w:t xml:space="preserve">, na temelju odredbe čl. 430. Stečajnog zakona („Narodne novine“ br. 71/15.), dana </w:t>
      </w:r>
      <w:r w:rsidR="00732643">
        <w:t>23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E96176" w:rsidR="00E96176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D5581E" w:rsidRPr="00AF1EE9">
        <w:t>FRC-FINANCIJSKO RAČUNOVODSTVENI CENTAR d.o.o., Karlovac (Grad Karlovac), Miroslava Krleže 2/a, OIB:  94340923959</w:t>
      </w:r>
    </w:p>
    <w:p w:rsidRDefault="00DE1D52" w:rsidP="00DE1D52" w:rsidR="00DE1D52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D5581E">
        <w:t>5.984,70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32643" w:rsidP="00387730" w:rsidR="00387730">
      <w:pPr>
        <w:jc w:val="center"/>
      </w:pPr>
      <w:r>
        <w:t>U Zagrebu 23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F15128" w:rsidP="00E91121" w:rsidR="00F151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15128" w:rsidP="00E91121" w:rsidR="00F151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15128" w:rsidP="00E91121" w:rsidR="00F151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15128" w:rsidP="00E91121" w:rsidR="00F1512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15128" w:rsidP="00E91121" w:rsidR="00F151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E24A0"/>
    <w:rsid w:val="00387730"/>
    <w:rsid w:val="004A4FE1"/>
    <w:rsid w:val="004B7931"/>
    <w:rsid w:val="004D578A"/>
    <w:rsid w:val="005C1D22"/>
    <w:rsid w:val="00732643"/>
    <w:rsid w:val="00756409"/>
    <w:rsid w:val="0076266C"/>
    <w:rsid w:val="0078658F"/>
    <w:rsid w:val="007A63CD"/>
    <w:rsid w:val="008015F3"/>
    <w:rsid w:val="009A5986"/>
    <w:rsid w:val="00A1360E"/>
    <w:rsid w:val="00B267EF"/>
    <w:rsid w:val="00BD2E3D"/>
    <w:rsid w:val="00CA2E65"/>
    <w:rsid w:val="00D50399"/>
    <w:rsid w:val="00D5581E"/>
    <w:rsid w:val="00DB39FB"/>
    <w:rsid w:val="00DE1D52"/>
    <w:rsid w:val="00E81BBC"/>
    <w:rsid w:val="00E96176"/>
    <w:rsid w:val="00ED54A5"/>
    <w:rsid w:val="00F15128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5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1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1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1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1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5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1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1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1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1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St-9262/2015-8</izvorni_sadrzaj>
    <derivirana_varijabla naziv="DomainObject.Oznaka_1">St-9262/2015-8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9262</izvorni_sadrzaj>
    <derivirana_varijabla naziv="DomainObject.Predmet.Broj_1">9262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St-9262/2015</izvorni_sadrzaj>
    <derivirana_varijabla naziv="DomainObject.Predmet.OznakaBroj_1">St-9262/2015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FRC-FINANCIJSKO RAČUNOVODSTVENI CENTAR d.o.o. za financijske i poslovne usluge</izvorni_sadrzaj>
    <derivirana_varijabla naziv="DomainObject.Predmet.ProtustrankaFormated_1">  FRC-FINANCIJSKO RAČUNOVODSTVENI CENTAR d.o.o. za financijske i poslovne usluge</derivirana_varijabla>
  </DomainObject.Predmet.ProtustrankaFormated>
  <DomainObject.Predmet.ProtustrankaFormatedOIB>
    <izvorni_sadrzaj>  FRC-FINANCIJSKO RAČUNOVODSTVENI CENTAR d.o.o. za financijske i poslovne usluge, OIB 94340923959</izvorni_sadrzaj>
    <derivirana_varijabla naziv="DomainObject.Predmet.ProtustrankaFormatedOIB_1">  FRC-FINANCIJSKO RAČUNOVODSTVENI CENTAR d.o.o. za financijske i poslovne usluge, OIB 94340923959</derivirana_varijabla>
  </DomainObject.Predmet.ProtustrankaFormatedOIB>
  <DomainObject.Predmet.ProtustrankaFormatedWithAdress>
    <izvorni_sadrzaj> FRC-FINANCIJSKO RAČUNOVODSTVENI CENTAR d.o.o. za financijske i poslovne usluge, Miroslava Krleže 2/a, 47000 Karlovac</izvorni_sadrzaj>
    <derivirana_varijabla naziv="DomainObject.Predmet.ProtustrankaFormatedWithAdress_1"> FRC-FINANCIJSKO RAČUNOVODSTVENI CENTAR d.o.o. za financijske i poslovne usluge, Miroslava Krleže 2/a, 47000 Karlovac</derivirana_varijabla>
  </DomainObject.Predmet.ProtustrankaFormatedWithAdress>
  <DomainObject.Predmet.ProtustrankaFormatedWithAdressOIB>
    <izvorni_sadrzaj> FRC-FINANCIJSKO RAČUNOVODSTVENI CENTAR d.o.o. za financijske i poslovne usluge, OIB 94340923959, Miroslava Krleže 2/a, 47000 Karlovac</izvorni_sadrzaj>
    <derivirana_varijabla naziv="DomainObject.Predmet.ProtustrankaFormatedWithAdressOIB_1"> FRC-FINANCIJSKO RAČUNOVODSTVENI CENTAR d.o.o. za financijske i poslovne usluge, OIB 94340923959, Miroslava Krleže 2/a, 47000 Karlovac</derivirana_varijabla>
  </DomainObject.Predmet.ProtustrankaFormatedWithAdressOIB>
  <DomainObject.Predmet.ProtustrankaWithAdress>
    <izvorni_sadrzaj>FRC-FINANCIJSKO RAČUNOVODSTVENI CENTAR d.o.o. za financijske i poslovne usluge Miroslava Krleže 2/a, 47000 Karlovac</izvorni_sadrzaj>
    <derivirana_varijabla naziv="DomainObject.Predmet.ProtustrankaWithAdress_1">FRC-FINANCIJSKO RAČUNOVODSTVENI CENTAR d.o.o. za financijske i poslovne usluge Miroslava Krleže 2/a, 47000 Karlovac</derivirana_varijabla>
  </DomainObject.Predmet.ProtustrankaWithAdress>
  <DomainObject.Predmet.ProtustrankaWithAdressOIB>
    <izvorni_sadrzaj>FRC-FINANCIJSKO RAČUNOVODSTVENI CENTAR d.o.o. za financijske i poslovne usluge, OIB 94340923959, Miroslava Krleže 2/a, 47000 Karlovac</izvorni_sadrzaj>
    <derivirana_varijabla naziv="DomainObject.Predmet.ProtustrankaWithAdressOIB_1">FRC-FINANCIJSKO RAČUNOVODSTVENI CENTAR d.o.o. za financijske i poslovne usluge, OIB 94340923959, Miroslava Krleže 2/a, 47000 Karlovac</derivirana_varijabla>
  </DomainObject.Predmet.ProtustrankaWithAdressOIB>
  <DomainObject.Predmet.ProtustrankaNazivFormated>
    <izvorni_sadrzaj>FRC-FINANCIJSKO RAČUNOVODSTVENI CENTAR d.o.o. za financijske i poslovne usluge</izvorni_sadrzaj>
    <derivirana_varijabla naziv="DomainObject.Predmet.ProtustrankaNazivFormated_1">FRC-FINANCIJSKO RAČUNOVODSTVENI CENTAR d.o.o. za financijske i poslovne usluge</derivirana_varijabla>
  </DomainObject.Predmet.ProtustrankaNazivFormated>
  <DomainObject.Predmet.ProtustrankaNazivFormatedOIB>
    <izvorni_sadrzaj>FRC-FINANCIJSKO RAČUNOVODSTVENI CENTAR d.o.o. za financijske i poslovne usluge, OIB 94340923959</izvorni_sadrzaj>
    <derivirana_varijabla naziv="DomainObject.Predmet.ProtustrankaNazivFormatedOIB_1">FRC-FINANCIJSKO RAČUNOVODSTVENI CENTAR d.o.o. za financijske i poslovne usluge, OIB 94340923959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FRC-FINANCIJSKO RAČUNOVODSTVENI CENTAR d.o.o. za financijske i poslovne usluge</item>
    </izvorni_sadrzaj>
    <derivirana_varijabla naziv="DomainObject.Predmet.ProtuStrankaListFormated_1">
      <item>FRC-FINANCIJSKO RAČUNOVODSTVENI CENTAR d.o.o. za financijske i poslovne usluge</item>
    </derivirana_varijabla>
  </DomainObject.Predmet.ProtuStrankaListFormated>
  <DomainObject.Predmet.ProtuStrankaListFormatedOIB>
    <izvorni_sadrzaj>
      <item>FRC-FINANCIJSKO RAČUNOVODSTVENI CENTAR d.o.o. za financijske i poslovne usluge, OIB 94340923959</item>
    </izvorni_sadrzaj>
    <derivirana_varijabla naziv="DomainObject.Predmet.ProtuStrankaListFormatedOIB_1">
      <item>FRC-FINANCIJSKO RAČUNOVODSTVENI CENTAR d.o.o. za financijske i poslovne usluge, OIB 94340923959</item>
    </derivirana_varijabla>
  </DomainObject.Predmet.ProtuStrankaListFormatedOIB>
  <DomainObject.Predmet.ProtuStrankaListFormatedWithAdress>
    <izvorni_sadrzaj>
      <item>FRC-FINANCIJSKO RAČUNOVODSTVENI CENTAR d.o.o. za financijske i poslovne usluge, Miroslava Krleže 2/a, 47000 Karlovac</item>
    </izvorni_sadrzaj>
    <derivirana_varijabla naziv="DomainObject.Predmet.ProtuStrankaListFormatedWithAdress_1">
      <item>FRC-FINANCIJSKO RAČUNOVODSTVENI CENTAR d.o.o. za financijske i poslovne usluge, Miroslava Krleže 2/a, 47000 Karlovac</item>
    </derivirana_varijabla>
  </DomainObject.Predmet.ProtuStrankaListFormatedWithAdress>
  <DomainObject.Predmet.ProtuStrankaListFormatedWithAdressOIB>
    <izvorni_sadrzaj>
      <item>FRC-FINANCIJSKO RAČUNOVODSTVENI CENTAR d.o.o. za financijske i poslovne usluge, OIB 94340923959, Miroslava Krleže 2/a, 47000 Karlovac</item>
    </izvorni_sadrzaj>
    <derivirana_varijabla naziv="DomainObject.Predmet.ProtuStrankaListFormatedWithAdressOIB_1">
      <item>FRC-FINANCIJSKO RAČUNOVODSTVENI CENTAR d.o.o. za financijske i poslovne usluge, OIB 94340923959, Miroslava Krleže 2/a, 47000 Karlovac</item>
    </derivirana_varijabla>
  </DomainObject.Predmet.ProtuStrankaListFormatedWithAdressOIB>
  <DomainObject.Predmet.ProtuStrankaListNazivFormated>
    <izvorni_sadrzaj>
      <item>FRC-FINANCIJSKO RAČUNOVODSTVENI CENTAR d.o.o. za financijske i poslovne usluge</item>
    </izvorni_sadrzaj>
    <derivirana_varijabla naziv="DomainObject.Predmet.ProtuStrankaListNazivFormated_1">
      <item>FRC-FINANCIJSKO RAČUNOVODSTVENI CENTAR d.o.o. za financijske i poslovne usluge</item>
    </derivirana_varijabla>
  </DomainObject.Predmet.ProtuStrankaListNazivFormated>
  <DomainObject.Predmet.ProtuStrankaListNazivFormatedOIB>
    <izvorni_sadrzaj>
      <item>FRC-FINANCIJSKO RAČUNOVODSTVENI CENTAR d.o.o. za financijske i poslovne usluge, OIB 94340923959</item>
    </izvorni_sadrzaj>
    <derivirana_varijabla naziv="DomainObject.Predmet.ProtuStrankaListNazivFormatedOIB_1">
      <item>FRC-FINANCIJSKO RAČUNOVODSTVENI CENTAR d.o.o. za financijske i poslovne usluge, OIB 94340923959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St-9262/2015-8</izvorni_sadrzaj>
    <derivirana_varijabla naziv="DomainObject.PoslovniBrojDokumenta_1">St-9262/2015-8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FRC-FINANCIJSKO RAČUNOVODSTVENI CENTAR d.o.o. za financijske i poslovne usluge</izvorni_sadrzaj>
    <derivirana_varijabla naziv="DomainObject.Predmet.ProtustrankaIDrugi_1">FRC-FINANCIJSKO RAČUNOVODSTVENI CENTAR d.o.o. za financijske i poslovne usluge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FRC-FINANCIJSKO RAČUNOVODSTVENI CENTAR d.o.o. za financijske i poslovne usluge, OIB 94340923959, Miroslava Krleže 2/a, 47000 Karlovac</izvorni_sadrzaj>
    <derivirana_varijabla naziv="DomainObject.Predmet.ProtustrankaIDrugiAdressOIB_1">FRC-FINANCIJSKO RAČUNOVODSTVENI CENTAR d.o.o. za financijske i poslovne usluge, OIB 94340923959, Miroslava Krleže 2/a,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FRC-FINANCIJSKO RAČUNOVODSTVENI CENTAR d.o.o. za financijske i poslovne usluge</item>
      <item>HRVATSKI ZAVOD ZA MIROVINSKO OSIGURANJE</item>
      <item>Financijska agencija</item>
    </izvorni_sadrzaj>
    <derivirana_varijabla naziv="DomainObject.Predmet.SudioniciListNaziv_1">
      <item>FINA Regionalni centar Zagreb podružnica Karlovac</item>
      <item>FRC-FINANCIJSKO RAČUNOVODSTVENI CENTAR d.o.o. za financijske i poslovne usluge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FRC-FINANCIJSKO RAČUNOVODSTVENI CENTAR d.o.o. za financijske i poslovne usluge, OIB 94340923959, Miroslava Krleže 2/a,47000 Karlovac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 podružnica Karlovac, OIB 85821130368, Ul. Pavla Vitezovića 1,47000 Karlovac</item>
      <item>FRC-FINANCIJSKO RAČUNOVODSTVENI CENTAR d.o.o. za financijske i poslovne usluge, OIB 94340923959, Miroslava Krleže 2/a,47000 Karlovac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94340923959</item>
      <item>, OIB 84397956623</item>
      <item>, OIB 85821130368</item>
    </izvorni_sadrzaj>
    <derivirana_varijabla naziv="DomainObject.Predmet.SudioniciListNazivOIB_1">
      <item>, OIB 85821130368</item>
      <item>, OIB 94340923959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1368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2016-03-23T14:21:00Z</dcterms:created>
  <dc:creator>Nikola Ribarić</dc:creator>
  <cp:lastModifiedBy>Jadranka Zelić</cp:lastModifiedBy>
  <cp:lastPrinted>2016-03-24T12:44:00Z</cp:lastPrinted>
  <dcterms:modified xmlns:xsi="http://www.w3.org/2001/XMLSchema-instance" xsi:type="dcterms:W3CDTF">2016-03-24T12:51:00Z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St-9262/2015-8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